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6E88E" w14:textId="77777777" w:rsidR="000F298B" w:rsidRDefault="000F298B" w:rsidP="000F298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1B927D1" w14:textId="36DC8F1D" w:rsidR="000F298B" w:rsidRDefault="000F298B" w:rsidP="000F298B">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WG6</w:t>
      </w:r>
      <w:r>
        <w:rPr>
          <w:rFonts w:ascii="Arial" w:hAnsi="Arial" w:cs="Arial"/>
          <w:b/>
          <w:sz w:val="32"/>
        </w:rPr>
        <w:br/>
        <w:t>meeting: 123</w:t>
      </w:r>
    </w:p>
    <w:p w14:paraId="4F570815" w14:textId="77777777" w:rsidR="000F298B" w:rsidRDefault="000F298B" w:rsidP="000F298B">
      <w:pPr>
        <w:jc w:val="center"/>
        <w:rPr>
          <w:rFonts w:ascii="Arial" w:hAnsi="Arial" w:cs="Arial"/>
          <w:b/>
          <w:sz w:val="32"/>
        </w:rPr>
      </w:pPr>
      <w:proofErr w:type="spellStart"/>
      <w:r>
        <w:rPr>
          <w:rFonts w:ascii="Arial" w:hAnsi="Arial" w:cs="Arial"/>
          <w:b/>
          <w:sz w:val="32"/>
        </w:rPr>
        <w:t>Göteborg</w:t>
      </w:r>
      <w:proofErr w:type="spellEnd"/>
      <w:r>
        <w:rPr>
          <w:rFonts w:ascii="Arial" w:hAnsi="Arial" w:cs="Arial"/>
          <w:b/>
          <w:sz w:val="32"/>
        </w:rPr>
        <w:t>, Sweden, 26/08/2025 to 29/08/2025</w:t>
      </w:r>
    </w:p>
    <w:p w14:paraId="56028160" w14:textId="77777777" w:rsidR="000F298B" w:rsidRDefault="000F298B" w:rsidP="000F298B"/>
    <w:p w14:paraId="730BA189" w14:textId="77777777" w:rsidR="000F298B" w:rsidRDefault="000F298B" w:rsidP="000F298B"/>
    <w:p w14:paraId="786BA195" w14:textId="466B0EAC" w:rsidR="000F298B" w:rsidRDefault="00BD1B11" w:rsidP="00BD1B11">
      <w:pPr>
        <w:pStyle w:val="berschrift2"/>
      </w:pPr>
      <w:r>
        <w:br w:type="page"/>
      </w:r>
      <w:bookmarkStart w:id="0" w:name="_Toc214317141"/>
      <w:r w:rsidR="000F298B">
        <w:lastRenderedPageBreak/>
        <w:t>Contents:</w:t>
      </w:r>
      <w:bookmarkEnd w:id="0"/>
    </w:p>
    <w:p w14:paraId="7A8DA570" w14:textId="1CF341F6" w:rsidR="00BB1E63" w:rsidRDefault="000F298B">
      <w:pPr>
        <w:pStyle w:val="Verzeichnis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BB1E63">
        <w:t>Contents:</w:t>
      </w:r>
      <w:r w:rsidR="00BB1E63">
        <w:tab/>
      </w:r>
      <w:r w:rsidR="00BB1E63">
        <w:fldChar w:fldCharType="begin"/>
      </w:r>
      <w:r w:rsidR="00BB1E63">
        <w:instrText xml:space="preserve"> PAGEREF _Toc214317141 \h </w:instrText>
      </w:r>
      <w:r w:rsidR="00BB1E63">
        <w:fldChar w:fldCharType="separate"/>
      </w:r>
      <w:r w:rsidR="00BB1E63">
        <w:t>2</w:t>
      </w:r>
      <w:r w:rsidR="00BB1E63">
        <w:fldChar w:fldCharType="end"/>
      </w:r>
    </w:p>
    <w:p w14:paraId="2710BBB1" w14:textId="748BC5CB" w:rsidR="00BB1E63" w:rsidRDefault="00BB1E63">
      <w:pPr>
        <w:pStyle w:val="Verzeichnis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_Toc214317142 \h </w:instrText>
      </w:r>
      <w:r>
        <w:fldChar w:fldCharType="separate"/>
      </w:r>
      <w:r>
        <w:t>7</w:t>
      </w:r>
      <w:r>
        <w:fldChar w:fldCharType="end"/>
      </w:r>
    </w:p>
    <w:p w14:paraId="47FD2E79" w14:textId="1FCF1D21" w:rsidR="00BB1E63" w:rsidRDefault="00BB1E63">
      <w:pPr>
        <w:pStyle w:val="Verzeichnis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_Toc214317143 \h </w:instrText>
      </w:r>
      <w:r>
        <w:fldChar w:fldCharType="separate"/>
      </w:r>
      <w:r>
        <w:t>7</w:t>
      </w:r>
      <w:r>
        <w:fldChar w:fldCharType="end"/>
      </w:r>
    </w:p>
    <w:p w14:paraId="56ECA223" w14:textId="376DFF3F" w:rsidR="00BB1E63" w:rsidRDefault="00BB1E63">
      <w:pPr>
        <w:pStyle w:val="Verzeichnis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ans Antitrust declarations</w:t>
      </w:r>
      <w:r>
        <w:tab/>
      </w:r>
      <w:r>
        <w:fldChar w:fldCharType="begin"/>
      </w:r>
      <w:r>
        <w:instrText xml:space="preserve"> PAGEREF _Toc214317144 \h </w:instrText>
      </w:r>
      <w:r>
        <w:fldChar w:fldCharType="separate"/>
      </w:r>
      <w:r>
        <w:t>7</w:t>
      </w:r>
      <w:r>
        <w:fldChar w:fldCharType="end"/>
      </w:r>
    </w:p>
    <w:p w14:paraId="4F14EBCF" w14:textId="557FF48A" w:rsidR="00BB1E63" w:rsidRDefault="00BB1E63">
      <w:pPr>
        <w:pStyle w:val="Verzeichnis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Roll call of delegates</w:t>
      </w:r>
      <w:r>
        <w:tab/>
      </w:r>
      <w:r>
        <w:fldChar w:fldCharType="begin"/>
      </w:r>
      <w:r>
        <w:instrText xml:space="preserve"> PAGEREF _Toc214317145 \h </w:instrText>
      </w:r>
      <w:r>
        <w:fldChar w:fldCharType="separate"/>
      </w:r>
      <w:r>
        <w:t>7</w:t>
      </w:r>
      <w:r>
        <w:fldChar w:fldCharType="end"/>
      </w:r>
    </w:p>
    <w:p w14:paraId="70A74EE5" w14:textId="5A68148A" w:rsidR="00BB1E63" w:rsidRDefault="00BB1E63">
      <w:pPr>
        <w:pStyle w:val="Verzeichnis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_Toc214317146 \h </w:instrText>
      </w:r>
      <w:r>
        <w:fldChar w:fldCharType="separate"/>
      </w:r>
      <w:r>
        <w:t>7</w:t>
      </w:r>
      <w:r>
        <w:fldChar w:fldCharType="end"/>
      </w:r>
    </w:p>
    <w:p w14:paraId="5D8A9A34" w14:textId="7A538020" w:rsidR="00BB1E63" w:rsidRDefault="00BB1E63">
      <w:pPr>
        <w:pStyle w:val="Verzeichnis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_Toc214317147 \h </w:instrText>
      </w:r>
      <w:r>
        <w:fldChar w:fldCharType="separate"/>
      </w:r>
      <w:r>
        <w:t>8</w:t>
      </w:r>
      <w:r>
        <w:fldChar w:fldCharType="end"/>
      </w:r>
    </w:p>
    <w:p w14:paraId="294AB634" w14:textId="28E513E5" w:rsidR="00BB1E63" w:rsidRDefault="00BB1E63">
      <w:pPr>
        <w:pStyle w:val="Verzeichnis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Report of the previous CT6 meeting</w:t>
      </w:r>
      <w:r>
        <w:tab/>
      </w:r>
      <w:r>
        <w:fldChar w:fldCharType="begin"/>
      </w:r>
      <w:r>
        <w:instrText xml:space="preserve"> PAGEREF _Toc214317148 \h </w:instrText>
      </w:r>
      <w:r>
        <w:fldChar w:fldCharType="separate"/>
      </w:r>
      <w:r>
        <w:t>8</w:t>
      </w:r>
      <w:r>
        <w:fldChar w:fldCharType="end"/>
      </w:r>
    </w:p>
    <w:p w14:paraId="323C9F4A" w14:textId="4D8B0026" w:rsidR="00BB1E63" w:rsidRDefault="00BB1E63">
      <w:pPr>
        <w:pStyle w:val="Verzeichnis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Report from TSG plenary meetings</w:t>
      </w:r>
      <w:r>
        <w:tab/>
      </w:r>
      <w:r>
        <w:fldChar w:fldCharType="begin"/>
      </w:r>
      <w:r>
        <w:instrText xml:space="preserve"> PAGEREF _Toc214317149 \h </w:instrText>
      </w:r>
      <w:r>
        <w:fldChar w:fldCharType="separate"/>
      </w:r>
      <w:r>
        <w:t>8</w:t>
      </w:r>
      <w:r>
        <w:fldChar w:fldCharType="end"/>
      </w:r>
    </w:p>
    <w:p w14:paraId="5AB7AEC6" w14:textId="393213D3" w:rsidR="00BB1E63" w:rsidRDefault="00BB1E63">
      <w:pPr>
        <w:pStyle w:val="Verzeichnis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_Toc214317150 \h </w:instrText>
      </w:r>
      <w:r>
        <w:fldChar w:fldCharType="separate"/>
      </w:r>
      <w:r>
        <w:t>9</w:t>
      </w:r>
      <w:r>
        <w:fldChar w:fldCharType="end"/>
      </w:r>
    </w:p>
    <w:p w14:paraId="53B8DA6A" w14:textId="7FAE36B4" w:rsidR="00BB1E63" w:rsidRDefault="00BB1E63">
      <w:pPr>
        <w:pStyle w:val="Verzeichnis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 statements / inputs from 3GPP groups</w:t>
      </w:r>
      <w:r>
        <w:tab/>
      </w:r>
      <w:r>
        <w:fldChar w:fldCharType="begin"/>
      </w:r>
      <w:r>
        <w:instrText xml:space="preserve"> PAGEREF _Toc214317151 \h </w:instrText>
      </w:r>
      <w:r>
        <w:fldChar w:fldCharType="separate"/>
      </w:r>
      <w:r>
        <w:t>9</w:t>
      </w:r>
      <w:r>
        <w:fldChar w:fldCharType="end"/>
      </w:r>
    </w:p>
    <w:p w14:paraId="759FF157" w14:textId="706F8772" w:rsidR="00BB1E63" w:rsidRDefault="00BB1E63">
      <w:pPr>
        <w:pStyle w:val="Verzeichnis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Incoming liaison statements / inputs from other groups</w:t>
      </w:r>
      <w:r>
        <w:tab/>
      </w:r>
      <w:r>
        <w:fldChar w:fldCharType="begin"/>
      </w:r>
      <w:r>
        <w:instrText xml:space="preserve"> PAGEREF _Toc214317152 \h </w:instrText>
      </w:r>
      <w:r>
        <w:fldChar w:fldCharType="separate"/>
      </w:r>
      <w:r>
        <w:t>9</w:t>
      </w:r>
      <w:r>
        <w:fldChar w:fldCharType="end"/>
      </w:r>
    </w:p>
    <w:p w14:paraId="13FA98D5" w14:textId="53E23832" w:rsidR="00BB1E63" w:rsidRDefault="00BB1E63">
      <w:pPr>
        <w:pStyle w:val="Verzeichnis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_Toc214317153 \h </w:instrText>
      </w:r>
      <w:r>
        <w:fldChar w:fldCharType="separate"/>
      </w:r>
      <w:r>
        <w:t>9</w:t>
      </w:r>
      <w:r>
        <w:fldChar w:fldCharType="end"/>
      </w:r>
    </w:p>
    <w:p w14:paraId="0FC5F188" w14:textId="2782A114" w:rsidR="00BB1E63" w:rsidRDefault="00BB1E63">
      <w:pPr>
        <w:pStyle w:val="Verzeichnis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Action List</w:t>
      </w:r>
      <w:r>
        <w:tab/>
      </w:r>
      <w:r>
        <w:fldChar w:fldCharType="begin"/>
      </w:r>
      <w:r>
        <w:instrText xml:space="preserve"> PAGEREF _Toc214317154 \h </w:instrText>
      </w:r>
      <w:r>
        <w:fldChar w:fldCharType="separate"/>
      </w:r>
      <w:r>
        <w:t>10</w:t>
      </w:r>
      <w:r>
        <w:fldChar w:fldCharType="end"/>
      </w:r>
    </w:p>
    <w:p w14:paraId="37CFB331" w14:textId="41558222" w:rsidR="00BB1E63" w:rsidRDefault="00BB1E63">
      <w:pPr>
        <w:pStyle w:val="Verzeichnis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Dummy / open for WG use</w:t>
      </w:r>
      <w:r>
        <w:tab/>
      </w:r>
      <w:r>
        <w:fldChar w:fldCharType="begin"/>
      </w:r>
      <w:r>
        <w:instrText xml:space="preserve"> PAGEREF _Toc214317155 \h </w:instrText>
      </w:r>
      <w:r>
        <w:fldChar w:fldCharType="separate"/>
      </w:r>
      <w:r>
        <w:t>11</w:t>
      </w:r>
      <w:r>
        <w:fldChar w:fldCharType="end"/>
      </w:r>
    </w:p>
    <w:p w14:paraId="361A2EE6" w14:textId="32342E9F" w:rsidR="00BB1E63" w:rsidRDefault="00BB1E63">
      <w:pPr>
        <w:pStyle w:val="Verzeichnis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_Toc214317156 \h </w:instrText>
      </w:r>
      <w:r>
        <w:fldChar w:fldCharType="separate"/>
      </w:r>
      <w:r>
        <w:t>11</w:t>
      </w:r>
      <w:r>
        <w:fldChar w:fldCharType="end"/>
      </w:r>
    </w:p>
    <w:p w14:paraId="25860E10" w14:textId="6CCB9110" w:rsidR="00BB1E63" w:rsidRDefault="00BB1E63">
      <w:pPr>
        <w:pStyle w:val="Verzeichnis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_Toc214317157 \h </w:instrText>
      </w:r>
      <w:r>
        <w:fldChar w:fldCharType="separate"/>
      </w:r>
      <w:r>
        <w:t>11</w:t>
      </w:r>
      <w:r>
        <w:fldChar w:fldCharType="end"/>
      </w:r>
    </w:p>
    <w:p w14:paraId="22D653DB" w14:textId="236B711D" w:rsidR="00BB1E63" w:rsidRDefault="00BB1E63">
      <w:pPr>
        <w:pStyle w:val="Verzeichnis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_Toc214317158 \h </w:instrText>
      </w:r>
      <w:r>
        <w:fldChar w:fldCharType="separate"/>
      </w:r>
      <w:r>
        <w:t>11</w:t>
      </w:r>
      <w:r>
        <w:fldChar w:fldCharType="end"/>
      </w:r>
    </w:p>
    <w:p w14:paraId="135BBC72" w14:textId="070FA606" w:rsidR="00BB1E63" w:rsidRDefault="00BB1E63">
      <w:pPr>
        <w:pStyle w:val="Verzeichnis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_Toc214317159 \h </w:instrText>
      </w:r>
      <w:r>
        <w:fldChar w:fldCharType="separate"/>
      </w:r>
      <w:r>
        <w:t>11</w:t>
      </w:r>
      <w:r>
        <w:fldChar w:fldCharType="end"/>
      </w:r>
    </w:p>
    <w:p w14:paraId="41592A9F" w14:textId="20136EAD" w:rsidR="00BB1E63" w:rsidRDefault="00BB1E63">
      <w:pPr>
        <w:pStyle w:val="Verzeichnis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_Toc214317160 \h </w:instrText>
      </w:r>
      <w:r>
        <w:fldChar w:fldCharType="separate"/>
      </w:r>
      <w:r>
        <w:t>11</w:t>
      </w:r>
      <w:r>
        <w:fldChar w:fldCharType="end"/>
      </w:r>
    </w:p>
    <w:p w14:paraId="14C4DB00" w14:textId="56E40F67" w:rsidR="00BB1E63" w:rsidRDefault="00BB1E63">
      <w:pPr>
        <w:pStyle w:val="Verzeichnis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_Toc214317161 \h </w:instrText>
      </w:r>
      <w:r>
        <w:fldChar w:fldCharType="separate"/>
      </w:r>
      <w:r>
        <w:t>11</w:t>
      </w:r>
      <w:r>
        <w:fldChar w:fldCharType="end"/>
      </w:r>
    </w:p>
    <w:p w14:paraId="5F123C2E" w14:textId="3888FF71" w:rsidR="00BB1E63" w:rsidRDefault="00BB1E63">
      <w:pPr>
        <w:pStyle w:val="Verzeichnis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_Toc214317162 \h </w:instrText>
      </w:r>
      <w:r>
        <w:fldChar w:fldCharType="separate"/>
      </w:r>
      <w:r>
        <w:t>11</w:t>
      </w:r>
      <w:r>
        <w:fldChar w:fldCharType="end"/>
      </w:r>
    </w:p>
    <w:p w14:paraId="599B9EDB" w14:textId="2AFB377C" w:rsidR="00BB1E63" w:rsidRDefault="00BB1E63">
      <w:pPr>
        <w:pStyle w:val="Verzeichnis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_Toc214317163 \h </w:instrText>
      </w:r>
      <w:r>
        <w:fldChar w:fldCharType="separate"/>
      </w:r>
      <w:r>
        <w:t>11</w:t>
      </w:r>
      <w:r>
        <w:fldChar w:fldCharType="end"/>
      </w:r>
    </w:p>
    <w:p w14:paraId="422A11D9" w14:textId="35384D04" w:rsidR="00BB1E63" w:rsidRDefault="00BB1E63">
      <w:pPr>
        <w:pStyle w:val="Verzeichnis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_Toc214317164 \h </w:instrText>
      </w:r>
      <w:r>
        <w:fldChar w:fldCharType="separate"/>
      </w:r>
      <w:r>
        <w:t>11</w:t>
      </w:r>
      <w:r>
        <w:fldChar w:fldCharType="end"/>
      </w:r>
    </w:p>
    <w:p w14:paraId="62FB86F3" w14:textId="770A47BD" w:rsidR="00BB1E63" w:rsidRDefault="00BB1E63">
      <w:pPr>
        <w:pStyle w:val="Verzeichnis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_Toc214317165 \h </w:instrText>
      </w:r>
      <w:r>
        <w:fldChar w:fldCharType="separate"/>
      </w:r>
      <w:r>
        <w:t>11</w:t>
      </w:r>
      <w:r>
        <w:fldChar w:fldCharType="end"/>
      </w:r>
    </w:p>
    <w:p w14:paraId="6674FF4D" w14:textId="64CD5C20" w:rsidR="00BB1E63" w:rsidRDefault="00BB1E63">
      <w:pPr>
        <w:pStyle w:val="Verzeichnis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_Toc214317166 \h </w:instrText>
      </w:r>
      <w:r>
        <w:fldChar w:fldCharType="separate"/>
      </w:r>
      <w:r>
        <w:t>11</w:t>
      </w:r>
      <w:r>
        <w:fldChar w:fldCharType="end"/>
      </w:r>
    </w:p>
    <w:p w14:paraId="317323CF" w14:textId="6AFA04A8" w:rsidR="00BB1E63" w:rsidRDefault="00BB1E63">
      <w:pPr>
        <w:pStyle w:val="Verzeichnis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r>
      <w:r>
        <w:instrText xml:space="preserve"> PAGEREF _Toc214317167 \h </w:instrText>
      </w:r>
      <w:r>
        <w:fldChar w:fldCharType="separate"/>
      </w:r>
      <w:r>
        <w:t>11</w:t>
      </w:r>
      <w:r>
        <w:fldChar w:fldCharType="end"/>
      </w:r>
    </w:p>
    <w:p w14:paraId="29319930" w14:textId="7C468D68" w:rsidR="00BB1E63" w:rsidRDefault="00BB1E63">
      <w:pPr>
        <w:pStyle w:val="Verzeichnis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r>
      <w:r>
        <w:instrText xml:space="preserve"> PAGEREF _Toc214317168 \h </w:instrText>
      </w:r>
      <w:r>
        <w:fldChar w:fldCharType="separate"/>
      </w:r>
      <w:r>
        <w:t>11</w:t>
      </w:r>
      <w:r>
        <w:fldChar w:fldCharType="end"/>
      </w:r>
    </w:p>
    <w:p w14:paraId="6ECE89DF" w14:textId="08E8DE62" w:rsidR="00BB1E63" w:rsidRDefault="00BB1E63">
      <w:pPr>
        <w:pStyle w:val="Verzeichnis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r>
      <w:r>
        <w:instrText xml:space="preserve"> PAGEREF _Toc214317169 \h </w:instrText>
      </w:r>
      <w:r>
        <w:fldChar w:fldCharType="separate"/>
      </w:r>
      <w:r>
        <w:t>11</w:t>
      </w:r>
      <w:r>
        <w:fldChar w:fldCharType="end"/>
      </w:r>
    </w:p>
    <w:p w14:paraId="048C1C23" w14:textId="7CFF8D75" w:rsidR="00BB1E63" w:rsidRDefault="00BB1E63">
      <w:pPr>
        <w:pStyle w:val="Verzeichnis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_Toc214317170 \h </w:instrText>
      </w:r>
      <w:r>
        <w:fldChar w:fldCharType="separate"/>
      </w:r>
      <w:r>
        <w:t>11</w:t>
      </w:r>
      <w:r>
        <w:fldChar w:fldCharType="end"/>
      </w:r>
    </w:p>
    <w:p w14:paraId="0E202264" w14:textId="70AF2361" w:rsidR="00BB1E63" w:rsidRDefault="00BB1E63">
      <w:pPr>
        <w:pStyle w:val="Verzeichnis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_Toc214317171 \h </w:instrText>
      </w:r>
      <w:r>
        <w:fldChar w:fldCharType="separate"/>
      </w:r>
      <w:r>
        <w:t>11</w:t>
      </w:r>
      <w:r>
        <w:fldChar w:fldCharType="end"/>
      </w:r>
    </w:p>
    <w:p w14:paraId="01D4083C" w14:textId="0FB01EC5" w:rsidR="00BB1E63" w:rsidRDefault="00BB1E63">
      <w:pPr>
        <w:pStyle w:val="Verzeichnis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r>
      <w:r>
        <w:instrText xml:space="preserve"> PAGEREF _Toc214317172 \h </w:instrText>
      </w:r>
      <w:r>
        <w:fldChar w:fldCharType="separate"/>
      </w:r>
      <w:r>
        <w:t>11</w:t>
      </w:r>
      <w:r>
        <w:fldChar w:fldCharType="end"/>
      </w:r>
    </w:p>
    <w:p w14:paraId="3E4C9839" w14:textId="6923AC0C" w:rsidR="00BB1E63" w:rsidRDefault="00BB1E63">
      <w:pPr>
        <w:pStyle w:val="Verzeichnis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r>
      <w:r>
        <w:instrText xml:space="preserve"> PAGEREF _Toc214317173 \h </w:instrText>
      </w:r>
      <w:r>
        <w:fldChar w:fldCharType="separate"/>
      </w:r>
      <w:r>
        <w:t>11</w:t>
      </w:r>
      <w:r>
        <w:fldChar w:fldCharType="end"/>
      </w:r>
    </w:p>
    <w:p w14:paraId="1B78A5EB" w14:textId="11C4B56E" w:rsidR="00BB1E63" w:rsidRDefault="00BB1E63">
      <w:pPr>
        <w:pStyle w:val="Verzeichnis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r>
      <w:r>
        <w:instrText xml:space="preserve"> PAGEREF _Toc214317174 \h </w:instrText>
      </w:r>
      <w:r>
        <w:fldChar w:fldCharType="separate"/>
      </w:r>
      <w:r>
        <w:t>11</w:t>
      </w:r>
      <w:r>
        <w:fldChar w:fldCharType="end"/>
      </w:r>
    </w:p>
    <w:p w14:paraId="7E81DF5D" w14:textId="0B599D44" w:rsidR="00BB1E63" w:rsidRDefault="00BB1E63">
      <w:pPr>
        <w:pStyle w:val="Verzeichnis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r>
      <w:r>
        <w:instrText xml:space="preserve"> PAGEREF _Toc214317175 \h </w:instrText>
      </w:r>
      <w:r>
        <w:fldChar w:fldCharType="separate"/>
      </w:r>
      <w:r>
        <w:t>12</w:t>
      </w:r>
      <w:r>
        <w:fldChar w:fldCharType="end"/>
      </w:r>
    </w:p>
    <w:p w14:paraId="5762FF6D" w14:textId="7EC49D5B" w:rsidR="00BB1E63" w:rsidRDefault="00BB1E63">
      <w:pPr>
        <w:pStyle w:val="Verzeichnis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_Toc214317176 \h </w:instrText>
      </w:r>
      <w:r>
        <w:fldChar w:fldCharType="separate"/>
      </w:r>
      <w:r>
        <w:t>12</w:t>
      </w:r>
      <w:r>
        <w:fldChar w:fldCharType="end"/>
      </w:r>
    </w:p>
    <w:p w14:paraId="0BEDD031" w14:textId="04EA17DF" w:rsidR="00BB1E63" w:rsidRDefault="00BB1E63">
      <w:pPr>
        <w:pStyle w:val="Verzeichnis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r>
      <w:r>
        <w:instrText xml:space="preserve"> PAGEREF _Toc214317177 \h </w:instrText>
      </w:r>
      <w:r>
        <w:fldChar w:fldCharType="separate"/>
      </w:r>
      <w:r>
        <w:t>12</w:t>
      </w:r>
      <w:r>
        <w:fldChar w:fldCharType="end"/>
      </w:r>
    </w:p>
    <w:p w14:paraId="3D58A83D" w14:textId="18A50134" w:rsidR="00BB1E63" w:rsidRDefault="00BB1E63">
      <w:pPr>
        <w:pStyle w:val="Verzeichnis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r>
      <w:r>
        <w:instrText xml:space="preserve"> PAGEREF _Toc214317178 \h </w:instrText>
      </w:r>
      <w:r>
        <w:fldChar w:fldCharType="separate"/>
      </w:r>
      <w:r>
        <w:t>12</w:t>
      </w:r>
      <w:r>
        <w:fldChar w:fldCharType="end"/>
      </w:r>
    </w:p>
    <w:p w14:paraId="0D3B0E18" w14:textId="20D58B94" w:rsidR="00BB1E63" w:rsidRDefault="00BB1E63">
      <w:pPr>
        <w:pStyle w:val="Verzeichnis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_Toc214317179 \h </w:instrText>
      </w:r>
      <w:r>
        <w:fldChar w:fldCharType="separate"/>
      </w:r>
      <w:r>
        <w:t>12</w:t>
      </w:r>
      <w:r>
        <w:fldChar w:fldCharType="end"/>
      </w:r>
    </w:p>
    <w:p w14:paraId="2D9871B5" w14:textId="377AC9F6" w:rsidR="00BB1E63" w:rsidRDefault="00BB1E63">
      <w:pPr>
        <w:pStyle w:val="Verzeichnis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r>
      <w:r>
        <w:instrText xml:space="preserve"> PAGEREF _Toc214317180 \h </w:instrText>
      </w:r>
      <w:r>
        <w:fldChar w:fldCharType="separate"/>
      </w:r>
      <w:r>
        <w:t>12</w:t>
      </w:r>
      <w:r>
        <w:fldChar w:fldCharType="end"/>
      </w:r>
    </w:p>
    <w:p w14:paraId="4C4EEF11" w14:textId="2434D68A" w:rsidR="00BB1E63" w:rsidRDefault="00BB1E63">
      <w:pPr>
        <w:pStyle w:val="Verzeichnis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_Toc214317181 \h </w:instrText>
      </w:r>
      <w:r>
        <w:fldChar w:fldCharType="separate"/>
      </w:r>
      <w:r>
        <w:t>12</w:t>
      </w:r>
      <w:r>
        <w:fldChar w:fldCharType="end"/>
      </w:r>
    </w:p>
    <w:p w14:paraId="0B362F81" w14:textId="34B22C11" w:rsidR="00BB1E63" w:rsidRDefault="00BB1E63">
      <w:pPr>
        <w:pStyle w:val="Verzeichnis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_Toc214317182 \h </w:instrText>
      </w:r>
      <w:r>
        <w:fldChar w:fldCharType="separate"/>
      </w:r>
      <w:r>
        <w:t>12</w:t>
      </w:r>
      <w:r>
        <w:fldChar w:fldCharType="end"/>
      </w:r>
    </w:p>
    <w:p w14:paraId="38C9108D" w14:textId="3B87B97D" w:rsidR="00BB1E63" w:rsidRDefault="00BB1E63">
      <w:pPr>
        <w:pStyle w:val="Verzeichnis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r>
      <w:r>
        <w:instrText xml:space="preserve"> PAGEREF _Toc214317183 \h </w:instrText>
      </w:r>
      <w:r>
        <w:fldChar w:fldCharType="separate"/>
      </w:r>
      <w:r>
        <w:t>12</w:t>
      </w:r>
      <w:r>
        <w:fldChar w:fldCharType="end"/>
      </w:r>
    </w:p>
    <w:p w14:paraId="148CBCE7" w14:textId="56D56F4D" w:rsidR="00BB1E63" w:rsidRDefault="00BB1E63">
      <w:pPr>
        <w:pStyle w:val="Verzeichnis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_Toc214317184 \h </w:instrText>
      </w:r>
      <w:r>
        <w:fldChar w:fldCharType="separate"/>
      </w:r>
      <w:r>
        <w:t>12</w:t>
      </w:r>
      <w:r>
        <w:fldChar w:fldCharType="end"/>
      </w:r>
    </w:p>
    <w:p w14:paraId="7637AEED" w14:textId="02051015" w:rsidR="00BB1E63" w:rsidRDefault="00BB1E63">
      <w:pPr>
        <w:pStyle w:val="Verzeichnis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r>
      <w:r>
        <w:instrText xml:space="preserve"> PAGEREF _Toc214317185 \h </w:instrText>
      </w:r>
      <w:r>
        <w:fldChar w:fldCharType="separate"/>
      </w:r>
      <w:r>
        <w:t>12</w:t>
      </w:r>
      <w:r>
        <w:fldChar w:fldCharType="end"/>
      </w:r>
    </w:p>
    <w:p w14:paraId="513E9F1A" w14:textId="5C0B4D7A" w:rsidR="00BB1E63" w:rsidRDefault="00BB1E63">
      <w:pPr>
        <w:pStyle w:val="Verzeichnis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_Toc214317186 \h </w:instrText>
      </w:r>
      <w:r>
        <w:fldChar w:fldCharType="separate"/>
      </w:r>
      <w:r>
        <w:t>12</w:t>
      </w:r>
      <w:r>
        <w:fldChar w:fldCharType="end"/>
      </w:r>
    </w:p>
    <w:p w14:paraId="6A6A7C96" w14:textId="21E95149" w:rsidR="00BB1E63" w:rsidRDefault="00BB1E63">
      <w:pPr>
        <w:pStyle w:val="Verzeichnis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r>
      <w:r>
        <w:instrText xml:space="preserve"> PAGEREF _Toc214317187 \h </w:instrText>
      </w:r>
      <w:r>
        <w:fldChar w:fldCharType="separate"/>
      </w:r>
      <w:r>
        <w:t>12</w:t>
      </w:r>
      <w:r>
        <w:fldChar w:fldCharType="end"/>
      </w:r>
    </w:p>
    <w:p w14:paraId="123A8606" w14:textId="1300B027" w:rsidR="00BB1E63" w:rsidRDefault="00BB1E63">
      <w:pPr>
        <w:pStyle w:val="Verzeichnis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_Toc214317188 \h </w:instrText>
      </w:r>
      <w:r>
        <w:fldChar w:fldCharType="separate"/>
      </w:r>
      <w:r>
        <w:t>12</w:t>
      </w:r>
      <w:r>
        <w:fldChar w:fldCharType="end"/>
      </w:r>
    </w:p>
    <w:p w14:paraId="6A344D7F" w14:textId="1E35A59E" w:rsidR="00BB1E63" w:rsidRDefault="00BB1E63">
      <w:pPr>
        <w:pStyle w:val="Verzeichnis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_Toc214317189 \h </w:instrText>
      </w:r>
      <w:r>
        <w:fldChar w:fldCharType="separate"/>
      </w:r>
      <w:r>
        <w:t>12</w:t>
      </w:r>
      <w:r>
        <w:fldChar w:fldCharType="end"/>
      </w:r>
    </w:p>
    <w:p w14:paraId="738DFF9D" w14:textId="15258289" w:rsidR="00BB1E63" w:rsidRDefault="00BB1E63">
      <w:pPr>
        <w:pStyle w:val="Verzeichnis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r>
      <w:r>
        <w:instrText xml:space="preserve"> PAGEREF _Toc214317190 \h </w:instrText>
      </w:r>
      <w:r>
        <w:fldChar w:fldCharType="separate"/>
      </w:r>
      <w:r>
        <w:t>12</w:t>
      </w:r>
      <w:r>
        <w:fldChar w:fldCharType="end"/>
      </w:r>
    </w:p>
    <w:p w14:paraId="29941B41" w14:textId="5A188134" w:rsidR="00BB1E63" w:rsidRDefault="00BB1E63">
      <w:pPr>
        <w:pStyle w:val="Verzeichnis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_Toc214317191 \h </w:instrText>
      </w:r>
      <w:r>
        <w:fldChar w:fldCharType="separate"/>
      </w:r>
      <w:r>
        <w:t>12</w:t>
      </w:r>
      <w:r>
        <w:fldChar w:fldCharType="end"/>
      </w:r>
    </w:p>
    <w:p w14:paraId="31E651C6" w14:textId="38A5811B" w:rsidR="00BB1E63" w:rsidRDefault="00BB1E63">
      <w:pPr>
        <w:pStyle w:val="Verzeichnis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r>
      <w:r>
        <w:instrText xml:space="preserve"> PAGEREF _Toc214317192 \h </w:instrText>
      </w:r>
      <w:r>
        <w:fldChar w:fldCharType="separate"/>
      </w:r>
      <w:r>
        <w:t>12</w:t>
      </w:r>
      <w:r>
        <w:fldChar w:fldCharType="end"/>
      </w:r>
    </w:p>
    <w:p w14:paraId="6BDBE581" w14:textId="1E6F6013" w:rsidR="00BB1E63" w:rsidRDefault="00BB1E63">
      <w:pPr>
        <w:pStyle w:val="Verzeichnis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_Toc214317193 \h </w:instrText>
      </w:r>
      <w:r>
        <w:fldChar w:fldCharType="separate"/>
      </w:r>
      <w:r>
        <w:t>12</w:t>
      </w:r>
      <w:r>
        <w:fldChar w:fldCharType="end"/>
      </w:r>
    </w:p>
    <w:p w14:paraId="6E007820" w14:textId="623A5949" w:rsidR="00BB1E63" w:rsidRDefault="00BB1E63">
      <w:pPr>
        <w:pStyle w:val="Verzeichnis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_Toc214317194 \h </w:instrText>
      </w:r>
      <w:r>
        <w:fldChar w:fldCharType="separate"/>
      </w:r>
      <w:r>
        <w:t>12</w:t>
      </w:r>
      <w:r>
        <w:fldChar w:fldCharType="end"/>
      </w:r>
    </w:p>
    <w:p w14:paraId="230D63FB" w14:textId="45E1D936" w:rsidR="00BB1E63" w:rsidRDefault="00BB1E63">
      <w:pPr>
        <w:pStyle w:val="Verzeichnis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_Toc214317195 \h </w:instrText>
      </w:r>
      <w:r>
        <w:fldChar w:fldCharType="separate"/>
      </w:r>
      <w:r>
        <w:t>12</w:t>
      </w:r>
      <w:r>
        <w:fldChar w:fldCharType="end"/>
      </w:r>
    </w:p>
    <w:p w14:paraId="53C14D81" w14:textId="20CCD82A" w:rsidR="00BB1E63" w:rsidRDefault="00BB1E63">
      <w:pPr>
        <w:pStyle w:val="Verzeichnis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_Toc214317196 \h </w:instrText>
      </w:r>
      <w:r>
        <w:fldChar w:fldCharType="separate"/>
      </w:r>
      <w:r>
        <w:t>13</w:t>
      </w:r>
      <w:r>
        <w:fldChar w:fldCharType="end"/>
      </w:r>
    </w:p>
    <w:p w14:paraId="39C725FB" w14:textId="2054EFB4" w:rsidR="00BB1E63" w:rsidRDefault="00BB1E63">
      <w:pPr>
        <w:pStyle w:val="Verzeichnis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_Toc214317197 \h </w:instrText>
      </w:r>
      <w:r>
        <w:fldChar w:fldCharType="separate"/>
      </w:r>
      <w:r>
        <w:t>13</w:t>
      </w:r>
      <w:r>
        <w:fldChar w:fldCharType="end"/>
      </w:r>
    </w:p>
    <w:p w14:paraId="2808D90A" w14:textId="6AD7B42C" w:rsidR="00BB1E63" w:rsidRDefault="00BB1E63">
      <w:pPr>
        <w:pStyle w:val="Verzeichnis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r>
      <w:r>
        <w:instrText xml:space="preserve"> PAGEREF _Toc214317198 \h </w:instrText>
      </w:r>
      <w:r>
        <w:fldChar w:fldCharType="separate"/>
      </w:r>
      <w:r>
        <w:t>13</w:t>
      </w:r>
      <w:r>
        <w:fldChar w:fldCharType="end"/>
      </w:r>
    </w:p>
    <w:p w14:paraId="767B19B7" w14:textId="394CA507" w:rsidR="00BB1E63" w:rsidRDefault="00BB1E63">
      <w:pPr>
        <w:pStyle w:val="Verzeichnis3"/>
        <w:rPr>
          <w:rFonts w:asciiTheme="minorHAnsi" w:eastAsiaTheme="minorEastAsia" w:hAnsiTheme="minorHAnsi" w:cstheme="minorBidi"/>
          <w:kern w:val="2"/>
          <w:sz w:val="24"/>
          <w:szCs w:val="24"/>
          <w14:ligatures w14:val="standardContextual"/>
        </w:rPr>
      </w:pPr>
      <w:r>
        <w:lastRenderedPageBreak/>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_Toc214317199 \h </w:instrText>
      </w:r>
      <w:r>
        <w:fldChar w:fldCharType="separate"/>
      </w:r>
      <w:r>
        <w:t>13</w:t>
      </w:r>
      <w:r>
        <w:fldChar w:fldCharType="end"/>
      </w:r>
    </w:p>
    <w:p w14:paraId="6B966D73" w14:textId="00AE9D90" w:rsidR="00BB1E63" w:rsidRDefault="00BB1E63">
      <w:pPr>
        <w:pStyle w:val="Verzeichnis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_Toc214317200 \h </w:instrText>
      </w:r>
      <w:r>
        <w:fldChar w:fldCharType="separate"/>
      </w:r>
      <w:r>
        <w:t>13</w:t>
      </w:r>
      <w:r>
        <w:fldChar w:fldCharType="end"/>
      </w:r>
    </w:p>
    <w:p w14:paraId="04F1CB3E" w14:textId="4FB7498F" w:rsidR="00BB1E63" w:rsidRDefault="00BB1E63">
      <w:pPr>
        <w:pStyle w:val="Verzeichnis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_Toc214317201 \h </w:instrText>
      </w:r>
      <w:r>
        <w:fldChar w:fldCharType="separate"/>
      </w:r>
      <w:r>
        <w:t>13</w:t>
      </w:r>
      <w:r>
        <w:fldChar w:fldCharType="end"/>
      </w:r>
    </w:p>
    <w:p w14:paraId="4B0EC3BE" w14:textId="3B9E4D42" w:rsidR="00BB1E63" w:rsidRDefault="00BB1E63">
      <w:pPr>
        <w:pStyle w:val="Verzeichnis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_Toc214317202 \h </w:instrText>
      </w:r>
      <w:r>
        <w:fldChar w:fldCharType="separate"/>
      </w:r>
      <w:r>
        <w:t>13</w:t>
      </w:r>
      <w:r>
        <w:fldChar w:fldCharType="end"/>
      </w:r>
    </w:p>
    <w:p w14:paraId="10782F09" w14:textId="5E65D3B7" w:rsidR="00BB1E63" w:rsidRDefault="00BB1E63">
      <w:pPr>
        <w:pStyle w:val="Verzeichnis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_Toc214317203 \h </w:instrText>
      </w:r>
      <w:r>
        <w:fldChar w:fldCharType="separate"/>
      </w:r>
      <w:r>
        <w:t>13</w:t>
      </w:r>
      <w:r>
        <w:fldChar w:fldCharType="end"/>
      </w:r>
    </w:p>
    <w:p w14:paraId="6DB12C08" w14:textId="60A377DB" w:rsidR="00BB1E63" w:rsidRDefault="00BB1E63">
      <w:pPr>
        <w:pStyle w:val="Verzeichnis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_Toc214317204 \h </w:instrText>
      </w:r>
      <w:r>
        <w:fldChar w:fldCharType="separate"/>
      </w:r>
      <w:r>
        <w:t>13</w:t>
      </w:r>
      <w:r>
        <w:fldChar w:fldCharType="end"/>
      </w:r>
    </w:p>
    <w:p w14:paraId="40F31ED9" w14:textId="315215F6" w:rsidR="00BB1E63" w:rsidRDefault="00BB1E63">
      <w:pPr>
        <w:pStyle w:val="Verzeichnis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_Toc214317205 \h </w:instrText>
      </w:r>
      <w:r>
        <w:fldChar w:fldCharType="separate"/>
      </w:r>
      <w:r>
        <w:t>13</w:t>
      </w:r>
      <w:r>
        <w:fldChar w:fldCharType="end"/>
      </w:r>
    </w:p>
    <w:p w14:paraId="49F3530F" w14:textId="05F12AE0" w:rsidR="00BB1E63" w:rsidRDefault="00BB1E63">
      <w:pPr>
        <w:pStyle w:val="Verzeichnis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_Toc214317206 \h </w:instrText>
      </w:r>
      <w:r>
        <w:fldChar w:fldCharType="separate"/>
      </w:r>
      <w:r>
        <w:t>13</w:t>
      </w:r>
      <w:r>
        <w:fldChar w:fldCharType="end"/>
      </w:r>
    </w:p>
    <w:p w14:paraId="16C63354" w14:textId="7B83FBF2" w:rsidR="00BB1E63" w:rsidRDefault="00BB1E63">
      <w:pPr>
        <w:pStyle w:val="Verzeichnis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r>
      <w:r>
        <w:instrText xml:space="preserve"> PAGEREF _Toc214317207 \h </w:instrText>
      </w:r>
      <w:r>
        <w:fldChar w:fldCharType="separate"/>
      </w:r>
      <w:r>
        <w:t>13</w:t>
      </w:r>
      <w:r>
        <w:fldChar w:fldCharType="end"/>
      </w:r>
    </w:p>
    <w:p w14:paraId="4CABDEED" w14:textId="6E2FFBA4" w:rsidR="00BB1E63" w:rsidRDefault="00BB1E63">
      <w:pPr>
        <w:pStyle w:val="Verzeichnis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_Toc214317208 \h </w:instrText>
      </w:r>
      <w:r>
        <w:fldChar w:fldCharType="separate"/>
      </w:r>
      <w:r>
        <w:t>13</w:t>
      </w:r>
      <w:r>
        <w:fldChar w:fldCharType="end"/>
      </w:r>
    </w:p>
    <w:p w14:paraId="789419E3" w14:textId="406352F5" w:rsidR="00BB1E63" w:rsidRDefault="00BB1E63">
      <w:pPr>
        <w:pStyle w:val="Verzeichnis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_Toc214317209 \h </w:instrText>
      </w:r>
      <w:r>
        <w:fldChar w:fldCharType="separate"/>
      </w:r>
      <w:r>
        <w:t>13</w:t>
      </w:r>
      <w:r>
        <w:fldChar w:fldCharType="end"/>
      </w:r>
    </w:p>
    <w:p w14:paraId="64B219F7" w14:textId="092D975E" w:rsidR="00BB1E63" w:rsidRDefault="00BB1E63">
      <w:pPr>
        <w:pStyle w:val="Verzeichnis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r>
      <w:r>
        <w:instrText xml:space="preserve"> PAGEREF _Toc214317210 \h </w:instrText>
      </w:r>
      <w:r>
        <w:fldChar w:fldCharType="separate"/>
      </w:r>
      <w:r>
        <w:t>13</w:t>
      </w:r>
      <w:r>
        <w:fldChar w:fldCharType="end"/>
      </w:r>
    </w:p>
    <w:p w14:paraId="1F9B065A" w14:textId="3F7C63FD" w:rsidR="00BB1E63" w:rsidRDefault="00BB1E63">
      <w:pPr>
        <w:pStyle w:val="Verzeichnis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r>
      <w:r>
        <w:instrText xml:space="preserve"> PAGEREF _Toc214317211 \h </w:instrText>
      </w:r>
      <w:r>
        <w:fldChar w:fldCharType="separate"/>
      </w:r>
      <w:r>
        <w:t>13</w:t>
      </w:r>
      <w:r>
        <w:fldChar w:fldCharType="end"/>
      </w:r>
    </w:p>
    <w:p w14:paraId="194F7A92" w14:textId="636F5400" w:rsidR="00BB1E63" w:rsidRDefault="00BB1E63">
      <w:pPr>
        <w:pStyle w:val="Verzeichnis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_Toc214317212 \h </w:instrText>
      </w:r>
      <w:r>
        <w:fldChar w:fldCharType="separate"/>
      </w:r>
      <w:r>
        <w:t>13</w:t>
      </w:r>
      <w:r>
        <w:fldChar w:fldCharType="end"/>
      </w:r>
    </w:p>
    <w:p w14:paraId="191DFEA5" w14:textId="3558D886" w:rsidR="00BB1E63" w:rsidRDefault="00BB1E63">
      <w:pPr>
        <w:pStyle w:val="Verzeichnis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_Toc214317213 \h </w:instrText>
      </w:r>
      <w:r>
        <w:fldChar w:fldCharType="separate"/>
      </w:r>
      <w:r>
        <w:t>13</w:t>
      </w:r>
      <w:r>
        <w:fldChar w:fldCharType="end"/>
      </w:r>
    </w:p>
    <w:p w14:paraId="2EBEBDFC" w14:textId="67553562" w:rsidR="00BB1E63" w:rsidRDefault="00BB1E63">
      <w:pPr>
        <w:pStyle w:val="Verzeichnis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r>
      <w:r>
        <w:instrText xml:space="preserve"> PAGEREF _Toc214317214 \h </w:instrText>
      </w:r>
      <w:r>
        <w:fldChar w:fldCharType="separate"/>
      </w:r>
      <w:r>
        <w:t>13</w:t>
      </w:r>
      <w:r>
        <w:fldChar w:fldCharType="end"/>
      </w:r>
    </w:p>
    <w:p w14:paraId="668B2F4E" w14:textId="5E9A6EE9" w:rsidR="00BB1E63" w:rsidRDefault="00BB1E63">
      <w:pPr>
        <w:pStyle w:val="Verzeichnis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r>
      <w:r>
        <w:instrText xml:space="preserve"> PAGEREF _Toc214317215 \h </w:instrText>
      </w:r>
      <w:r>
        <w:fldChar w:fldCharType="separate"/>
      </w:r>
      <w:r>
        <w:t>13</w:t>
      </w:r>
      <w:r>
        <w:fldChar w:fldCharType="end"/>
      </w:r>
    </w:p>
    <w:p w14:paraId="04A2BD79" w14:textId="5ABEF2C0" w:rsidR="00BB1E63" w:rsidRDefault="00BB1E63">
      <w:pPr>
        <w:pStyle w:val="Verzeichnis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r>
      <w:r>
        <w:instrText xml:space="preserve"> PAGEREF _Toc214317216 \h </w:instrText>
      </w:r>
      <w:r>
        <w:fldChar w:fldCharType="separate"/>
      </w:r>
      <w:r>
        <w:t>14</w:t>
      </w:r>
      <w:r>
        <w:fldChar w:fldCharType="end"/>
      </w:r>
    </w:p>
    <w:p w14:paraId="724B8147" w14:textId="101AEEC3" w:rsidR="00BB1E63" w:rsidRDefault="00BB1E63">
      <w:pPr>
        <w:pStyle w:val="Verzeichnis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r>
      <w:r>
        <w:instrText xml:space="preserve"> PAGEREF _Toc214317217 \h </w:instrText>
      </w:r>
      <w:r>
        <w:fldChar w:fldCharType="separate"/>
      </w:r>
      <w:r>
        <w:t>14</w:t>
      </w:r>
      <w:r>
        <w:fldChar w:fldCharType="end"/>
      </w:r>
    </w:p>
    <w:p w14:paraId="55AB7515" w14:textId="41DEDCE2" w:rsidR="00BB1E63" w:rsidRDefault="00BB1E63">
      <w:pPr>
        <w:pStyle w:val="Verzeichnis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r>
      <w:r>
        <w:instrText xml:space="preserve"> PAGEREF _Toc214317218 \h </w:instrText>
      </w:r>
      <w:r>
        <w:fldChar w:fldCharType="separate"/>
      </w:r>
      <w:r>
        <w:t>14</w:t>
      </w:r>
      <w:r>
        <w:fldChar w:fldCharType="end"/>
      </w:r>
    </w:p>
    <w:p w14:paraId="2DB77CDF" w14:textId="2AAEE417" w:rsidR="00BB1E63" w:rsidRDefault="00BB1E63">
      <w:pPr>
        <w:pStyle w:val="Verzeichnis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r>
      <w:r>
        <w:instrText xml:space="preserve"> PAGEREF _Toc214317219 \h </w:instrText>
      </w:r>
      <w:r>
        <w:fldChar w:fldCharType="separate"/>
      </w:r>
      <w:r>
        <w:t>14</w:t>
      </w:r>
      <w:r>
        <w:fldChar w:fldCharType="end"/>
      </w:r>
    </w:p>
    <w:p w14:paraId="733E5378" w14:textId="1C1C8B00" w:rsidR="00BB1E63" w:rsidRDefault="00BB1E63">
      <w:pPr>
        <w:pStyle w:val="Verzeichnis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r>
      <w:r>
        <w:instrText xml:space="preserve"> PAGEREF _Toc214317220 \h </w:instrText>
      </w:r>
      <w:r>
        <w:fldChar w:fldCharType="separate"/>
      </w:r>
      <w:r>
        <w:t>14</w:t>
      </w:r>
      <w:r>
        <w:fldChar w:fldCharType="end"/>
      </w:r>
    </w:p>
    <w:p w14:paraId="39152857" w14:textId="6E427BFE" w:rsidR="00BB1E63" w:rsidRDefault="00BB1E63">
      <w:pPr>
        <w:pStyle w:val="Verzeichnis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_Toc214317221 \h </w:instrText>
      </w:r>
      <w:r>
        <w:fldChar w:fldCharType="separate"/>
      </w:r>
      <w:r>
        <w:t>14</w:t>
      </w:r>
      <w:r>
        <w:fldChar w:fldCharType="end"/>
      </w:r>
    </w:p>
    <w:p w14:paraId="7BB97448" w14:textId="19F2191E" w:rsidR="00BB1E63" w:rsidRDefault="00BB1E63">
      <w:pPr>
        <w:pStyle w:val="Verzeichnis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_Toc214317222 \h </w:instrText>
      </w:r>
      <w:r>
        <w:fldChar w:fldCharType="separate"/>
      </w:r>
      <w:r>
        <w:t>14</w:t>
      </w:r>
      <w:r>
        <w:fldChar w:fldCharType="end"/>
      </w:r>
    </w:p>
    <w:p w14:paraId="14AEF6D4" w14:textId="0E1C0C57" w:rsidR="00BB1E63" w:rsidRDefault="00BB1E63">
      <w:pPr>
        <w:pStyle w:val="Verzeichnis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r>
      <w:r>
        <w:instrText xml:space="preserve"> PAGEREF _Toc214317223 \h </w:instrText>
      </w:r>
      <w:r>
        <w:fldChar w:fldCharType="separate"/>
      </w:r>
      <w:r>
        <w:t>14</w:t>
      </w:r>
      <w:r>
        <w:fldChar w:fldCharType="end"/>
      </w:r>
    </w:p>
    <w:p w14:paraId="173FE27C" w14:textId="56427AAA" w:rsidR="00BB1E63" w:rsidRDefault="00BB1E63">
      <w:pPr>
        <w:pStyle w:val="Verzeichnis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r>
      <w:r>
        <w:instrText xml:space="preserve"> PAGEREF _Toc214317224 \h </w:instrText>
      </w:r>
      <w:r>
        <w:fldChar w:fldCharType="separate"/>
      </w:r>
      <w:r>
        <w:t>14</w:t>
      </w:r>
      <w:r>
        <w:fldChar w:fldCharType="end"/>
      </w:r>
    </w:p>
    <w:p w14:paraId="08E05CC2" w14:textId="771D4A72" w:rsidR="00BB1E63" w:rsidRDefault="00BB1E63">
      <w:pPr>
        <w:pStyle w:val="Verzeichnis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_Toc214317225 \h </w:instrText>
      </w:r>
      <w:r>
        <w:fldChar w:fldCharType="separate"/>
      </w:r>
      <w:r>
        <w:t>14</w:t>
      </w:r>
      <w:r>
        <w:fldChar w:fldCharType="end"/>
      </w:r>
    </w:p>
    <w:p w14:paraId="22532A50" w14:textId="3B3A0BD2" w:rsidR="00BB1E63" w:rsidRDefault="00BB1E63">
      <w:pPr>
        <w:pStyle w:val="Verzeichnis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_Toc214317226 \h </w:instrText>
      </w:r>
      <w:r>
        <w:fldChar w:fldCharType="separate"/>
      </w:r>
      <w:r>
        <w:t>14</w:t>
      </w:r>
      <w:r>
        <w:fldChar w:fldCharType="end"/>
      </w:r>
    </w:p>
    <w:p w14:paraId="6B8AFC80" w14:textId="7704DDE9" w:rsidR="00BB1E63" w:rsidRDefault="00BB1E63">
      <w:pPr>
        <w:pStyle w:val="Verzeichnis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r>
      <w:r>
        <w:instrText xml:space="preserve"> PAGEREF _Toc214317227 \h </w:instrText>
      </w:r>
      <w:r>
        <w:fldChar w:fldCharType="separate"/>
      </w:r>
      <w:r>
        <w:t>14</w:t>
      </w:r>
      <w:r>
        <w:fldChar w:fldCharType="end"/>
      </w:r>
    </w:p>
    <w:p w14:paraId="4E05B89B" w14:textId="6410D7D4" w:rsidR="00BB1E63" w:rsidRDefault="00BB1E63">
      <w:pPr>
        <w:pStyle w:val="Verzeichnis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_Toc214317228 \h </w:instrText>
      </w:r>
      <w:r>
        <w:fldChar w:fldCharType="separate"/>
      </w:r>
      <w:r>
        <w:t>14</w:t>
      </w:r>
      <w:r>
        <w:fldChar w:fldCharType="end"/>
      </w:r>
    </w:p>
    <w:p w14:paraId="4C87E0C2" w14:textId="02E8B6B0" w:rsidR="00BB1E63" w:rsidRDefault="00BB1E63">
      <w:pPr>
        <w:pStyle w:val="Verzeichnis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_Toc214317229 \h </w:instrText>
      </w:r>
      <w:r>
        <w:fldChar w:fldCharType="separate"/>
      </w:r>
      <w:r>
        <w:t>14</w:t>
      </w:r>
      <w:r>
        <w:fldChar w:fldCharType="end"/>
      </w:r>
    </w:p>
    <w:p w14:paraId="13C65323" w14:textId="5E153A45" w:rsidR="00BB1E63" w:rsidRDefault="00BB1E63">
      <w:pPr>
        <w:pStyle w:val="Verzeichnis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r>
      <w:r>
        <w:instrText xml:space="preserve"> PAGEREF _Toc214317230 \h </w:instrText>
      </w:r>
      <w:r>
        <w:fldChar w:fldCharType="separate"/>
      </w:r>
      <w:r>
        <w:t>14</w:t>
      </w:r>
      <w:r>
        <w:fldChar w:fldCharType="end"/>
      </w:r>
    </w:p>
    <w:p w14:paraId="3A702554" w14:textId="60CE6C29" w:rsidR="00BB1E63" w:rsidRDefault="00BB1E63">
      <w:pPr>
        <w:pStyle w:val="Verzeichnis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_Toc214317231 \h </w:instrText>
      </w:r>
      <w:r>
        <w:fldChar w:fldCharType="separate"/>
      </w:r>
      <w:r>
        <w:t>14</w:t>
      </w:r>
      <w:r>
        <w:fldChar w:fldCharType="end"/>
      </w:r>
    </w:p>
    <w:p w14:paraId="7B54E985" w14:textId="3CF98C83" w:rsidR="00BB1E63" w:rsidRDefault="00BB1E63">
      <w:pPr>
        <w:pStyle w:val="Verzeichnis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_Toc214317232 \h </w:instrText>
      </w:r>
      <w:r>
        <w:fldChar w:fldCharType="separate"/>
      </w:r>
      <w:r>
        <w:t>14</w:t>
      </w:r>
      <w:r>
        <w:fldChar w:fldCharType="end"/>
      </w:r>
    </w:p>
    <w:p w14:paraId="038F83A3" w14:textId="14206146" w:rsidR="00BB1E63" w:rsidRDefault="00BB1E63">
      <w:pPr>
        <w:pStyle w:val="Verzeichnis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_Toc214317233 \h </w:instrText>
      </w:r>
      <w:r>
        <w:fldChar w:fldCharType="separate"/>
      </w:r>
      <w:r>
        <w:t>14</w:t>
      </w:r>
      <w:r>
        <w:fldChar w:fldCharType="end"/>
      </w:r>
    </w:p>
    <w:p w14:paraId="33B9C27B" w14:textId="1795A826" w:rsidR="00BB1E63" w:rsidRDefault="00BB1E63">
      <w:pPr>
        <w:pStyle w:val="Verzeichnis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r>
      <w:r>
        <w:instrText xml:space="preserve"> PAGEREF _Toc214317234 \h </w:instrText>
      </w:r>
      <w:r>
        <w:fldChar w:fldCharType="separate"/>
      </w:r>
      <w:r>
        <w:t>15</w:t>
      </w:r>
      <w:r>
        <w:fldChar w:fldCharType="end"/>
      </w:r>
    </w:p>
    <w:p w14:paraId="7866C059" w14:textId="352345E8" w:rsidR="00BB1E63" w:rsidRDefault="00BB1E63">
      <w:pPr>
        <w:pStyle w:val="Verzeichnis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r>
      <w:r>
        <w:instrText xml:space="preserve"> PAGEREF _Toc214317235 \h </w:instrText>
      </w:r>
      <w:r>
        <w:fldChar w:fldCharType="separate"/>
      </w:r>
      <w:r>
        <w:t>15</w:t>
      </w:r>
      <w:r>
        <w:fldChar w:fldCharType="end"/>
      </w:r>
    </w:p>
    <w:p w14:paraId="18EE041B" w14:textId="3009A3A8" w:rsidR="00BB1E63" w:rsidRDefault="00BB1E63">
      <w:pPr>
        <w:pStyle w:val="Verzeichnis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_Toc214317236 \h </w:instrText>
      </w:r>
      <w:r>
        <w:fldChar w:fldCharType="separate"/>
      </w:r>
      <w:r>
        <w:t>15</w:t>
      </w:r>
      <w:r>
        <w:fldChar w:fldCharType="end"/>
      </w:r>
    </w:p>
    <w:p w14:paraId="7E203754" w14:textId="744F852C" w:rsidR="00BB1E63" w:rsidRDefault="00BB1E63">
      <w:pPr>
        <w:pStyle w:val="Verzeichnis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r>
      <w:r>
        <w:instrText xml:space="preserve"> PAGEREF _Toc214317237 \h </w:instrText>
      </w:r>
      <w:r>
        <w:fldChar w:fldCharType="separate"/>
      </w:r>
      <w:r>
        <w:t>15</w:t>
      </w:r>
      <w:r>
        <w:fldChar w:fldCharType="end"/>
      </w:r>
    </w:p>
    <w:p w14:paraId="34F78235" w14:textId="0E160C59" w:rsidR="00BB1E63" w:rsidRDefault="00BB1E63">
      <w:pPr>
        <w:pStyle w:val="Verzeichnis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r>
      <w:r>
        <w:instrText xml:space="preserve"> PAGEREF _Toc214317238 \h </w:instrText>
      </w:r>
      <w:r>
        <w:fldChar w:fldCharType="separate"/>
      </w:r>
      <w:r>
        <w:t>15</w:t>
      </w:r>
      <w:r>
        <w:fldChar w:fldCharType="end"/>
      </w:r>
    </w:p>
    <w:p w14:paraId="164B0C4A" w14:textId="00A05FA2" w:rsidR="00BB1E63" w:rsidRDefault="00BB1E63">
      <w:pPr>
        <w:pStyle w:val="Verzeichnis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r>
      <w:r>
        <w:instrText xml:space="preserve"> PAGEREF _Toc214317239 \h </w:instrText>
      </w:r>
      <w:r>
        <w:fldChar w:fldCharType="separate"/>
      </w:r>
      <w:r>
        <w:t>15</w:t>
      </w:r>
      <w:r>
        <w:fldChar w:fldCharType="end"/>
      </w:r>
    </w:p>
    <w:p w14:paraId="58232EF9" w14:textId="28BAA761" w:rsidR="00BB1E63" w:rsidRDefault="00BB1E63">
      <w:pPr>
        <w:pStyle w:val="Verzeichnis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_Toc214317240 \h </w:instrText>
      </w:r>
      <w:r>
        <w:fldChar w:fldCharType="separate"/>
      </w:r>
      <w:r>
        <w:t>15</w:t>
      </w:r>
      <w:r>
        <w:fldChar w:fldCharType="end"/>
      </w:r>
    </w:p>
    <w:p w14:paraId="58CDFA38" w14:textId="16D75670" w:rsidR="00BB1E63" w:rsidRDefault="00BB1E63">
      <w:pPr>
        <w:pStyle w:val="Verzeichnis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_Toc214317241 \h </w:instrText>
      </w:r>
      <w:r>
        <w:fldChar w:fldCharType="separate"/>
      </w:r>
      <w:r>
        <w:t>15</w:t>
      </w:r>
      <w:r>
        <w:fldChar w:fldCharType="end"/>
      </w:r>
    </w:p>
    <w:p w14:paraId="71052888" w14:textId="14313C1D" w:rsidR="00BB1E63" w:rsidRDefault="00BB1E63">
      <w:pPr>
        <w:pStyle w:val="Verzeichnis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_Toc214317242 \h </w:instrText>
      </w:r>
      <w:r>
        <w:fldChar w:fldCharType="separate"/>
      </w:r>
      <w:r>
        <w:t>15</w:t>
      </w:r>
      <w:r>
        <w:fldChar w:fldCharType="end"/>
      </w:r>
    </w:p>
    <w:p w14:paraId="6DF0E2B6" w14:textId="6737A654" w:rsidR="00BB1E63" w:rsidRDefault="00BB1E63">
      <w:pPr>
        <w:pStyle w:val="Verzeichnis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_Toc214317243 \h </w:instrText>
      </w:r>
      <w:r>
        <w:fldChar w:fldCharType="separate"/>
      </w:r>
      <w:r>
        <w:t>15</w:t>
      </w:r>
      <w:r>
        <w:fldChar w:fldCharType="end"/>
      </w:r>
    </w:p>
    <w:p w14:paraId="4D366351" w14:textId="6A891EA5" w:rsidR="00BB1E63" w:rsidRDefault="00BB1E63">
      <w:pPr>
        <w:pStyle w:val="Verzeichnis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_Toc214317244 \h </w:instrText>
      </w:r>
      <w:r>
        <w:fldChar w:fldCharType="separate"/>
      </w:r>
      <w:r>
        <w:t>15</w:t>
      </w:r>
      <w:r>
        <w:fldChar w:fldCharType="end"/>
      </w:r>
    </w:p>
    <w:p w14:paraId="3A8CF65D" w14:textId="260CC86D" w:rsidR="00BB1E63" w:rsidRDefault="00BB1E63">
      <w:pPr>
        <w:pStyle w:val="Verzeichnis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_Toc214317245 \h </w:instrText>
      </w:r>
      <w:r>
        <w:fldChar w:fldCharType="separate"/>
      </w:r>
      <w:r>
        <w:t>21</w:t>
      </w:r>
      <w:r>
        <w:fldChar w:fldCharType="end"/>
      </w:r>
    </w:p>
    <w:p w14:paraId="4CD422C1" w14:textId="4FC14A53" w:rsidR="00BB1E63" w:rsidRDefault="00BB1E63">
      <w:pPr>
        <w:pStyle w:val="Verzeichnis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_Toc214317246 \h </w:instrText>
      </w:r>
      <w:r>
        <w:fldChar w:fldCharType="separate"/>
      </w:r>
      <w:r>
        <w:t>21</w:t>
      </w:r>
      <w:r>
        <w:fldChar w:fldCharType="end"/>
      </w:r>
    </w:p>
    <w:p w14:paraId="01461F35" w14:textId="6D89E8EA" w:rsidR="00BB1E63" w:rsidRDefault="00BB1E63">
      <w:pPr>
        <w:pStyle w:val="Verzeichnis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_Toc214317247 \h </w:instrText>
      </w:r>
      <w:r>
        <w:fldChar w:fldCharType="separate"/>
      </w:r>
      <w:r>
        <w:t>21</w:t>
      </w:r>
      <w:r>
        <w:fldChar w:fldCharType="end"/>
      </w:r>
    </w:p>
    <w:p w14:paraId="7A27E69A" w14:textId="74B5EB22" w:rsidR="00BB1E63" w:rsidRDefault="00BB1E63">
      <w:pPr>
        <w:pStyle w:val="Verzeichnis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_Toc214317248 \h </w:instrText>
      </w:r>
      <w:r>
        <w:fldChar w:fldCharType="separate"/>
      </w:r>
      <w:r>
        <w:t>21</w:t>
      </w:r>
      <w:r>
        <w:fldChar w:fldCharType="end"/>
      </w:r>
    </w:p>
    <w:p w14:paraId="67C6A48B" w14:textId="3F1CBD34" w:rsidR="00BB1E63" w:rsidRDefault="00BB1E63">
      <w:pPr>
        <w:pStyle w:val="Verzeichnis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_Toc214317249 \h </w:instrText>
      </w:r>
      <w:r>
        <w:fldChar w:fldCharType="separate"/>
      </w:r>
      <w:r>
        <w:t>21</w:t>
      </w:r>
      <w:r>
        <w:fldChar w:fldCharType="end"/>
      </w:r>
    </w:p>
    <w:p w14:paraId="4AA364F4" w14:textId="3C1C96EE" w:rsidR="00BB1E63" w:rsidRDefault="00BB1E63">
      <w:pPr>
        <w:pStyle w:val="Verzeichnis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_Toc214317250 \h </w:instrText>
      </w:r>
      <w:r>
        <w:fldChar w:fldCharType="separate"/>
      </w:r>
      <w:r>
        <w:t>21</w:t>
      </w:r>
      <w:r>
        <w:fldChar w:fldCharType="end"/>
      </w:r>
    </w:p>
    <w:p w14:paraId="7964B32A" w14:textId="06949F73" w:rsidR="00BB1E63" w:rsidRDefault="00BB1E63">
      <w:pPr>
        <w:pStyle w:val="Verzeichnis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_Toc214317251 \h </w:instrText>
      </w:r>
      <w:r>
        <w:fldChar w:fldCharType="separate"/>
      </w:r>
      <w:r>
        <w:t>21</w:t>
      </w:r>
      <w:r>
        <w:fldChar w:fldCharType="end"/>
      </w:r>
    </w:p>
    <w:p w14:paraId="273A39E3" w14:textId="075ED17F" w:rsidR="00BB1E63" w:rsidRDefault="00BB1E63">
      <w:pPr>
        <w:pStyle w:val="Verzeichnis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_Toc214317252 \h </w:instrText>
      </w:r>
      <w:r>
        <w:fldChar w:fldCharType="separate"/>
      </w:r>
      <w:r>
        <w:t>21</w:t>
      </w:r>
      <w:r>
        <w:fldChar w:fldCharType="end"/>
      </w:r>
    </w:p>
    <w:p w14:paraId="7FCB7507" w14:textId="508764C5" w:rsidR="00BB1E63" w:rsidRDefault="00BB1E63">
      <w:pPr>
        <w:pStyle w:val="Verzeichnis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_Toc214317253 \h </w:instrText>
      </w:r>
      <w:r>
        <w:fldChar w:fldCharType="separate"/>
      </w:r>
      <w:r>
        <w:t>21</w:t>
      </w:r>
      <w:r>
        <w:fldChar w:fldCharType="end"/>
      </w:r>
    </w:p>
    <w:p w14:paraId="3B559D42" w14:textId="5046CEAF" w:rsidR="00BB1E63" w:rsidRDefault="00BB1E63">
      <w:pPr>
        <w:pStyle w:val="Verzeichnis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_Toc214317254 \h </w:instrText>
      </w:r>
      <w:r>
        <w:fldChar w:fldCharType="separate"/>
      </w:r>
      <w:r>
        <w:t>21</w:t>
      </w:r>
      <w:r>
        <w:fldChar w:fldCharType="end"/>
      </w:r>
    </w:p>
    <w:p w14:paraId="5E7EAF70" w14:textId="72157F47" w:rsidR="00BB1E63" w:rsidRDefault="00BB1E63">
      <w:pPr>
        <w:pStyle w:val="Verzeichnis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_Toc214317255 \h </w:instrText>
      </w:r>
      <w:r>
        <w:fldChar w:fldCharType="separate"/>
      </w:r>
      <w:r>
        <w:t>21</w:t>
      </w:r>
      <w:r>
        <w:fldChar w:fldCharType="end"/>
      </w:r>
    </w:p>
    <w:p w14:paraId="3D1D39F3" w14:textId="4C405DC2" w:rsidR="00BB1E63" w:rsidRDefault="00BB1E63">
      <w:pPr>
        <w:pStyle w:val="Verzeichnis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_Toc214317256 \h </w:instrText>
      </w:r>
      <w:r>
        <w:fldChar w:fldCharType="separate"/>
      </w:r>
      <w:r>
        <w:t>21</w:t>
      </w:r>
      <w:r>
        <w:fldChar w:fldCharType="end"/>
      </w:r>
    </w:p>
    <w:p w14:paraId="2544E616" w14:textId="30832881" w:rsidR="00BB1E63" w:rsidRDefault="00BB1E63">
      <w:pPr>
        <w:pStyle w:val="Verzeichnis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_Toc214317257 \h </w:instrText>
      </w:r>
      <w:r>
        <w:fldChar w:fldCharType="separate"/>
      </w:r>
      <w:r>
        <w:t>21</w:t>
      </w:r>
      <w:r>
        <w:fldChar w:fldCharType="end"/>
      </w:r>
    </w:p>
    <w:p w14:paraId="5F3BA66B" w14:textId="11156B34" w:rsidR="00BB1E63" w:rsidRDefault="00BB1E63">
      <w:pPr>
        <w:pStyle w:val="Verzeichnis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_Toc214317258 \h </w:instrText>
      </w:r>
      <w:r>
        <w:fldChar w:fldCharType="separate"/>
      </w:r>
      <w:r>
        <w:t>21</w:t>
      </w:r>
      <w:r>
        <w:fldChar w:fldCharType="end"/>
      </w:r>
    </w:p>
    <w:p w14:paraId="0E6C3B34" w14:textId="78CFF985" w:rsidR="00BB1E63" w:rsidRDefault="00BB1E63">
      <w:pPr>
        <w:pStyle w:val="Verzeichnis3"/>
        <w:rPr>
          <w:rFonts w:asciiTheme="minorHAnsi" w:eastAsiaTheme="minorEastAsia" w:hAnsiTheme="minorHAnsi" w:cstheme="minorBidi"/>
          <w:kern w:val="2"/>
          <w:sz w:val="24"/>
          <w:szCs w:val="24"/>
          <w14:ligatures w14:val="standardContextual"/>
        </w:rPr>
      </w:pPr>
      <w:r>
        <w:lastRenderedPageBreak/>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_Toc214317259 \h </w:instrText>
      </w:r>
      <w:r>
        <w:fldChar w:fldCharType="separate"/>
      </w:r>
      <w:r>
        <w:t>21</w:t>
      </w:r>
      <w:r>
        <w:fldChar w:fldCharType="end"/>
      </w:r>
    </w:p>
    <w:p w14:paraId="6927F5AE" w14:textId="26411B37" w:rsidR="00BB1E63" w:rsidRDefault="00BB1E63">
      <w:pPr>
        <w:pStyle w:val="Verzeichnis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_Toc214317260 \h </w:instrText>
      </w:r>
      <w:r>
        <w:fldChar w:fldCharType="separate"/>
      </w:r>
      <w:r>
        <w:t>21</w:t>
      </w:r>
      <w:r>
        <w:fldChar w:fldCharType="end"/>
      </w:r>
    </w:p>
    <w:p w14:paraId="3D091277" w14:textId="24449799" w:rsidR="00BB1E63" w:rsidRDefault="00BB1E63">
      <w:pPr>
        <w:pStyle w:val="Verzeichnis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_Toc214317261 \h </w:instrText>
      </w:r>
      <w:r>
        <w:fldChar w:fldCharType="separate"/>
      </w:r>
      <w:r>
        <w:t>21</w:t>
      </w:r>
      <w:r>
        <w:fldChar w:fldCharType="end"/>
      </w:r>
    </w:p>
    <w:p w14:paraId="20163B8B" w14:textId="257557EA" w:rsidR="00BB1E63" w:rsidRDefault="00BB1E63">
      <w:pPr>
        <w:pStyle w:val="Verzeichnis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_Toc214317262 \h </w:instrText>
      </w:r>
      <w:r>
        <w:fldChar w:fldCharType="separate"/>
      </w:r>
      <w:r>
        <w:t>21</w:t>
      </w:r>
      <w:r>
        <w:fldChar w:fldCharType="end"/>
      </w:r>
    </w:p>
    <w:p w14:paraId="0FF714F2" w14:textId="29DFA4E5" w:rsidR="00BB1E63" w:rsidRDefault="00BB1E63">
      <w:pPr>
        <w:pStyle w:val="Verzeichnis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_Toc214317263 \h </w:instrText>
      </w:r>
      <w:r>
        <w:fldChar w:fldCharType="separate"/>
      </w:r>
      <w:r>
        <w:t>21</w:t>
      </w:r>
      <w:r>
        <w:fldChar w:fldCharType="end"/>
      </w:r>
    </w:p>
    <w:p w14:paraId="14EB4C67" w14:textId="65D54F4D" w:rsidR="00BB1E63" w:rsidRDefault="00BB1E63">
      <w:pPr>
        <w:pStyle w:val="Verzeichnis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_Toc214317264 \h </w:instrText>
      </w:r>
      <w:r>
        <w:fldChar w:fldCharType="separate"/>
      </w:r>
      <w:r>
        <w:t>22</w:t>
      </w:r>
      <w:r>
        <w:fldChar w:fldCharType="end"/>
      </w:r>
    </w:p>
    <w:p w14:paraId="21DEBFA5" w14:textId="674792ED" w:rsidR="00BB1E63" w:rsidRDefault="00BB1E63">
      <w:pPr>
        <w:pStyle w:val="Verzeichnis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_Toc214317265 \h </w:instrText>
      </w:r>
      <w:r>
        <w:fldChar w:fldCharType="separate"/>
      </w:r>
      <w:r>
        <w:t>22</w:t>
      </w:r>
      <w:r>
        <w:fldChar w:fldCharType="end"/>
      </w:r>
    </w:p>
    <w:p w14:paraId="796AE791" w14:textId="24E832F5" w:rsidR="00BB1E63" w:rsidRDefault="00BB1E63">
      <w:pPr>
        <w:pStyle w:val="Verzeichnis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_Toc214317266 \h </w:instrText>
      </w:r>
      <w:r>
        <w:fldChar w:fldCharType="separate"/>
      </w:r>
      <w:r>
        <w:t>22</w:t>
      </w:r>
      <w:r>
        <w:fldChar w:fldCharType="end"/>
      </w:r>
    </w:p>
    <w:p w14:paraId="1542A296" w14:textId="70CBF89C" w:rsidR="00BB1E63" w:rsidRDefault="00BB1E63">
      <w:pPr>
        <w:pStyle w:val="Verzeichnis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_Toc214317267 \h </w:instrText>
      </w:r>
      <w:r>
        <w:fldChar w:fldCharType="separate"/>
      </w:r>
      <w:r>
        <w:t>22</w:t>
      </w:r>
      <w:r>
        <w:fldChar w:fldCharType="end"/>
      </w:r>
    </w:p>
    <w:p w14:paraId="3864002D" w14:textId="3632BFA6" w:rsidR="00BB1E63" w:rsidRDefault="00BB1E63">
      <w:pPr>
        <w:pStyle w:val="Verzeichnis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_Toc214317268 \h </w:instrText>
      </w:r>
      <w:r>
        <w:fldChar w:fldCharType="separate"/>
      </w:r>
      <w:r>
        <w:t>22</w:t>
      </w:r>
      <w:r>
        <w:fldChar w:fldCharType="end"/>
      </w:r>
    </w:p>
    <w:p w14:paraId="6F679437" w14:textId="43211AC2" w:rsidR="00BB1E63" w:rsidRDefault="00BB1E63">
      <w:pPr>
        <w:pStyle w:val="Verzeichnis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_Toc214317269 \h </w:instrText>
      </w:r>
      <w:r>
        <w:fldChar w:fldCharType="separate"/>
      </w:r>
      <w:r>
        <w:t>22</w:t>
      </w:r>
      <w:r>
        <w:fldChar w:fldCharType="end"/>
      </w:r>
    </w:p>
    <w:p w14:paraId="73ADE1F6" w14:textId="1EA168A5" w:rsidR="00BB1E63" w:rsidRDefault="00BB1E63">
      <w:pPr>
        <w:pStyle w:val="Verzeichnis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_Toc214317270 \h </w:instrText>
      </w:r>
      <w:r>
        <w:fldChar w:fldCharType="separate"/>
      </w:r>
      <w:r>
        <w:t>22</w:t>
      </w:r>
      <w:r>
        <w:fldChar w:fldCharType="end"/>
      </w:r>
    </w:p>
    <w:p w14:paraId="70C28E6E" w14:textId="3E8B2DB5" w:rsidR="00BB1E63" w:rsidRDefault="00BB1E63">
      <w:pPr>
        <w:pStyle w:val="Verzeichnis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_Toc214317271 \h </w:instrText>
      </w:r>
      <w:r>
        <w:fldChar w:fldCharType="separate"/>
      </w:r>
      <w:r>
        <w:t>22</w:t>
      </w:r>
      <w:r>
        <w:fldChar w:fldCharType="end"/>
      </w:r>
    </w:p>
    <w:p w14:paraId="72DEF9BC" w14:textId="2409654E" w:rsidR="00BB1E63" w:rsidRDefault="00BB1E63">
      <w:pPr>
        <w:pStyle w:val="Verzeichnis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_Toc214317272 \h </w:instrText>
      </w:r>
      <w:r>
        <w:fldChar w:fldCharType="separate"/>
      </w:r>
      <w:r>
        <w:t>22</w:t>
      </w:r>
      <w:r>
        <w:fldChar w:fldCharType="end"/>
      </w:r>
    </w:p>
    <w:p w14:paraId="6F1F912A" w14:textId="06E44210" w:rsidR="00BB1E63" w:rsidRDefault="00BB1E63">
      <w:pPr>
        <w:pStyle w:val="Verzeichnis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_Toc214317273 \h </w:instrText>
      </w:r>
      <w:r>
        <w:fldChar w:fldCharType="separate"/>
      </w:r>
      <w:r>
        <w:t>22</w:t>
      </w:r>
      <w:r>
        <w:fldChar w:fldCharType="end"/>
      </w:r>
    </w:p>
    <w:p w14:paraId="2910D971" w14:textId="6E31E461" w:rsidR="00BB1E63" w:rsidRDefault="00BB1E63">
      <w:pPr>
        <w:pStyle w:val="Verzeichnis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_Toc214317274 \h </w:instrText>
      </w:r>
      <w:r>
        <w:fldChar w:fldCharType="separate"/>
      </w:r>
      <w:r>
        <w:t>22</w:t>
      </w:r>
      <w:r>
        <w:fldChar w:fldCharType="end"/>
      </w:r>
    </w:p>
    <w:p w14:paraId="06728E29" w14:textId="27432B30" w:rsidR="00BB1E63" w:rsidRDefault="00BB1E63">
      <w:pPr>
        <w:pStyle w:val="Verzeichnis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_Toc214317275 \h </w:instrText>
      </w:r>
      <w:r>
        <w:fldChar w:fldCharType="separate"/>
      </w:r>
      <w:r>
        <w:t>22</w:t>
      </w:r>
      <w:r>
        <w:fldChar w:fldCharType="end"/>
      </w:r>
    </w:p>
    <w:p w14:paraId="73C460A8" w14:textId="3F779BAE" w:rsidR="00BB1E63" w:rsidRDefault="00BB1E63">
      <w:pPr>
        <w:pStyle w:val="Verzeichnis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_Toc214317276 \h </w:instrText>
      </w:r>
      <w:r>
        <w:fldChar w:fldCharType="separate"/>
      </w:r>
      <w:r>
        <w:t>22</w:t>
      </w:r>
      <w:r>
        <w:fldChar w:fldCharType="end"/>
      </w:r>
    </w:p>
    <w:p w14:paraId="4FBCFBD9" w14:textId="1333B158" w:rsidR="00BB1E63" w:rsidRDefault="00BB1E63">
      <w:pPr>
        <w:pStyle w:val="Verzeichnis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_Toc214317277 \h </w:instrText>
      </w:r>
      <w:r>
        <w:fldChar w:fldCharType="separate"/>
      </w:r>
      <w:r>
        <w:t>22</w:t>
      </w:r>
      <w:r>
        <w:fldChar w:fldCharType="end"/>
      </w:r>
    </w:p>
    <w:p w14:paraId="2016A68D" w14:textId="48CA2DAD" w:rsidR="00BB1E63" w:rsidRDefault="00BB1E63">
      <w:pPr>
        <w:pStyle w:val="Verzeichnis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_Toc214317278 \h </w:instrText>
      </w:r>
      <w:r>
        <w:fldChar w:fldCharType="separate"/>
      </w:r>
      <w:r>
        <w:t>22</w:t>
      </w:r>
      <w:r>
        <w:fldChar w:fldCharType="end"/>
      </w:r>
    </w:p>
    <w:p w14:paraId="20002639" w14:textId="731C0B6C" w:rsidR="00BB1E63" w:rsidRDefault="00BB1E63">
      <w:pPr>
        <w:pStyle w:val="Verzeichnis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_Toc214317279 \h </w:instrText>
      </w:r>
      <w:r>
        <w:fldChar w:fldCharType="separate"/>
      </w:r>
      <w:r>
        <w:t>22</w:t>
      </w:r>
      <w:r>
        <w:fldChar w:fldCharType="end"/>
      </w:r>
    </w:p>
    <w:p w14:paraId="40C7189F" w14:textId="4EAB106C" w:rsidR="00BB1E63" w:rsidRDefault="00BB1E63">
      <w:pPr>
        <w:pStyle w:val="Verzeichnis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_Toc214317280 \h </w:instrText>
      </w:r>
      <w:r>
        <w:fldChar w:fldCharType="separate"/>
      </w:r>
      <w:r>
        <w:t>22</w:t>
      </w:r>
      <w:r>
        <w:fldChar w:fldCharType="end"/>
      </w:r>
    </w:p>
    <w:p w14:paraId="31086347" w14:textId="6BFDF382" w:rsidR="00BB1E63" w:rsidRDefault="00BB1E63">
      <w:pPr>
        <w:pStyle w:val="Verzeichnis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_Toc214317281 \h </w:instrText>
      </w:r>
      <w:r>
        <w:fldChar w:fldCharType="separate"/>
      </w:r>
      <w:r>
        <w:t>23</w:t>
      </w:r>
      <w:r>
        <w:fldChar w:fldCharType="end"/>
      </w:r>
    </w:p>
    <w:p w14:paraId="29D57AA1" w14:textId="25F6BC85" w:rsidR="00BB1E63" w:rsidRDefault="00BB1E63">
      <w:pPr>
        <w:pStyle w:val="Verzeichnis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_Toc214317282 \h </w:instrText>
      </w:r>
      <w:r>
        <w:fldChar w:fldCharType="separate"/>
      </w:r>
      <w:r>
        <w:t>23</w:t>
      </w:r>
      <w:r>
        <w:fldChar w:fldCharType="end"/>
      </w:r>
    </w:p>
    <w:p w14:paraId="7DCE322D" w14:textId="6B827AFC" w:rsidR="00BB1E63" w:rsidRDefault="00BB1E63">
      <w:pPr>
        <w:pStyle w:val="Verzeichnis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_Toc214317283 \h </w:instrText>
      </w:r>
      <w:r>
        <w:fldChar w:fldCharType="separate"/>
      </w:r>
      <w:r>
        <w:t>23</w:t>
      </w:r>
      <w:r>
        <w:fldChar w:fldCharType="end"/>
      </w:r>
    </w:p>
    <w:p w14:paraId="6A67D152" w14:textId="7D5838E5" w:rsidR="00BB1E63" w:rsidRDefault="00BB1E63">
      <w:pPr>
        <w:pStyle w:val="Verzeichnis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_Toc214317284 \h </w:instrText>
      </w:r>
      <w:r>
        <w:fldChar w:fldCharType="separate"/>
      </w:r>
      <w:r>
        <w:t>23</w:t>
      </w:r>
      <w:r>
        <w:fldChar w:fldCharType="end"/>
      </w:r>
    </w:p>
    <w:p w14:paraId="2BD62310" w14:textId="0E5AFBC3" w:rsidR="00BB1E63" w:rsidRDefault="00BB1E63">
      <w:pPr>
        <w:pStyle w:val="Verzeichnis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_Toc214317285 \h </w:instrText>
      </w:r>
      <w:r>
        <w:fldChar w:fldCharType="separate"/>
      </w:r>
      <w:r>
        <w:t>23</w:t>
      </w:r>
      <w:r>
        <w:fldChar w:fldCharType="end"/>
      </w:r>
    </w:p>
    <w:p w14:paraId="510BE258" w14:textId="789E7408" w:rsidR="00BB1E63" w:rsidRDefault="00BB1E63">
      <w:pPr>
        <w:pStyle w:val="Verzeichnis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_Toc214317286 \h </w:instrText>
      </w:r>
      <w:r>
        <w:fldChar w:fldCharType="separate"/>
      </w:r>
      <w:r>
        <w:t>23</w:t>
      </w:r>
      <w:r>
        <w:fldChar w:fldCharType="end"/>
      </w:r>
    </w:p>
    <w:p w14:paraId="4FF73963" w14:textId="5830C6B1" w:rsidR="00BB1E63" w:rsidRDefault="00BB1E63">
      <w:pPr>
        <w:pStyle w:val="Verzeichnis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_Toc214317287 \h </w:instrText>
      </w:r>
      <w:r>
        <w:fldChar w:fldCharType="separate"/>
      </w:r>
      <w:r>
        <w:t>23</w:t>
      </w:r>
      <w:r>
        <w:fldChar w:fldCharType="end"/>
      </w:r>
    </w:p>
    <w:p w14:paraId="5A6168A0" w14:textId="4F2A31C2" w:rsidR="00BB1E63" w:rsidRDefault="00BB1E63">
      <w:pPr>
        <w:pStyle w:val="Verzeichnis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_Toc214317288 \h </w:instrText>
      </w:r>
      <w:r>
        <w:fldChar w:fldCharType="separate"/>
      </w:r>
      <w:r>
        <w:t>23</w:t>
      </w:r>
      <w:r>
        <w:fldChar w:fldCharType="end"/>
      </w:r>
    </w:p>
    <w:p w14:paraId="65F79DE9" w14:textId="2E2ABE7C" w:rsidR="00BB1E63" w:rsidRDefault="00BB1E63">
      <w:pPr>
        <w:pStyle w:val="Verzeichnis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_Toc214317289 \h </w:instrText>
      </w:r>
      <w:r>
        <w:fldChar w:fldCharType="separate"/>
      </w:r>
      <w:r>
        <w:t>23</w:t>
      </w:r>
      <w:r>
        <w:fldChar w:fldCharType="end"/>
      </w:r>
    </w:p>
    <w:p w14:paraId="6771E10A" w14:textId="5AF6E90A" w:rsidR="00BB1E63" w:rsidRDefault="00BB1E63">
      <w:pPr>
        <w:pStyle w:val="Verzeichnis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_Toc214317290 \h </w:instrText>
      </w:r>
      <w:r>
        <w:fldChar w:fldCharType="separate"/>
      </w:r>
      <w:r>
        <w:t>23</w:t>
      </w:r>
      <w:r>
        <w:fldChar w:fldCharType="end"/>
      </w:r>
    </w:p>
    <w:p w14:paraId="16D31DF8" w14:textId="468D749C" w:rsidR="00BB1E63" w:rsidRDefault="00BB1E63">
      <w:pPr>
        <w:pStyle w:val="Verzeichnis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_Toc214317291 \h </w:instrText>
      </w:r>
      <w:r>
        <w:fldChar w:fldCharType="separate"/>
      </w:r>
      <w:r>
        <w:t>23</w:t>
      </w:r>
      <w:r>
        <w:fldChar w:fldCharType="end"/>
      </w:r>
    </w:p>
    <w:p w14:paraId="3C3164B2" w14:textId="04D3E048" w:rsidR="00BB1E63" w:rsidRDefault="00BB1E63">
      <w:pPr>
        <w:pStyle w:val="Verzeichnis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_Toc214317292 \h </w:instrText>
      </w:r>
      <w:r>
        <w:fldChar w:fldCharType="separate"/>
      </w:r>
      <w:r>
        <w:t>23</w:t>
      </w:r>
      <w:r>
        <w:fldChar w:fldCharType="end"/>
      </w:r>
    </w:p>
    <w:p w14:paraId="4DF0E3F2" w14:textId="668A13C3" w:rsidR="00BB1E63" w:rsidRDefault="00BB1E63">
      <w:pPr>
        <w:pStyle w:val="Verzeichnis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_Toc214317293 \h </w:instrText>
      </w:r>
      <w:r>
        <w:fldChar w:fldCharType="separate"/>
      </w:r>
      <w:r>
        <w:t>25</w:t>
      </w:r>
      <w:r>
        <w:fldChar w:fldCharType="end"/>
      </w:r>
    </w:p>
    <w:p w14:paraId="2D65883E" w14:textId="4F17B2E2" w:rsidR="00BB1E63" w:rsidRDefault="00BB1E63">
      <w:pPr>
        <w:pStyle w:val="Verzeichnis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_Toc214317294 \h </w:instrText>
      </w:r>
      <w:r>
        <w:fldChar w:fldCharType="separate"/>
      </w:r>
      <w:r>
        <w:t>25</w:t>
      </w:r>
      <w:r>
        <w:fldChar w:fldCharType="end"/>
      </w:r>
    </w:p>
    <w:p w14:paraId="2B287762" w14:textId="30658301" w:rsidR="00BB1E63" w:rsidRDefault="00BB1E63">
      <w:pPr>
        <w:pStyle w:val="Verzeichnis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_Toc214317295 \h </w:instrText>
      </w:r>
      <w:r>
        <w:fldChar w:fldCharType="separate"/>
      </w:r>
      <w:r>
        <w:t>25</w:t>
      </w:r>
      <w:r>
        <w:fldChar w:fldCharType="end"/>
      </w:r>
    </w:p>
    <w:p w14:paraId="4A78C1AB" w14:textId="556E3A2E" w:rsidR="00BB1E63" w:rsidRDefault="00BB1E63">
      <w:pPr>
        <w:pStyle w:val="Verzeichnis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_Toc214317296 \h </w:instrText>
      </w:r>
      <w:r>
        <w:fldChar w:fldCharType="separate"/>
      </w:r>
      <w:r>
        <w:t>25</w:t>
      </w:r>
      <w:r>
        <w:fldChar w:fldCharType="end"/>
      </w:r>
    </w:p>
    <w:p w14:paraId="15AA9983" w14:textId="5D4BAEF8" w:rsidR="00BB1E63" w:rsidRDefault="00BB1E63">
      <w:pPr>
        <w:pStyle w:val="Verzeichnis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_Toc214317297 \h </w:instrText>
      </w:r>
      <w:r>
        <w:fldChar w:fldCharType="separate"/>
      </w:r>
      <w:r>
        <w:t>25</w:t>
      </w:r>
      <w:r>
        <w:fldChar w:fldCharType="end"/>
      </w:r>
    </w:p>
    <w:p w14:paraId="4CCFE8A4" w14:textId="30ED89A3" w:rsidR="00BB1E63" w:rsidRDefault="00BB1E63">
      <w:pPr>
        <w:pStyle w:val="Verzeichnis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_Toc214317298 \h </w:instrText>
      </w:r>
      <w:r>
        <w:fldChar w:fldCharType="separate"/>
      </w:r>
      <w:r>
        <w:t>25</w:t>
      </w:r>
      <w:r>
        <w:fldChar w:fldCharType="end"/>
      </w:r>
    </w:p>
    <w:p w14:paraId="5F1CC24E" w14:textId="3A596202" w:rsidR="00BB1E63" w:rsidRDefault="00BB1E63">
      <w:pPr>
        <w:pStyle w:val="Verzeichnis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_Toc214317299 \h </w:instrText>
      </w:r>
      <w:r>
        <w:fldChar w:fldCharType="separate"/>
      </w:r>
      <w:r>
        <w:t>25</w:t>
      </w:r>
      <w:r>
        <w:fldChar w:fldCharType="end"/>
      </w:r>
    </w:p>
    <w:p w14:paraId="6D57054C" w14:textId="576AAB28" w:rsidR="00BB1E63" w:rsidRDefault="00BB1E63">
      <w:pPr>
        <w:pStyle w:val="Verzeichnis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_Toc214317300 \h </w:instrText>
      </w:r>
      <w:r>
        <w:fldChar w:fldCharType="separate"/>
      </w:r>
      <w:r>
        <w:t>25</w:t>
      </w:r>
      <w:r>
        <w:fldChar w:fldCharType="end"/>
      </w:r>
    </w:p>
    <w:p w14:paraId="3E732214" w14:textId="1999F19C" w:rsidR="00BB1E63" w:rsidRDefault="00BB1E63">
      <w:pPr>
        <w:pStyle w:val="Verzeichnis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_Toc214317301 \h </w:instrText>
      </w:r>
      <w:r>
        <w:fldChar w:fldCharType="separate"/>
      </w:r>
      <w:r>
        <w:t>25</w:t>
      </w:r>
      <w:r>
        <w:fldChar w:fldCharType="end"/>
      </w:r>
    </w:p>
    <w:p w14:paraId="61EF41A4" w14:textId="4E6B2D5D" w:rsidR="00BB1E63" w:rsidRDefault="00BB1E63">
      <w:pPr>
        <w:pStyle w:val="Verzeichnis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_Toc214317302 \h </w:instrText>
      </w:r>
      <w:r>
        <w:fldChar w:fldCharType="separate"/>
      </w:r>
      <w:r>
        <w:t>25</w:t>
      </w:r>
      <w:r>
        <w:fldChar w:fldCharType="end"/>
      </w:r>
    </w:p>
    <w:p w14:paraId="32B60B64" w14:textId="5144C1BC" w:rsidR="00BB1E63" w:rsidRDefault="00BB1E63">
      <w:pPr>
        <w:pStyle w:val="Verzeichnis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_Toc214317303 \h </w:instrText>
      </w:r>
      <w:r>
        <w:fldChar w:fldCharType="separate"/>
      </w:r>
      <w:r>
        <w:t>25</w:t>
      </w:r>
      <w:r>
        <w:fldChar w:fldCharType="end"/>
      </w:r>
    </w:p>
    <w:p w14:paraId="0CDFDADD" w14:textId="040745A1" w:rsidR="00BB1E63" w:rsidRDefault="00BB1E63">
      <w:pPr>
        <w:pStyle w:val="Verzeichnis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_Toc214317304 \h </w:instrText>
      </w:r>
      <w:r>
        <w:fldChar w:fldCharType="separate"/>
      </w:r>
      <w:r>
        <w:t>25</w:t>
      </w:r>
      <w:r>
        <w:fldChar w:fldCharType="end"/>
      </w:r>
    </w:p>
    <w:p w14:paraId="02DC1A78" w14:textId="3FDB5D75" w:rsidR="00BB1E63" w:rsidRDefault="00BB1E63">
      <w:pPr>
        <w:pStyle w:val="Verzeichnis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_Toc214317305 \h </w:instrText>
      </w:r>
      <w:r>
        <w:fldChar w:fldCharType="separate"/>
      </w:r>
      <w:r>
        <w:t>25</w:t>
      </w:r>
      <w:r>
        <w:fldChar w:fldCharType="end"/>
      </w:r>
    </w:p>
    <w:p w14:paraId="50F01A53" w14:textId="7D9721E7" w:rsidR="00BB1E63" w:rsidRDefault="00BB1E63">
      <w:pPr>
        <w:pStyle w:val="Verzeichnis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_Toc214317306 \h </w:instrText>
      </w:r>
      <w:r>
        <w:fldChar w:fldCharType="separate"/>
      </w:r>
      <w:r>
        <w:t>25</w:t>
      </w:r>
      <w:r>
        <w:fldChar w:fldCharType="end"/>
      </w:r>
    </w:p>
    <w:p w14:paraId="262ECCDB" w14:textId="1AFA509E" w:rsidR="00BB1E63" w:rsidRDefault="00BB1E63">
      <w:pPr>
        <w:pStyle w:val="Verzeichnis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_Toc214317307 \h </w:instrText>
      </w:r>
      <w:r>
        <w:fldChar w:fldCharType="separate"/>
      </w:r>
      <w:r>
        <w:t>25</w:t>
      </w:r>
      <w:r>
        <w:fldChar w:fldCharType="end"/>
      </w:r>
    </w:p>
    <w:p w14:paraId="6C75AAD9" w14:textId="1D3D8363" w:rsidR="00BB1E63" w:rsidRDefault="00BB1E63">
      <w:pPr>
        <w:pStyle w:val="Verzeichnis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_Toc214317308 \h </w:instrText>
      </w:r>
      <w:r>
        <w:fldChar w:fldCharType="separate"/>
      </w:r>
      <w:r>
        <w:t>25</w:t>
      </w:r>
      <w:r>
        <w:fldChar w:fldCharType="end"/>
      </w:r>
    </w:p>
    <w:p w14:paraId="792836FF" w14:textId="1D8C96AD" w:rsidR="00BB1E63" w:rsidRDefault="00BB1E63">
      <w:pPr>
        <w:pStyle w:val="Verzeichnis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_Toc214317309 \h </w:instrText>
      </w:r>
      <w:r>
        <w:fldChar w:fldCharType="separate"/>
      </w:r>
      <w:r>
        <w:t>25</w:t>
      </w:r>
      <w:r>
        <w:fldChar w:fldCharType="end"/>
      </w:r>
    </w:p>
    <w:p w14:paraId="16D2D1B2" w14:textId="4F720265" w:rsidR="00BB1E63" w:rsidRDefault="00BB1E63">
      <w:pPr>
        <w:pStyle w:val="Verzeichnis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_Toc214317310 \h </w:instrText>
      </w:r>
      <w:r>
        <w:fldChar w:fldCharType="separate"/>
      </w:r>
      <w:r>
        <w:t>25</w:t>
      </w:r>
      <w:r>
        <w:fldChar w:fldCharType="end"/>
      </w:r>
    </w:p>
    <w:p w14:paraId="30C35349" w14:textId="0C887556" w:rsidR="00BB1E63" w:rsidRDefault="00BB1E63">
      <w:pPr>
        <w:pStyle w:val="Verzeichnis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_Toc214317311 \h </w:instrText>
      </w:r>
      <w:r>
        <w:fldChar w:fldCharType="separate"/>
      </w:r>
      <w:r>
        <w:t>25</w:t>
      </w:r>
      <w:r>
        <w:fldChar w:fldCharType="end"/>
      </w:r>
    </w:p>
    <w:p w14:paraId="505EE525" w14:textId="2A3F0DA8" w:rsidR="00BB1E63" w:rsidRDefault="00BB1E63">
      <w:pPr>
        <w:pStyle w:val="Verzeichnis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_Toc214317312 \h </w:instrText>
      </w:r>
      <w:r>
        <w:fldChar w:fldCharType="separate"/>
      </w:r>
      <w:r>
        <w:t>25</w:t>
      </w:r>
      <w:r>
        <w:fldChar w:fldCharType="end"/>
      </w:r>
    </w:p>
    <w:p w14:paraId="63899D2C" w14:textId="6463E778" w:rsidR="00BB1E63" w:rsidRDefault="00BB1E63">
      <w:pPr>
        <w:pStyle w:val="Verzeichnis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_Toc214317313 \h </w:instrText>
      </w:r>
      <w:r>
        <w:fldChar w:fldCharType="separate"/>
      </w:r>
      <w:r>
        <w:t>25</w:t>
      </w:r>
      <w:r>
        <w:fldChar w:fldCharType="end"/>
      </w:r>
    </w:p>
    <w:p w14:paraId="315F8DEE" w14:textId="05042993" w:rsidR="00BB1E63" w:rsidRDefault="00BB1E63">
      <w:pPr>
        <w:pStyle w:val="Verzeichnis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_Toc214317314 \h </w:instrText>
      </w:r>
      <w:r>
        <w:fldChar w:fldCharType="separate"/>
      </w:r>
      <w:r>
        <w:t>26</w:t>
      </w:r>
      <w:r>
        <w:fldChar w:fldCharType="end"/>
      </w:r>
    </w:p>
    <w:p w14:paraId="39D4C159" w14:textId="530B0307" w:rsidR="00BB1E63" w:rsidRDefault="00BB1E63">
      <w:pPr>
        <w:pStyle w:val="Verzeichnis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_Toc214317315 \h </w:instrText>
      </w:r>
      <w:r>
        <w:fldChar w:fldCharType="separate"/>
      </w:r>
      <w:r>
        <w:t>26</w:t>
      </w:r>
      <w:r>
        <w:fldChar w:fldCharType="end"/>
      </w:r>
    </w:p>
    <w:p w14:paraId="320A3DA9" w14:textId="0F7C6347" w:rsidR="00BB1E63" w:rsidRDefault="00BB1E63">
      <w:pPr>
        <w:pStyle w:val="Verzeichnis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_Toc214317316 \h </w:instrText>
      </w:r>
      <w:r>
        <w:fldChar w:fldCharType="separate"/>
      </w:r>
      <w:r>
        <w:t>26</w:t>
      </w:r>
      <w:r>
        <w:fldChar w:fldCharType="end"/>
      </w:r>
    </w:p>
    <w:p w14:paraId="4DEC5D6D" w14:textId="38198947" w:rsidR="00BB1E63" w:rsidRDefault="00BB1E63">
      <w:pPr>
        <w:pStyle w:val="Verzeichnis3"/>
        <w:rPr>
          <w:rFonts w:asciiTheme="minorHAnsi" w:eastAsiaTheme="minorEastAsia" w:hAnsiTheme="minorHAnsi" w:cstheme="minorBidi"/>
          <w:kern w:val="2"/>
          <w:sz w:val="24"/>
          <w:szCs w:val="24"/>
          <w14:ligatures w14:val="standardContextual"/>
        </w:rPr>
      </w:pPr>
      <w:r>
        <w:lastRenderedPageBreak/>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_Toc214317317 \h </w:instrText>
      </w:r>
      <w:r>
        <w:fldChar w:fldCharType="separate"/>
      </w:r>
      <w:r>
        <w:t>26</w:t>
      </w:r>
      <w:r>
        <w:fldChar w:fldCharType="end"/>
      </w:r>
    </w:p>
    <w:p w14:paraId="7FC9010D" w14:textId="2A6FBF1C" w:rsidR="00BB1E63" w:rsidRDefault="00BB1E63">
      <w:pPr>
        <w:pStyle w:val="Verzeichnis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_Toc214317318 \h </w:instrText>
      </w:r>
      <w:r>
        <w:fldChar w:fldCharType="separate"/>
      </w:r>
      <w:r>
        <w:t>26</w:t>
      </w:r>
      <w:r>
        <w:fldChar w:fldCharType="end"/>
      </w:r>
    </w:p>
    <w:p w14:paraId="5D3A437C" w14:textId="5BCEC368" w:rsidR="00BB1E63" w:rsidRDefault="00BB1E63">
      <w:pPr>
        <w:pStyle w:val="Verzeichnis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_Toc214317319 \h </w:instrText>
      </w:r>
      <w:r>
        <w:fldChar w:fldCharType="separate"/>
      </w:r>
      <w:r>
        <w:t>26</w:t>
      </w:r>
      <w:r>
        <w:fldChar w:fldCharType="end"/>
      </w:r>
    </w:p>
    <w:p w14:paraId="1F3BDE51" w14:textId="7AD9CC9A" w:rsidR="00BB1E63" w:rsidRDefault="00BB1E63">
      <w:pPr>
        <w:pStyle w:val="Verzeichnis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_Toc214317320 \h </w:instrText>
      </w:r>
      <w:r>
        <w:fldChar w:fldCharType="separate"/>
      </w:r>
      <w:r>
        <w:t>26</w:t>
      </w:r>
      <w:r>
        <w:fldChar w:fldCharType="end"/>
      </w:r>
    </w:p>
    <w:p w14:paraId="56CC7CFA" w14:textId="22C43CFC" w:rsidR="00BB1E63" w:rsidRDefault="00BB1E63">
      <w:pPr>
        <w:pStyle w:val="Verzeichnis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_Toc214317321 \h </w:instrText>
      </w:r>
      <w:r>
        <w:fldChar w:fldCharType="separate"/>
      </w:r>
      <w:r>
        <w:t>26</w:t>
      </w:r>
      <w:r>
        <w:fldChar w:fldCharType="end"/>
      </w:r>
    </w:p>
    <w:p w14:paraId="7DE35B75" w14:textId="601D1396" w:rsidR="00BB1E63" w:rsidRDefault="00BB1E63">
      <w:pPr>
        <w:pStyle w:val="Verzeichnis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_Toc214317322 \h </w:instrText>
      </w:r>
      <w:r>
        <w:fldChar w:fldCharType="separate"/>
      </w:r>
      <w:r>
        <w:t>27</w:t>
      </w:r>
      <w:r>
        <w:fldChar w:fldCharType="end"/>
      </w:r>
    </w:p>
    <w:p w14:paraId="16389323" w14:textId="10518D77" w:rsidR="00BB1E63" w:rsidRDefault="00BB1E63">
      <w:pPr>
        <w:pStyle w:val="Verzeichnis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_Toc214317323 \h </w:instrText>
      </w:r>
      <w:r>
        <w:fldChar w:fldCharType="separate"/>
      </w:r>
      <w:r>
        <w:t>34</w:t>
      </w:r>
      <w:r>
        <w:fldChar w:fldCharType="end"/>
      </w:r>
    </w:p>
    <w:p w14:paraId="13717478" w14:textId="295BB12B" w:rsidR="00BB1E63" w:rsidRDefault="00BB1E63">
      <w:pPr>
        <w:pStyle w:val="Verzeichnis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_Toc214317324 \h </w:instrText>
      </w:r>
      <w:r>
        <w:fldChar w:fldCharType="separate"/>
      </w:r>
      <w:r>
        <w:t>35</w:t>
      </w:r>
      <w:r>
        <w:fldChar w:fldCharType="end"/>
      </w:r>
    </w:p>
    <w:p w14:paraId="028DCF67" w14:textId="79AECF51" w:rsidR="00BB1E63" w:rsidRDefault="00BB1E63">
      <w:pPr>
        <w:pStyle w:val="Verzeichnis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_Toc214317325 \h </w:instrText>
      </w:r>
      <w:r>
        <w:fldChar w:fldCharType="separate"/>
      </w:r>
      <w:r>
        <w:t>35</w:t>
      </w:r>
      <w:r>
        <w:fldChar w:fldCharType="end"/>
      </w:r>
    </w:p>
    <w:p w14:paraId="155A518D" w14:textId="6734A04D" w:rsidR="00BB1E63" w:rsidRDefault="00BB1E63">
      <w:pPr>
        <w:pStyle w:val="Verzeichnis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_Toc214317326 \h </w:instrText>
      </w:r>
      <w:r>
        <w:fldChar w:fldCharType="separate"/>
      </w:r>
      <w:r>
        <w:t>35</w:t>
      </w:r>
      <w:r>
        <w:fldChar w:fldCharType="end"/>
      </w:r>
    </w:p>
    <w:p w14:paraId="44F74B5E" w14:textId="1CA5783A" w:rsidR="00BB1E63" w:rsidRDefault="00BB1E63">
      <w:pPr>
        <w:pStyle w:val="Verzeichnis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_Toc214317327 \h </w:instrText>
      </w:r>
      <w:r>
        <w:fldChar w:fldCharType="separate"/>
      </w:r>
      <w:r>
        <w:t>35</w:t>
      </w:r>
      <w:r>
        <w:fldChar w:fldCharType="end"/>
      </w:r>
    </w:p>
    <w:p w14:paraId="5E132805" w14:textId="5DA39EEB" w:rsidR="00BB1E63" w:rsidRDefault="00BB1E63">
      <w:pPr>
        <w:pStyle w:val="Verzeichnis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_Toc214317328 \h </w:instrText>
      </w:r>
      <w:r>
        <w:fldChar w:fldCharType="separate"/>
      </w:r>
      <w:r>
        <w:t>37</w:t>
      </w:r>
      <w:r>
        <w:fldChar w:fldCharType="end"/>
      </w:r>
    </w:p>
    <w:p w14:paraId="1FF31D9D" w14:textId="6FCFABC7" w:rsidR="00BB1E63" w:rsidRDefault="00BB1E63">
      <w:pPr>
        <w:pStyle w:val="Verzeichnis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_Toc214317329 \h </w:instrText>
      </w:r>
      <w:r>
        <w:fldChar w:fldCharType="separate"/>
      </w:r>
      <w:r>
        <w:t>38</w:t>
      </w:r>
      <w:r>
        <w:fldChar w:fldCharType="end"/>
      </w:r>
    </w:p>
    <w:p w14:paraId="4CC3C2B0" w14:textId="4308850A" w:rsidR="00BB1E63" w:rsidRDefault="00BB1E63">
      <w:pPr>
        <w:pStyle w:val="Verzeichnis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_Toc214317330 \h </w:instrText>
      </w:r>
      <w:r>
        <w:fldChar w:fldCharType="separate"/>
      </w:r>
      <w:r>
        <w:t>40</w:t>
      </w:r>
      <w:r>
        <w:fldChar w:fldCharType="end"/>
      </w:r>
    </w:p>
    <w:p w14:paraId="0D10ABB0" w14:textId="158E601A" w:rsidR="00BB1E63" w:rsidRDefault="00BB1E63">
      <w:pPr>
        <w:pStyle w:val="Verzeichnis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_Toc214317331 \h </w:instrText>
      </w:r>
      <w:r>
        <w:fldChar w:fldCharType="separate"/>
      </w:r>
      <w:r>
        <w:t>40</w:t>
      </w:r>
      <w:r>
        <w:fldChar w:fldCharType="end"/>
      </w:r>
    </w:p>
    <w:p w14:paraId="539738EE" w14:textId="1640D73A" w:rsidR="00BB1E63" w:rsidRDefault="00BB1E63">
      <w:pPr>
        <w:pStyle w:val="Verzeichnis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_Toc214317332 \h </w:instrText>
      </w:r>
      <w:r>
        <w:fldChar w:fldCharType="separate"/>
      </w:r>
      <w:r>
        <w:t>40</w:t>
      </w:r>
      <w:r>
        <w:fldChar w:fldCharType="end"/>
      </w:r>
    </w:p>
    <w:p w14:paraId="6B6FF2ED" w14:textId="7740B9FC" w:rsidR="00BB1E63" w:rsidRDefault="00BB1E63">
      <w:pPr>
        <w:pStyle w:val="Verzeichnis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_Toc214317333 \h </w:instrText>
      </w:r>
      <w:r>
        <w:fldChar w:fldCharType="separate"/>
      </w:r>
      <w:r>
        <w:t>40</w:t>
      </w:r>
      <w:r>
        <w:fldChar w:fldCharType="end"/>
      </w:r>
    </w:p>
    <w:p w14:paraId="40C76097" w14:textId="22521383" w:rsidR="00BB1E63" w:rsidRDefault="00BB1E63">
      <w:pPr>
        <w:pStyle w:val="Verzeichnis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_Toc214317334 \h </w:instrText>
      </w:r>
      <w:r>
        <w:fldChar w:fldCharType="separate"/>
      </w:r>
      <w:r>
        <w:t>40</w:t>
      </w:r>
      <w:r>
        <w:fldChar w:fldCharType="end"/>
      </w:r>
    </w:p>
    <w:p w14:paraId="3BD14950" w14:textId="6A0FE16A" w:rsidR="00BB1E63" w:rsidRDefault="00BB1E63">
      <w:pPr>
        <w:pStyle w:val="Verzeichnis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_Toc214317335 \h </w:instrText>
      </w:r>
      <w:r>
        <w:fldChar w:fldCharType="separate"/>
      </w:r>
      <w:r>
        <w:t>40</w:t>
      </w:r>
      <w:r>
        <w:fldChar w:fldCharType="end"/>
      </w:r>
    </w:p>
    <w:p w14:paraId="66F64E56" w14:textId="7051248D" w:rsidR="00BB1E63" w:rsidRDefault="00BB1E63">
      <w:pPr>
        <w:pStyle w:val="Verzeichnis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_Toc214317336 \h </w:instrText>
      </w:r>
      <w:r>
        <w:fldChar w:fldCharType="separate"/>
      </w:r>
      <w:r>
        <w:t>40</w:t>
      </w:r>
      <w:r>
        <w:fldChar w:fldCharType="end"/>
      </w:r>
    </w:p>
    <w:p w14:paraId="12283600" w14:textId="337ABE21" w:rsidR="00BB1E63" w:rsidRDefault="00BB1E63">
      <w:pPr>
        <w:pStyle w:val="Verzeichnis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_Toc214317337 \h </w:instrText>
      </w:r>
      <w:r>
        <w:fldChar w:fldCharType="separate"/>
      </w:r>
      <w:r>
        <w:t>40</w:t>
      </w:r>
      <w:r>
        <w:fldChar w:fldCharType="end"/>
      </w:r>
    </w:p>
    <w:p w14:paraId="2BAC6209" w14:textId="07ABFA51" w:rsidR="00BB1E63" w:rsidRDefault="00BB1E63">
      <w:pPr>
        <w:pStyle w:val="Verzeichnis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_Toc214317338 \h </w:instrText>
      </w:r>
      <w:r>
        <w:fldChar w:fldCharType="separate"/>
      </w:r>
      <w:r>
        <w:t>40</w:t>
      </w:r>
      <w:r>
        <w:fldChar w:fldCharType="end"/>
      </w:r>
    </w:p>
    <w:p w14:paraId="0F39CA6A" w14:textId="3A958A46" w:rsidR="00BB1E63" w:rsidRDefault="00BB1E63">
      <w:pPr>
        <w:pStyle w:val="Verzeichnis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_Toc214317339 \h </w:instrText>
      </w:r>
      <w:r>
        <w:fldChar w:fldCharType="separate"/>
      </w:r>
      <w:r>
        <w:t>40</w:t>
      </w:r>
      <w:r>
        <w:fldChar w:fldCharType="end"/>
      </w:r>
    </w:p>
    <w:p w14:paraId="37170180" w14:textId="269D3897" w:rsidR="00BB1E63" w:rsidRDefault="00BB1E63">
      <w:pPr>
        <w:pStyle w:val="Verzeichnis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_Toc214317340 \h </w:instrText>
      </w:r>
      <w:r>
        <w:fldChar w:fldCharType="separate"/>
      </w:r>
      <w:r>
        <w:t>40</w:t>
      </w:r>
      <w:r>
        <w:fldChar w:fldCharType="end"/>
      </w:r>
    </w:p>
    <w:p w14:paraId="08A15FCC" w14:textId="1FFD6978" w:rsidR="00BB1E63" w:rsidRDefault="00BB1E63">
      <w:pPr>
        <w:pStyle w:val="Verzeichnis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_Toc214317341 \h </w:instrText>
      </w:r>
      <w:r>
        <w:fldChar w:fldCharType="separate"/>
      </w:r>
      <w:r>
        <w:t>40</w:t>
      </w:r>
      <w:r>
        <w:fldChar w:fldCharType="end"/>
      </w:r>
    </w:p>
    <w:p w14:paraId="31E4D5D9" w14:textId="75680B0D" w:rsidR="00BB1E63" w:rsidRDefault="00BB1E63">
      <w:pPr>
        <w:pStyle w:val="Verzeichnis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_Toc214317342 \h </w:instrText>
      </w:r>
      <w:r>
        <w:fldChar w:fldCharType="separate"/>
      </w:r>
      <w:r>
        <w:t>40</w:t>
      </w:r>
      <w:r>
        <w:fldChar w:fldCharType="end"/>
      </w:r>
    </w:p>
    <w:p w14:paraId="32ECBD46" w14:textId="2CDBB601" w:rsidR="00BB1E63" w:rsidRDefault="00BB1E63">
      <w:pPr>
        <w:pStyle w:val="Verzeichnis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_Toc214317343 \h </w:instrText>
      </w:r>
      <w:r>
        <w:fldChar w:fldCharType="separate"/>
      </w:r>
      <w:r>
        <w:t>40</w:t>
      </w:r>
      <w:r>
        <w:fldChar w:fldCharType="end"/>
      </w:r>
    </w:p>
    <w:p w14:paraId="3F25FF4C" w14:textId="4497F498" w:rsidR="00BB1E63" w:rsidRDefault="00BB1E63">
      <w:pPr>
        <w:pStyle w:val="Verzeichnis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_Toc214317344 \h </w:instrText>
      </w:r>
      <w:r>
        <w:fldChar w:fldCharType="separate"/>
      </w:r>
      <w:r>
        <w:t>40</w:t>
      </w:r>
      <w:r>
        <w:fldChar w:fldCharType="end"/>
      </w:r>
    </w:p>
    <w:p w14:paraId="2FBFCA6C" w14:textId="79D25C22" w:rsidR="00BB1E63" w:rsidRDefault="00BB1E63">
      <w:pPr>
        <w:pStyle w:val="Verzeichnis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_Toc214317345 \h </w:instrText>
      </w:r>
      <w:r>
        <w:fldChar w:fldCharType="separate"/>
      </w:r>
      <w:r>
        <w:t>40</w:t>
      </w:r>
      <w:r>
        <w:fldChar w:fldCharType="end"/>
      </w:r>
    </w:p>
    <w:p w14:paraId="6BC55378" w14:textId="5D1ACA9C" w:rsidR="00BB1E63" w:rsidRDefault="00BB1E63">
      <w:pPr>
        <w:pStyle w:val="Verzeichnis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_Toc214317346 \h </w:instrText>
      </w:r>
      <w:r>
        <w:fldChar w:fldCharType="separate"/>
      </w:r>
      <w:r>
        <w:t>40</w:t>
      </w:r>
      <w:r>
        <w:fldChar w:fldCharType="end"/>
      </w:r>
    </w:p>
    <w:p w14:paraId="0C201251" w14:textId="489A5794" w:rsidR="00BB1E63" w:rsidRDefault="00BB1E63">
      <w:pPr>
        <w:pStyle w:val="Verzeichnis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_Toc214317347 \h </w:instrText>
      </w:r>
      <w:r>
        <w:fldChar w:fldCharType="separate"/>
      </w:r>
      <w:r>
        <w:t>40</w:t>
      </w:r>
      <w:r>
        <w:fldChar w:fldCharType="end"/>
      </w:r>
    </w:p>
    <w:p w14:paraId="456B5A4F" w14:textId="35AB20A1" w:rsidR="00BB1E63" w:rsidRDefault="00BB1E63">
      <w:pPr>
        <w:pStyle w:val="Verzeichnis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_Toc214317348 \h </w:instrText>
      </w:r>
      <w:r>
        <w:fldChar w:fldCharType="separate"/>
      </w:r>
      <w:r>
        <w:t>41</w:t>
      </w:r>
      <w:r>
        <w:fldChar w:fldCharType="end"/>
      </w:r>
    </w:p>
    <w:p w14:paraId="42745AF8" w14:textId="4F2B8D19" w:rsidR="00BB1E63" w:rsidRDefault="00BB1E63">
      <w:pPr>
        <w:pStyle w:val="Verzeichnis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_Toc214317349 \h </w:instrText>
      </w:r>
      <w:r>
        <w:fldChar w:fldCharType="separate"/>
      </w:r>
      <w:r>
        <w:t>41</w:t>
      </w:r>
      <w:r>
        <w:fldChar w:fldCharType="end"/>
      </w:r>
    </w:p>
    <w:p w14:paraId="04D2C6DF" w14:textId="1ADE10B8" w:rsidR="00BB1E63" w:rsidRDefault="00BB1E63">
      <w:pPr>
        <w:pStyle w:val="Verzeichnis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_Toc214317350 \h </w:instrText>
      </w:r>
      <w:r>
        <w:fldChar w:fldCharType="separate"/>
      </w:r>
      <w:r>
        <w:t>41</w:t>
      </w:r>
      <w:r>
        <w:fldChar w:fldCharType="end"/>
      </w:r>
    </w:p>
    <w:p w14:paraId="25240645" w14:textId="53AF93F2" w:rsidR="00BB1E63" w:rsidRDefault="00BB1E63">
      <w:pPr>
        <w:pStyle w:val="Verzeichnis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_Toc214317351 \h </w:instrText>
      </w:r>
      <w:r>
        <w:fldChar w:fldCharType="separate"/>
      </w:r>
      <w:r>
        <w:t>41</w:t>
      </w:r>
      <w:r>
        <w:fldChar w:fldCharType="end"/>
      </w:r>
    </w:p>
    <w:p w14:paraId="721153D0" w14:textId="62C663AF" w:rsidR="00BB1E63" w:rsidRDefault="00BB1E63">
      <w:pPr>
        <w:pStyle w:val="Verzeichnis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_Toc214317352 \h </w:instrText>
      </w:r>
      <w:r>
        <w:fldChar w:fldCharType="separate"/>
      </w:r>
      <w:r>
        <w:t>41</w:t>
      </w:r>
      <w:r>
        <w:fldChar w:fldCharType="end"/>
      </w:r>
    </w:p>
    <w:p w14:paraId="1DC94F19" w14:textId="72E5068C" w:rsidR="00BB1E63" w:rsidRDefault="00BB1E63">
      <w:pPr>
        <w:pStyle w:val="Verzeichnis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_Toc214317353 \h </w:instrText>
      </w:r>
      <w:r>
        <w:fldChar w:fldCharType="separate"/>
      </w:r>
      <w:r>
        <w:t>41</w:t>
      </w:r>
      <w:r>
        <w:fldChar w:fldCharType="end"/>
      </w:r>
    </w:p>
    <w:p w14:paraId="4EEC215C" w14:textId="6E550902" w:rsidR="00BB1E63" w:rsidRDefault="00BB1E63">
      <w:pPr>
        <w:pStyle w:val="Verzeichnis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_Toc214317354 \h </w:instrText>
      </w:r>
      <w:r>
        <w:fldChar w:fldCharType="separate"/>
      </w:r>
      <w:r>
        <w:t>41</w:t>
      </w:r>
      <w:r>
        <w:fldChar w:fldCharType="end"/>
      </w:r>
    </w:p>
    <w:p w14:paraId="53C8B7DD" w14:textId="0A618A73" w:rsidR="00BB1E63" w:rsidRDefault="00BB1E63">
      <w:pPr>
        <w:pStyle w:val="Verzeichnis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_Toc214317355 \h </w:instrText>
      </w:r>
      <w:r>
        <w:fldChar w:fldCharType="separate"/>
      </w:r>
      <w:r>
        <w:t>41</w:t>
      </w:r>
      <w:r>
        <w:fldChar w:fldCharType="end"/>
      </w:r>
    </w:p>
    <w:p w14:paraId="56427346" w14:textId="4F18B41B" w:rsidR="00BB1E63" w:rsidRDefault="00BB1E63">
      <w:pPr>
        <w:pStyle w:val="Verzeichnis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_Toc214317356 \h </w:instrText>
      </w:r>
      <w:r>
        <w:fldChar w:fldCharType="separate"/>
      </w:r>
      <w:r>
        <w:t>41</w:t>
      </w:r>
      <w:r>
        <w:fldChar w:fldCharType="end"/>
      </w:r>
    </w:p>
    <w:p w14:paraId="4E4D240A" w14:textId="46E0581A" w:rsidR="00BB1E63" w:rsidRDefault="00BB1E63">
      <w:pPr>
        <w:pStyle w:val="Verzeichnis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_Toc214317357 \h </w:instrText>
      </w:r>
      <w:r>
        <w:fldChar w:fldCharType="separate"/>
      </w:r>
      <w:r>
        <w:t>41</w:t>
      </w:r>
      <w:r>
        <w:fldChar w:fldCharType="end"/>
      </w:r>
    </w:p>
    <w:p w14:paraId="006C64C9" w14:textId="67FB4B06" w:rsidR="00BB1E63" w:rsidRDefault="00BB1E63">
      <w:pPr>
        <w:pStyle w:val="Verzeichnis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_Toc214317358 \h </w:instrText>
      </w:r>
      <w:r>
        <w:fldChar w:fldCharType="separate"/>
      </w:r>
      <w:r>
        <w:t>41</w:t>
      </w:r>
      <w:r>
        <w:fldChar w:fldCharType="end"/>
      </w:r>
    </w:p>
    <w:p w14:paraId="59631BA1" w14:textId="171447E7" w:rsidR="00BB1E63" w:rsidRDefault="00BB1E63">
      <w:pPr>
        <w:pStyle w:val="Verzeichnis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_Toc214317359 \h </w:instrText>
      </w:r>
      <w:r>
        <w:fldChar w:fldCharType="separate"/>
      </w:r>
      <w:r>
        <w:t>41</w:t>
      </w:r>
      <w:r>
        <w:fldChar w:fldCharType="end"/>
      </w:r>
    </w:p>
    <w:p w14:paraId="4A27DA90" w14:textId="751D8F98" w:rsidR="00BB1E63" w:rsidRDefault="00BB1E63">
      <w:pPr>
        <w:pStyle w:val="Verzeichnis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_Toc214317360 \h </w:instrText>
      </w:r>
      <w:r>
        <w:fldChar w:fldCharType="separate"/>
      </w:r>
      <w:r>
        <w:t>41</w:t>
      </w:r>
      <w:r>
        <w:fldChar w:fldCharType="end"/>
      </w:r>
    </w:p>
    <w:p w14:paraId="75F89AE7" w14:textId="18253510" w:rsidR="00BB1E63" w:rsidRDefault="00BB1E63">
      <w:pPr>
        <w:pStyle w:val="Verzeichnis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_Toc214317361 \h </w:instrText>
      </w:r>
      <w:r>
        <w:fldChar w:fldCharType="separate"/>
      </w:r>
      <w:r>
        <w:t>41</w:t>
      </w:r>
      <w:r>
        <w:fldChar w:fldCharType="end"/>
      </w:r>
    </w:p>
    <w:p w14:paraId="5D5B92E4" w14:textId="591B541B" w:rsidR="00BB1E63" w:rsidRDefault="00BB1E63">
      <w:pPr>
        <w:pStyle w:val="Verzeichnis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_Toc214317362 \h </w:instrText>
      </w:r>
      <w:r>
        <w:fldChar w:fldCharType="separate"/>
      </w:r>
      <w:r>
        <w:t>41</w:t>
      </w:r>
      <w:r>
        <w:fldChar w:fldCharType="end"/>
      </w:r>
    </w:p>
    <w:p w14:paraId="1D1F2227" w14:textId="113A6ECB" w:rsidR="00BB1E63" w:rsidRDefault="00BB1E63">
      <w:pPr>
        <w:pStyle w:val="Verzeichnis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_Toc214317363 \h </w:instrText>
      </w:r>
      <w:r>
        <w:fldChar w:fldCharType="separate"/>
      </w:r>
      <w:r>
        <w:t>41</w:t>
      </w:r>
      <w:r>
        <w:fldChar w:fldCharType="end"/>
      </w:r>
    </w:p>
    <w:p w14:paraId="4E6DE62B" w14:textId="4A971178" w:rsidR="00BB1E63" w:rsidRDefault="00BB1E63">
      <w:pPr>
        <w:pStyle w:val="Verzeichnis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_Toc214317364 \h </w:instrText>
      </w:r>
      <w:r>
        <w:fldChar w:fldCharType="separate"/>
      </w:r>
      <w:r>
        <w:t>41</w:t>
      </w:r>
      <w:r>
        <w:fldChar w:fldCharType="end"/>
      </w:r>
    </w:p>
    <w:p w14:paraId="6923DBB5" w14:textId="3B14F132" w:rsidR="00BB1E63" w:rsidRDefault="00BB1E63">
      <w:pPr>
        <w:pStyle w:val="Verzeichnis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_Toc214317365 \h </w:instrText>
      </w:r>
      <w:r>
        <w:fldChar w:fldCharType="separate"/>
      </w:r>
      <w:r>
        <w:t>42</w:t>
      </w:r>
      <w:r>
        <w:fldChar w:fldCharType="end"/>
      </w:r>
    </w:p>
    <w:p w14:paraId="1FB091A9" w14:textId="6C816B77" w:rsidR="00BB1E63" w:rsidRDefault="00BB1E63">
      <w:pPr>
        <w:pStyle w:val="Verzeichnis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_Toc214317366 \h </w:instrText>
      </w:r>
      <w:r>
        <w:fldChar w:fldCharType="separate"/>
      </w:r>
      <w:r>
        <w:t>42</w:t>
      </w:r>
      <w:r>
        <w:fldChar w:fldCharType="end"/>
      </w:r>
    </w:p>
    <w:p w14:paraId="53D0D13E" w14:textId="64377908" w:rsidR="00BB1E63" w:rsidRDefault="00BB1E63">
      <w:pPr>
        <w:pStyle w:val="Verzeichnis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_Toc214317367 \h </w:instrText>
      </w:r>
      <w:r>
        <w:fldChar w:fldCharType="separate"/>
      </w:r>
      <w:r>
        <w:t>42</w:t>
      </w:r>
      <w:r>
        <w:fldChar w:fldCharType="end"/>
      </w:r>
    </w:p>
    <w:p w14:paraId="0CF810FE" w14:textId="7390AFE3" w:rsidR="00BB1E63" w:rsidRDefault="00BB1E63">
      <w:pPr>
        <w:pStyle w:val="Verzeichnis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_Toc214317368 \h </w:instrText>
      </w:r>
      <w:r>
        <w:fldChar w:fldCharType="separate"/>
      </w:r>
      <w:r>
        <w:t>42</w:t>
      </w:r>
      <w:r>
        <w:fldChar w:fldCharType="end"/>
      </w:r>
    </w:p>
    <w:p w14:paraId="23B08F1B" w14:textId="54B5EAFE" w:rsidR="00BB1E63" w:rsidRDefault="00BB1E63">
      <w:pPr>
        <w:pStyle w:val="Verzeichnis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_Toc214317369 \h </w:instrText>
      </w:r>
      <w:r>
        <w:fldChar w:fldCharType="separate"/>
      </w:r>
      <w:r>
        <w:t>42</w:t>
      </w:r>
      <w:r>
        <w:fldChar w:fldCharType="end"/>
      </w:r>
    </w:p>
    <w:p w14:paraId="476EC671" w14:textId="56186D9C" w:rsidR="00BB1E63" w:rsidRDefault="00BB1E63">
      <w:pPr>
        <w:pStyle w:val="Verzeichnis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_Toc214317370 \h </w:instrText>
      </w:r>
      <w:r>
        <w:fldChar w:fldCharType="separate"/>
      </w:r>
      <w:r>
        <w:t>42</w:t>
      </w:r>
      <w:r>
        <w:fldChar w:fldCharType="end"/>
      </w:r>
    </w:p>
    <w:p w14:paraId="7FBFA966" w14:textId="4F8AD36B" w:rsidR="00BB1E63" w:rsidRDefault="00BB1E63">
      <w:pPr>
        <w:pStyle w:val="Verzeichnis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_Toc214317371 \h </w:instrText>
      </w:r>
      <w:r>
        <w:fldChar w:fldCharType="separate"/>
      </w:r>
      <w:r>
        <w:t>42</w:t>
      </w:r>
      <w:r>
        <w:fldChar w:fldCharType="end"/>
      </w:r>
    </w:p>
    <w:p w14:paraId="76D2B1C7" w14:textId="0C865E96" w:rsidR="00BB1E63" w:rsidRDefault="00BB1E63">
      <w:pPr>
        <w:pStyle w:val="Verzeichnis3"/>
        <w:rPr>
          <w:rFonts w:asciiTheme="minorHAnsi" w:eastAsiaTheme="minorEastAsia" w:hAnsiTheme="minorHAnsi" w:cstheme="minorBidi"/>
          <w:kern w:val="2"/>
          <w:sz w:val="24"/>
          <w:szCs w:val="24"/>
          <w14:ligatures w14:val="standardContextual"/>
        </w:rPr>
      </w:pPr>
      <w:r>
        <w:lastRenderedPageBreak/>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_Toc214317372 \h </w:instrText>
      </w:r>
      <w:r>
        <w:fldChar w:fldCharType="separate"/>
      </w:r>
      <w:r>
        <w:t>42</w:t>
      </w:r>
      <w:r>
        <w:fldChar w:fldCharType="end"/>
      </w:r>
    </w:p>
    <w:p w14:paraId="0BFB05B9" w14:textId="1F25E09B" w:rsidR="00BB1E63" w:rsidRDefault="00BB1E63">
      <w:pPr>
        <w:pStyle w:val="Verzeichnis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_Toc214317373 \h </w:instrText>
      </w:r>
      <w:r>
        <w:fldChar w:fldCharType="separate"/>
      </w:r>
      <w:r>
        <w:t>42</w:t>
      </w:r>
      <w:r>
        <w:fldChar w:fldCharType="end"/>
      </w:r>
    </w:p>
    <w:p w14:paraId="3817495F" w14:textId="03A4FDB9" w:rsidR="00BB1E63" w:rsidRDefault="00BB1E63">
      <w:pPr>
        <w:pStyle w:val="Verzeichnis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_Toc214317374 \h </w:instrText>
      </w:r>
      <w:r>
        <w:fldChar w:fldCharType="separate"/>
      </w:r>
      <w:r>
        <w:t>42</w:t>
      </w:r>
      <w:r>
        <w:fldChar w:fldCharType="end"/>
      </w:r>
    </w:p>
    <w:p w14:paraId="7066A012" w14:textId="362F8E77" w:rsidR="00BB1E63" w:rsidRDefault="00BB1E63">
      <w:pPr>
        <w:pStyle w:val="Verzeichnis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_Toc214317375 \h </w:instrText>
      </w:r>
      <w:r>
        <w:fldChar w:fldCharType="separate"/>
      </w:r>
      <w:r>
        <w:t>42</w:t>
      </w:r>
      <w:r>
        <w:fldChar w:fldCharType="end"/>
      </w:r>
    </w:p>
    <w:p w14:paraId="2C17B539" w14:textId="473F4D56" w:rsidR="00BB1E63" w:rsidRDefault="00BB1E63">
      <w:pPr>
        <w:pStyle w:val="Verzeichnis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_Toc214317376 \h </w:instrText>
      </w:r>
      <w:r>
        <w:fldChar w:fldCharType="separate"/>
      </w:r>
      <w:r>
        <w:t>42</w:t>
      </w:r>
      <w:r>
        <w:fldChar w:fldCharType="end"/>
      </w:r>
    </w:p>
    <w:p w14:paraId="249007BA" w14:textId="05F40FF7" w:rsidR="00BB1E63" w:rsidRDefault="00BB1E63">
      <w:pPr>
        <w:pStyle w:val="Verzeichnis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_Toc214317377 \h </w:instrText>
      </w:r>
      <w:r>
        <w:fldChar w:fldCharType="separate"/>
      </w:r>
      <w:r>
        <w:t>42</w:t>
      </w:r>
      <w:r>
        <w:fldChar w:fldCharType="end"/>
      </w:r>
    </w:p>
    <w:p w14:paraId="44853101" w14:textId="04FB267E" w:rsidR="00BB1E63" w:rsidRDefault="00BB1E63">
      <w:pPr>
        <w:pStyle w:val="Verzeichnis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_Toc214317378 \h </w:instrText>
      </w:r>
      <w:r>
        <w:fldChar w:fldCharType="separate"/>
      </w:r>
      <w:r>
        <w:t>42</w:t>
      </w:r>
      <w:r>
        <w:fldChar w:fldCharType="end"/>
      </w:r>
    </w:p>
    <w:p w14:paraId="44B5C350" w14:textId="1EB35F67" w:rsidR="00BB1E63" w:rsidRDefault="00BB1E63">
      <w:pPr>
        <w:pStyle w:val="Verzeichnis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_Toc214317379 \h </w:instrText>
      </w:r>
      <w:r>
        <w:fldChar w:fldCharType="separate"/>
      </w:r>
      <w:r>
        <w:t>42</w:t>
      </w:r>
      <w:r>
        <w:fldChar w:fldCharType="end"/>
      </w:r>
    </w:p>
    <w:p w14:paraId="0C12A6A3" w14:textId="76FD8C09" w:rsidR="00BB1E63" w:rsidRDefault="00BB1E63">
      <w:pPr>
        <w:pStyle w:val="Verzeichnis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_Toc214317380 \h </w:instrText>
      </w:r>
      <w:r>
        <w:fldChar w:fldCharType="separate"/>
      </w:r>
      <w:r>
        <w:t>42</w:t>
      </w:r>
      <w:r>
        <w:fldChar w:fldCharType="end"/>
      </w:r>
    </w:p>
    <w:p w14:paraId="428F7522" w14:textId="6BF43B90" w:rsidR="00BB1E63" w:rsidRDefault="00BB1E63">
      <w:pPr>
        <w:pStyle w:val="Verzeichnis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_Toc214317381 \h </w:instrText>
      </w:r>
      <w:r>
        <w:fldChar w:fldCharType="separate"/>
      </w:r>
      <w:r>
        <w:t>42</w:t>
      </w:r>
      <w:r>
        <w:fldChar w:fldCharType="end"/>
      </w:r>
    </w:p>
    <w:p w14:paraId="148D82DB" w14:textId="766622C8" w:rsidR="00BB1E63" w:rsidRDefault="00BB1E63">
      <w:pPr>
        <w:pStyle w:val="Verzeichnis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_Toc214317382 \h </w:instrText>
      </w:r>
      <w:r>
        <w:fldChar w:fldCharType="separate"/>
      </w:r>
      <w:r>
        <w:t>42</w:t>
      </w:r>
      <w:r>
        <w:fldChar w:fldCharType="end"/>
      </w:r>
    </w:p>
    <w:p w14:paraId="13E1B572" w14:textId="69425032" w:rsidR="00BB1E63" w:rsidRDefault="00BB1E63">
      <w:pPr>
        <w:pStyle w:val="Verzeichnis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_Toc214317383 \h </w:instrText>
      </w:r>
      <w:r>
        <w:fldChar w:fldCharType="separate"/>
      </w:r>
      <w:r>
        <w:t>43</w:t>
      </w:r>
      <w:r>
        <w:fldChar w:fldCharType="end"/>
      </w:r>
    </w:p>
    <w:p w14:paraId="54FA9E7E" w14:textId="4CA3E93D" w:rsidR="00BB1E63" w:rsidRDefault="00BB1E63">
      <w:pPr>
        <w:pStyle w:val="Verzeichnis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_Toc214317384 \h </w:instrText>
      </w:r>
      <w:r>
        <w:fldChar w:fldCharType="separate"/>
      </w:r>
      <w:r>
        <w:t>43</w:t>
      </w:r>
      <w:r>
        <w:fldChar w:fldCharType="end"/>
      </w:r>
    </w:p>
    <w:p w14:paraId="2D9F3DF0" w14:textId="7E881BA3" w:rsidR="00BB1E63" w:rsidRDefault="00BB1E63">
      <w:pPr>
        <w:pStyle w:val="Verzeichnis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_Toc214317385 \h </w:instrText>
      </w:r>
      <w:r>
        <w:fldChar w:fldCharType="separate"/>
      </w:r>
      <w:r>
        <w:t>43</w:t>
      </w:r>
      <w:r>
        <w:fldChar w:fldCharType="end"/>
      </w:r>
    </w:p>
    <w:p w14:paraId="5117E4D2" w14:textId="1059A18C" w:rsidR="00BB1E63" w:rsidRDefault="00BB1E63">
      <w:pPr>
        <w:pStyle w:val="Verzeichnis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_Toc214317386 \h </w:instrText>
      </w:r>
      <w:r>
        <w:fldChar w:fldCharType="separate"/>
      </w:r>
      <w:r>
        <w:t>43</w:t>
      </w:r>
      <w:r>
        <w:fldChar w:fldCharType="end"/>
      </w:r>
    </w:p>
    <w:p w14:paraId="1CB234D1" w14:textId="49998561" w:rsidR="00BB1E63" w:rsidRDefault="00BB1E63">
      <w:pPr>
        <w:pStyle w:val="Verzeichnis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_Toc214317387 \h </w:instrText>
      </w:r>
      <w:r>
        <w:fldChar w:fldCharType="separate"/>
      </w:r>
      <w:r>
        <w:t>43</w:t>
      </w:r>
      <w:r>
        <w:fldChar w:fldCharType="end"/>
      </w:r>
    </w:p>
    <w:p w14:paraId="7BA0F84F" w14:textId="779E6565" w:rsidR="00BB1E63" w:rsidRDefault="00BB1E63">
      <w:pPr>
        <w:pStyle w:val="Verzeichnis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_Toc214317388 \h </w:instrText>
      </w:r>
      <w:r>
        <w:fldChar w:fldCharType="separate"/>
      </w:r>
      <w:r>
        <w:t>43</w:t>
      </w:r>
      <w:r>
        <w:fldChar w:fldCharType="end"/>
      </w:r>
    </w:p>
    <w:p w14:paraId="6962EC5A" w14:textId="77CEC3AF" w:rsidR="00BB1E63" w:rsidRDefault="00BB1E63">
      <w:pPr>
        <w:pStyle w:val="Verzeichnis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_Toc214317389 \h </w:instrText>
      </w:r>
      <w:r>
        <w:fldChar w:fldCharType="separate"/>
      </w:r>
      <w:r>
        <w:t>43</w:t>
      </w:r>
      <w:r>
        <w:fldChar w:fldCharType="end"/>
      </w:r>
    </w:p>
    <w:p w14:paraId="13122A11" w14:textId="2EB01204" w:rsidR="00BB1E63" w:rsidRDefault="00BB1E63">
      <w:pPr>
        <w:pStyle w:val="Verzeichnis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_Toc214317390 \h </w:instrText>
      </w:r>
      <w:r>
        <w:fldChar w:fldCharType="separate"/>
      </w:r>
      <w:r>
        <w:t>43</w:t>
      </w:r>
      <w:r>
        <w:fldChar w:fldCharType="end"/>
      </w:r>
    </w:p>
    <w:p w14:paraId="3AE47AD5" w14:textId="538C44DF" w:rsidR="00BB1E63" w:rsidRDefault="00BB1E63">
      <w:pPr>
        <w:pStyle w:val="Verzeichnis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_Toc214317391 \h </w:instrText>
      </w:r>
      <w:r>
        <w:fldChar w:fldCharType="separate"/>
      </w:r>
      <w:r>
        <w:t>43</w:t>
      </w:r>
      <w:r>
        <w:fldChar w:fldCharType="end"/>
      </w:r>
    </w:p>
    <w:p w14:paraId="6A49211B" w14:textId="415AAC82" w:rsidR="00BB1E63" w:rsidRDefault="00BB1E63">
      <w:pPr>
        <w:pStyle w:val="Verzeichnis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_Toc214317392 \h </w:instrText>
      </w:r>
      <w:r>
        <w:fldChar w:fldCharType="separate"/>
      </w:r>
      <w:r>
        <w:t>43</w:t>
      </w:r>
      <w:r>
        <w:fldChar w:fldCharType="end"/>
      </w:r>
    </w:p>
    <w:p w14:paraId="1287FFF3" w14:textId="11781785" w:rsidR="00BB1E63" w:rsidRDefault="00BB1E63">
      <w:pPr>
        <w:pStyle w:val="Verzeichnis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_Toc214317393 \h </w:instrText>
      </w:r>
      <w:r>
        <w:fldChar w:fldCharType="separate"/>
      </w:r>
      <w:r>
        <w:t>43</w:t>
      </w:r>
      <w:r>
        <w:fldChar w:fldCharType="end"/>
      </w:r>
    </w:p>
    <w:p w14:paraId="0672B96A" w14:textId="3AF7C6B2" w:rsidR="00BB1E63" w:rsidRDefault="00BB1E63">
      <w:pPr>
        <w:pStyle w:val="Verzeichnis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_Toc214317394 \h </w:instrText>
      </w:r>
      <w:r>
        <w:fldChar w:fldCharType="separate"/>
      </w:r>
      <w:r>
        <w:t>43</w:t>
      </w:r>
      <w:r>
        <w:fldChar w:fldCharType="end"/>
      </w:r>
    </w:p>
    <w:p w14:paraId="7A3FCA75" w14:textId="739D4B4C" w:rsidR="00BB1E63" w:rsidRDefault="00BB1E63">
      <w:pPr>
        <w:pStyle w:val="Verzeichnis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_Toc214317395 \h </w:instrText>
      </w:r>
      <w:r>
        <w:fldChar w:fldCharType="separate"/>
      </w:r>
      <w:r>
        <w:t>43</w:t>
      </w:r>
      <w:r>
        <w:fldChar w:fldCharType="end"/>
      </w:r>
    </w:p>
    <w:p w14:paraId="7C46D81F" w14:textId="7447DDC8" w:rsidR="00BB1E63" w:rsidRDefault="00BB1E63">
      <w:pPr>
        <w:pStyle w:val="Verzeichnis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_Toc214317396 \h </w:instrText>
      </w:r>
      <w:r>
        <w:fldChar w:fldCharType="separate"/>
      </w:r>
      <w:r>
        <w:t>43</w:t>
      </w:r>
      <w:r>
        <w:fldChar w:fldCharType="end"/>
      </w:r>
    </w:p>
    <w:p w14:paraId="44DE1393" w14:textId="3E299573" w:rsidR="00BB1E63" w:rsidRDefault="00BB1E63">
      <w:pPr>
        <w:pStyle w:val="Verzeichnis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_Toc214317397 \h </w:instrText>
      </w:r>
      <w:r>
        <w:fldChar w:fldCharType="separate"/>
      </w:r>
      <w:r>
        <w:t>43</w:t>
      </w:r>
      <w:r>
        <w:fldChar w:fldCharType="end"/>
      </w:r>
    </w:p>
    <w:p w14:paraId="16A1C10D" w14:textId="2D035ABE" w:rsidR="00BB1E63" w:rsidRDefault="00BB1E63">
      <w:pPr>
        <w:pStyle w:val="Verzeichnis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_Toc214317398 \h </w:instrText>
      </w:r>
      <w:r>
        <w:fldChar w:fldCharType="separate"/>
      </w:r>
      <w:r>
        <w:t>43</w:t>
      </w:r>
      <w:r>
        <w:fldChar w:fldCharType="end"/>
      </w:r>
    </w:p>
    <w:p w14:paraId="5677D09C" w14:textId="4B96C77B" w:rsidR="00BB1E63" w:rsidRDefault="00BB1E63">
      <w:pPr>
        <w:pStyle w:val="Verzeichnis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_Toc214317399 \h </w:instrText>
      </w:r>
      <w:r>
        <w:fldChar w:fldCharType="separate"/>
      </w:r>
      <w:r>
        <w:t>43</w:t>
      </w:r>
      <w:r>
        <w:fldChar w:fldCharType="end"/>
      </w:r>
    </w:p>
    <w:p w14:paraId="4D8AD60D" w14:textId="2075B207" w:rsidR="00BB1E63" w:rsidRDefault="00BB1E63">
      <w:pPr>
        <w:pStyle w:val="Verzeichnis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_Toc214317400 \h </w:instrText>
      </w:r>
      <w:r>
        <w:fldChar w:fldCharType="separate"/>
      </w:r>
      <w:r>
        <w:t>43</w:t>
      </w:r>
      <w:r>
        <w:fldChar w:fldCharType="end"/>
      </w:r>
    </w:p>
    <w:p w14:paraId="62428158" w14:textId="0B45FCE5" w:rsidR="00BB1E63" w:rsidRDefault="00BB1E63">
      <w:pPr>
        <w:pStyle w:val="Verzeichnis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CT6-officials</w:t>
      </w:r>
      <w:r>
        <w:tab/>
      </w:r>
      <w:r>
        <w:fldChar w:fldCharType="begin"/>
      </w:r>
      <w:r>
        <w:instrText xml:space="preserve"> PAGEREF _Toc214317401 \h </w:instrText>
      </w:r>
      <w:r>
        <w:fldChar w:fldCharType="separate"/>
      </w:r>
      <w:r>
        <w:t>44</w:t>
      </w:r>
      <w:r>
        <w:fldChar w:fldCharType="end"/>
      </w:r>
    </w:p>
    <w:p w14:paraId="2C68F7E5" w14:textId="30DB7279" w:rsidR="00BB1E63" w:rsidRDefault="00BB1E63">
      <w:pPr>
        <w:pStyle w:val="Verzeichnis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_Toc214317402 \h </w:instrText>
      </w:r>
      <w:r>
        <w:fldChar w:fldCharType="separate"/>
      </w:r>
      <w:r>
        <w:t>44</w:t>
      </w:r>
      <w:r>
        <w:fldChar w:fldCharType="end"/>
      </w:r>
    </w:p>
    <w:p w14:paraId="51FAC762" w14:textId="5D1A44C1" w:rsidR="00BB1E63" w:rsidRDefault="00BB1E63">
      <w:pPr>
        <w:pStyle w:val="Verzeichnis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_Toc214317403 \h </w:instrText>
      </w:r>
      <w:r>
        <w:fldChar w:fldCharType="separate"/>
      </w:r>
      <w:r>
        <w:t>44</w:t>
      </w:r>
      <w:r>
        <w:fldChar w:fldCharType="end"/>
      </w:r>
    </w:p>
    <w:p w14:paraId="1CBFE77A" w14:textId="73925EC5" w:rsidR="00BB1E63" w:rsidRDefault="00BB1E63">
      <w:pPr>
        <w:pStyle w:val="Verzeichnis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_Toc214317404 \h </w:instrText>
      </w:r>
      <w:r>
        <w:fldChar w:fldCharType="separate"/>
      </w:r>
      <w:r>
        <w:t>44</w:t>
      </w:r>
      <w:r>
        <w:fldChar w:fldCharType="end"/>
      </w:r>
    </w:p>
    <w:p w14:paraId="091FE3E1" w14:textId="7487D110" w:rsidR="00BB1E63" w:rsidRDefault="00BB1E63">
      <w:pPr>
        <w:pStyle w:val="Verzeichnis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_Toc214317405 \h </w:instrText>
      </w:r>
      <w:r>
        <w:fldChar w:fldCharType="separate"/>
      </w:r>
      <w:r>
        <w:t>44</w:t>
      </w:r>
      <w:r>
        <w:fldChar w:fldCharType="end"/>
      </w:r>
    </w:p>
    <w:p w14:paraId="2775D6D4" w14:textId="52EB3D6B" w:rsidR="00BB1E63" w:rsidRDefault="00BB1E63">
      <w:pPr>
        <w:pStyle w:val="Verzeichnis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_Toc214317406 \h </w:instrText>
      </w:r>
      <w:r>
        <w:fldChar w:fldCharType="separate"/>
      </w:r>
      <w:r>
        <w:t>44</w:t>
      </w:r>
      <w:r>
        <w:fldChar w:fldCharType="end"/>
      </w:r>
    </w:p>
    <w:p w14:paraId="6EBF3D4F" w14:textId="0EEDA867" w:rsidR="00BB1E63" w:rsidRDefault="00BB1E63">
      <w:pPr>
        <w:pStyle w:val="Verzeichnis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_Toc214317407 \h </w:instrText>
      </w:r>
      <w:r>
        <w:fldChar w:fldCharType="separate"/>
      </w:r>
      <w:r>
        <w:t>44</w:t>
      </w:r>
      <w:r>
        <w:fldChar w:fldCharType="end"/>
      </w:r>
    </w:p>
    <w:p w14:paraId="399FE5AD" w14:textId="36CEE8C1" w:rsidR="00BB1E63" w:rsidRDefault="00BB1E63">
      <w:pPr>
        <w:pStyle w:val="Verzeichnis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CT6 Work Plan</w:t>
      </w:r>
      <w:r>
        <w:tab/>
      </w:r>
      <w:r>
        <w:fldChar w:fldCharType="begin"/>
      </w:r>
      <w:r>
        <w:instrText xml:space="preserve"> PAGEREF _Toc214317408 \h </w:instrText>
      </w:r>
      <w:r>
        <w:fldChar w:fldCharType="separate"/>
      </w:r>
      <w:r>
        <w:t>44</w:t>
      </w:r>
      <w:r>
        <w:fldChar w:fldCharType="end"/>
      </w:r>
    </w:p>
    <w:p w14:paraId="463AFFEE" w14:textId="0C5D99CD" w:rsidR="00BB1E63" w:rsidRDefault="00BB1E63">
      <w:pPr>
        <w:pStyle w:val="Verzeichnis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_Toc214317409 \h </w:instrText>
      </w:r>
      <w:r>
        <w:fldChar w:fldCharType="separate"/>
      </w:r>
      <w:r>
        <w:t>45</w:t>
      </w:r>
      <w:r>
        <w:fldChar w:fldCharType="end"/>
      </w:r>
    </w:p>
    <w:p w14:paraId="60791E62" w14:textId="7AEA5B6B" w:rsidR="00BB1E63" w:rsidRDefault="00BB1E63">
      <w:pPr>
        <w:pStyle w:val="Verzeichnis3"/>
        <w:rPr>
          <w:rFonts w:asciiTheme="minorHAnsi" w:eastAsiaTheme="minorEastAsia" w:hAnsiTheme="minorHAnsi" w:cstheme="minorBidi"/>
          <w:kern w:val="2"/>
          <w:sz w:val="24"/>
          <w:szCs w:val="24"/>
          <w14:ligatures w14:val="standardContextual"/>
        </w:rPr>
      </w:pPr>
      <w:r>
        <w:t>23.1</w:t>
      </w:r>
      <w:r>
        <w:rPr>
          <w:rFonts w:asciiTheme="minorHAnsi" w:eastAsiaTheme="minorEastAsia" w:hAnsiTheme="minorHAnsi" w:cstheme="minorBidi"/>
          <w:kern w:val="2"/>
          <w:sz w:val="24"/>
          <w:szCs w:val="24"/>
          <w14:ligatures w14:val="standardContextual"/>
        </w:rPr>
        <w:tab/>
      </w:r>
      <w:r>
        <w:t>Report of ETSI SCP activity and review of approved ETSI TC SCP change requests</w:t>
      </w:r>
      <w:r>
        <w:tab/>
      </w:r>
      <w:r>
        <w:fldChar w:fldCharType="begin"/>
      </w:r>
      <w:r>
        <w:instrText xml:space="preserve"> PAGEREF _Toc214317410 \h </w:instrText>
      </w:r>
      <w:r>
        <w:fldChar w:fldCharType="separate"/>
      </w:r>
      <w:r>
        <w:t>45</w:t>
      </w:r>
      <w:r>
        <w:fldChar w:fldCharType="end"/>
      </w:r>
    </w:p>
    <w:p w14:paraId="218F7609" w14:textId="61A490ED" w:rsidR="00BB1E63" w:rsidRDefault="00BB1E63">
      <w:pPr>
        <w:pStyle w:val="Verzeichnis3"/>
        <w:rPr>
          <w:rFonts w:asciiTheme="minorHAnsi" w:eastAsiaTheme="minorEastAsia" w:hAnsiTheme="minorHAnsi" w:cstheme="minorBidi"/>
          <w:kern w:val="2"/>
          <w:sz w:val="24"/>
          <w:szCs w:val="24"/>
          <w14:ligatures w14:val="standardContextual"/>
        </w:rPr>
      </w:pPr>
      <w:r>
        <w:t>23.2</w:t>
      </w:r>
      <w:r>
        <w:rPr>
          <w:rFonts w:asciiTheme="minorHAnsi" w:eastAsiaTheme="minorEastAsia" w:hAnsiTheme="minorHAnsi" w:cstheme="minorBidi"/>
          <w:kern w:val="2"/>
          <w:sz w:val="24"/>
          <w:szCs w:val="24"/>
          <w14:ligatures w14:val="standardContextual"/>
        </w:rPr>
        <w:tab/>
      </w:r>
      <w:r>
        <w:t>Update of references to ETSI specifications</w:t>
      </w:r>
      <w:r>
        <w:tab/>
      </w:r>
      <w:r>
        <w:fldChar w:fldCharType="begin"/>
      </w:r>
      <w:r>
        <w:instrText xml:space="preserve"> PAGEREF _Toc214317411 \h </w:instrText>
      </w:r>
      <w:r>
        <w:fldChar w:fldCharType="separate"/>
      </w:r>
      <w:r>
        <w:t>45</w:t>
      </w:r>
      <w:r>
        <w:fldChar w:fldCharType="end"/>
      </w:r>
    </w:p>
    <w:p w14:paraId="17B00858" w14:textId="154D2FFC" w:rsidR="00BB1E63" w:rsidRDefault="00BB1E63">
      <w:pPr>
        <w:pStyle w:val="Verzeichnis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_Toc214317412 \h </w:instrText>
      </w:r>
      <w:r>
        <w:fldChar w:fldCharType="separate"/>
      </w:r>
      <w:r>
        <w:t>45</w:t>
      </w:r>
      <w:r>
        <w:fldChar w:fldCharType="end"/>
      </w:r>
    </w:p>
    <w:p w14:paraId="573CDFF9" w14:textId="1AD49617" w:rsidR="00BB1E63" w:rsidRDefault="00BB1E63">
      <w:pPr>
        <w:pStyle w:val="Verzeichnis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_Toc214317413 \h </w:instrText>
      </w:r>
      <w:r>
        <w:fldChar w:fldCharType="separate"/>
      </w:r>
      <w:r>
        <w:t>46</w:t>
      </w:r>
      <w:r>
        <w:fldChar w:fldCharType="end"/>
      </w:r>
    </w:p>
    <w:p w14:paraId="556942A6" w14:textId="49128191" w:rsidR="00BB1E63" w:rsidRDefault="00BB1E63">
      <w:pPr>
        <w:pStyle w:val="Verzeichnis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_Toc214317414 \h </w:instrText>
      </w:r>
      <w:r>
        <w:fldChar w:fldCharType="separate"/>
      </w:r>
      <w:r>
        <w:t>46</w:t>
      </w:r>
      <w:r>
        <w:fldChar w:fldCharType="end"/>
      </w:r>
    </w:p>
    <w:p w14:paraId="422EC96C" w14:textId="437F5BBA" w:rsidR="00BB1E63" w:rsidRDefault="00BB1E63">
      <w:pPr>
        <w:pStyle w:val="Verzeichnis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_Toc214317415 \h </w:instrText>
      </w:r>
      <w:r>
        <w:fldChar w:fldCharType="separate"/>
      </w:r>
      <w:r>
        <w:t>52</w:t>
      </w:r>
      <w:r>
        <w:fldChar w:fldCharType="end"/>
      </w:r>
    </w:p>
    <w:p w14:paraId="17F21C63" w14:textId="43D9025F" w:rsidR="00BB1E63" w:rsidRDefault="00BB1E63">
      <w:pPr>
        <w:pStyle w:val="Verzeichnis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_Toc214317416 \h </w:instrText>
      </w:r>
      <w:r>
        <w:fldChar w:fldCharType="separate"/>
      </w:r>
      <w:r>
        <w:t>59</w:t>
      </w:r>
      <w:r>
        <w:fldChar w:fldCharType="end"/>
      </w:r>
    </w:p>
    <w:p w14:paraId="3E37C7E0" w14:textId="6071D6DF" w:rsidR="00BB1E63" w:rsidRDefault="00BB1E63">
      <w:pPr>
        <w:pStyle w:val="Verzeichnis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_Toc214317417 \h </w:instrText>
      </w:r>
      <w:r>
        <w:fldChar w:fldCharType="separate"/>
      </w:r>
      <w:r>
        <w:t>59</w:t>
      </w:r>
      <w:r>
        <w:fldChar w:fldCharType="end"/>
      </w:r>
    </w:p>
    <w:p w14:paraId="7CFBA1E8" w14:textId="1428067C" w:rsidR="00BB1E63" w:rsidRDefault="00BB1E63">
      <w:pPr>
        <w:pStyle w:val="Verzeichnis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_Toc214317418 \h </w:instrText>
      </w:r>
      <w:r>
        <w:fldChar w:fldCharType="separate"/>
      </w:r>
      <w:r>
        <w:t>59</w:t>
      </w:r>
      <w:r>
        <w:fldChar w:fldCharType="end"/>
      </w:r>
    </w:p>
    <w:p w14:paraId="5C7F30B3" w14:textId="50741939" w:rsidR="00BB1E63" w:rsidRDefault="00BB1E63">
      <w:pPr>
        <w:pStyle w:val="Verzeichnis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_Toc214317419 \h </w:instrText>
      </w:r>
      <w:r>
        <w:fldChar w:fldCharType="separate"/>
      </w:r>
      <w:r>
        <w:t>60</w:t>
      </w:r>
      <w:r>
        <w:fldChar w:fldCharType="end"/>
      </w:r>
    </w:p>
    <w:p w14:paraId="167C20C4" w14:textId="7037A23C" w:rsidR="00BB1E63" w:rsidRDefault="00BB1E63">
      <w:pPr>
        <w:pStyle w:val="Verzeichnis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_Toc214317420 \h </w:instrText>
      </w:r>
      <w:r>
        <w:fldChar w:fldCharType="separate"/>
      </w:r>
      <w:r>
        <w:t>62</w:t>
      </w:r>
      <w:r>
        <w:fldChar w:fldCharType="end"/>
      </w:r>
    </w:p>
    <w:p w14:paraId="3301BB99" w14:textId="4757B403" w:rsidR="00BB1E63" w:rsidRDefault="00BB1E63">
      <w:pPr>
        <w:pStyle w:val="Verzeichnis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_Toc214317421 \h </w:instrText>
      </w:r>
      <w:r>
        <w:fldChar w:fldCharType="separate"/>
      </w:r>
      <w:r>
        <w:t>63</w:t>
      </w:r>
      <w:r>
        <w:fldChar w:fldCharType="end"/>
      </w:r>
    </w:p>
    <w:p w14:paraId="64869F7E" w14:textId="4388A467" w:rsidR="00BB1E63" w:rsidRDefault="00BB1E63">
      <w:pPr>
        <w:pStyle w:val="Verzeichnis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_Toc214317422 \h </w:instrText>
      </w:r>
      <w:r>
        <w:fldChar w:fldCharType="separate"/>
      </w:r>
      <w:r>
        <w:t>64</w:t>
      </w:r>
      <w:r>
        <w:fldChar w:fldCharType="end"/>
      </w:r>
    </w:p>
    <w:p w14:paraId="798DF0F9" w14:textId="1BA1867C" w:rsidR="000F298B" w:rsidRDefault="000F298B" w:rsidP="000F298B">
      <w:r>
        <w:fldChar w:fldCharType="end"/>
      </w:r>
    </w:p>
    <w:p w14:paraId="4E119474" w14:textId="77777777" w:rsidR="000F298B" w:rsidRDefault="000F298B" w:rsidP="000F298B">
      <w:pPr>
        <w:pStyle w:val="berschrift2"/>
      </w:pPr>
      <w:r>
        <w:br w:type="page"/>
      </w:r>
      <w:bookmarkStart w:id="1" w:name="_Toc214317142"/>
      <w:r>
        <w:lastRenderedPageBreak/>
        <w:t>1</w:t>
      </w:r>
      <w:r>
        <w:tab/>
        <w:t>Opening of the meeting</w:t>
      </w:r>
      <w:bookmarkEnd w:id="1"/>
    </w:p>
    <w:p w14:paraId="2770AA49" w14:textId="77777777" w:rsidR="000F298B" w:rsidRDefault="000F298B" w:rsidP="000F298B">
      <w:r>
        <w:t xml:space="preserve">The meeting was opened on Tuesday 26th August 2025 by the Chairman Heiko Kruse (IDEMIA/ETSI). </w:t>
      </w:r>
    </w:p>
    <w:p w14:paraId="709F318C" w14:textId="77777777" w:rsidR="000F298B" w:rsidRDefault="000F298B" w:rsidP="000F298B">
      <w:r>
        <w:t>ETSI/MCC support was provided by Mr Kimmo Kymalainen.</w:t>
      </w:r>
    </w:p>
    <w:p w14:paraId="02333DD3" w14:textId="77777777" w:rsidR="000F298B" w:rsidRDefault="000F298B" w:rsidP="000F298B">
      <w:pPr>
        <w:pStyle w:val="berschrift3"/>
      </w:pPr>
      <w:bookmarkStart w:id="2" w:name="_Toc214317143"/>
      <w:r>
        <w:t>1.1</w:t>
      </w:r>
      <w:r>
        <w:tab/>
        <w:t>Welcome speech</w:t>
      </w:r>
      <w:bookmarkEnd w:id="2"/>
    </w:p>
    <w:p w14:paraId="215EBE5C" w14:textId="77777777" w:rsidR="000F298B" w:rsidRDefault="000F298B" w:rsidP="000F298B">
      <w:r>
        <w:t xml:space="preserve">On behalf of the host the CT6 Chair welcomed the delegates to </w:t>
      </w:r>
      <w:proofErr w:type="spellStart"/>
      <w:r>
        <w:t>Göteborg</w:t>
      </w:r>
      <w:proofErr w:type="spellEnd"/>
      <w:r>
        <w:t>, Sweden behalf of the host the ETSI, explained arrangements and wished TSG CT6 a successful meeting in southern Sweden.</w:t>
      </w:r>
    </w:p>
    <w:p w14:paraId="4E06E55F" w14:textId="77777777" w:rsidR="000F298B" w:rsidRDefault="000F298B" w:rsidP="000F298B">
      <w:pPr>
        <w:pStyle w:val="berschrift3"/>
      </w:pPr>
      <w:bookmarkStart w:id="3" w:name="_Toc214317144"/>
      <w:r>
        <w:t>1.2</w:t>
      </w:r>
      <w:r>
        <w:tab/>
        <w:t xml:space="preserve">IPR </w:t>
      </w:r>
      <w:proofErr w:type="spellStart"/>
      <w:r>
        <w:t>ans</w:t>
      </w:r>
      <w:proofErr w:type="spellEnd"/>
      <w:r>
        <w:t xml:space="preserve"> Antitrust declarations</w:t>
      </w:r>
      <w:bookmarkEnd w:id="3"/>
    </w:p>
    <w:p w14:paraId="50A1A080" w14:textId="77777777" w:rsidR="000F298B" w:rsidRDefault="000F298B" w:rsidP="000F298B">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A82F14D" w14:textId="77777777" w:rsidR="000F298B" w:rsidRDefault="000F298B" w:rsidP="000F298B">
      <w:r>
        <w:t>The delegates are asked to take note that they are thereby invited:</w:t>
      </w:r>
    </w:p>
    <w:p w14:paraId="37AC2F04" w14:textId="77777777" w:rsidR="000F298B" w:rsidRDefault="000F298B" w:rsidP="000F298B">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 </w:t>
      </w:r>
    </w:p>
    <w:p w14:paraId="53D9BDF4" w14:textId="77777777" w:rsidR="000F298B" w:rsidRDefault="000F298B" w:rsidP="000F298B">
      <w:r>
        <w:t>-</w:t>
      </w:r>
      <w:r>
        <w:tab/>
        <w:t xml:space="preserve">to notify their respective Organizational Partners of all potential IPRs, e.g., for ETSI, by means of the IPR Information Statement and the Licensing declaration forms </w:t>
      </w:r>
    </w:p>
    <w:p w14:paraId="42C2147C" w14:textId="77777777" w:rsidR="000F298B" w:rsidRDefault="000F298B" w:rsidP="000F298B">
      <w:r>
        <w:t xml:space="preserve">The attention of the delegates to the meeting is drawn to the fact that 3GPP endeavours to reach consensus on all decisions and therefore depends on a cooperative spirit of the Individual Members. </w:t>
      </w:r>
      <w:proofErr w:type="gramStart"/>
      <w:r>
        <w:t>In particular, 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r>
        <w:t>.</w:t>
      </w:r>
    </w:p>
    <w:p w14:paraId="2E177225" w14:textId="3E7B26FE" w:rsidR="000F298B" w:rsidRDefault="000F298B" w:rsidP="000F298B">
      <w:pPr>
        <w:rPr>
          <w:rFonts w:ascii="Arial" w:hAnsi="Arial" w:cs="Arial"/>
          <w:b/>
          <w:sz w:val="24"/>
        </w:rPr>
      </w:pPr>
      <w:r>
        <w:rPr>
          <w:rFonts w:ascii="Arial" w:hAnsi="Arial" w:cs="Arial"/>
          <w:b/>
          <w:color w:val="0000FF"/>
          <w:sz w:val="24"/>
        </w:rPr>
        <w:t>C6-250402</w:t>
      </w:r>
      <w:r>
        <w:rPr>
          <w:rFonts w:ascii="Arial" w:hAnsi="Arial" w:cs="Arial"/>
          <w:b/>
          <w:color w:val="0000FF"/>
          <w:sz w:val="24"/>
        </w:rPr>
        <w:tab/>
      </w:r>
      <w:r>
        <w:rPr>
          <w:rFonts w:ascii="Arial" w:hAnsi="Arial" w:cs="Arial"/>
          <w:b/>
          <w:sz w:val="24"/>
        </w:rPr>
        <w:t>Call for IPRs and Statement of anti-trust compliance</w:t>
      </w:r>
    </w:p>
    <w:p w14:paraId="3EB8283A"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0B9C415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33FD4" w14:textId="77777777" w:rsidR="000F298B" w:rsidRDefault="000F298B" w:rsidP="000F298B">
      <w:pPr>
        <w:pStyle w:val="berschrift3"/>
      </w:pPr>
      <w:bookmarkStart w:id="4" w:name="_Toc214317145"/>
      <w:r>
        <w:t>1.3</w:t>
      </w:r>
      <w:r>
        <w:tab/>
        <w:t>Roll call of delegates</w:t>
      </w:r>
      <w:bookmarkEnd w:id="4"/>
    </w:p>
    <w:p w14:paraId="77D57060" w14:textId="010D3A5E" w:rsidR="00BD1B11" w:rsidRPr="00BD1B11" w:rsidRDefault="00BD1B11" w:rsidP="00BD1B11">
      <w:r>
        <w:t>The attending delegates were introduced at the beginning of the meeting.</w:t>
      </w:r>
    </w:p>
    <w:p w14:paraId="784E6D8C" w14:textId="77777777" w:rsidR="000F298B" w:rsidRDefault="000F298B" w:rsidP="000F298B">
      <w:pPr>
        <w:pStyle w:val="berschrift2"/>
      </w:pPr>
      <w:bookmarkStart w:id="5" w:name="_Toc214317146"/>
      <w:r>
        <w:t>2</w:t>
      </w:r>
      <w:r>
        <w:tab/>
        <w:t>Approval of the agenda and registration of new documents</w:t>
      </w:r>
      <w:bookmarkEnd w:id="5"/>
    </w:p>
    <w:p w14:paraId="5D367749" w14:textId="31039825" w:rsidR="000F298B" w:rsidRDefault="000F298B" w:rsidP="000F298B">
      <w:pPr>
        <w:rPr>
          <w:rFonts w:ascii="Arial" w:hAnsi="Arial" w:cs="Arial"/>
          <w:b/>
          <w:sz w:val="24"/>
        </w:rPr>
      </w:pPr>
      <w:r>
        <w:rPr>
          <w:rFonts w:ascii="Arial" w:hAnsi="Arial" w:cs="Arial"/>
          <w:b/>
          <w:color w:val="0000FF"/>
          <w:sz w:val="24"/>
        </w:rPr>
        <w:t>C6-250401</w:t>
      </w:r>
      <w:r>
        <w:rPr>
          <w:rFonts w:ascii="Arial" w:hAnsi="Arial" w:cs="Arial"/>
          <w:b/>
          <w:color w:val="0000FF"/>
          <w:sz w:val="24"/>
        </w:rPr>
        <w:tab/>
      </w:r>
      <w:r>
        <w:rPr>
          <w:rFonts w:ascii="Arial" w:hAnsi="Arial" w:cs="Arial"/>
          <w:b/>
          <w:sz w:val="24"/>
        </w:rPr>
        <w:t>CT WG6 meeting agenda with document allocation</w:t>
      </w:r>
    </w:p>
    <w:p w14:paraId="1EADF2F2" w14:textId="77777777" w:rsidR="000F298B" w:rsidRDefault="000F298B" w:rsidP="000F298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CT6 Chairman</w:t>
      </w:r>
    </w:p>
    <w:p w14:paraId="526E6CE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9C90A" w14:textId="059ECF08" w:rsidR="000F298B" w:rsidRDefault="000F298B" w:rsidP="000F298B">
      <w:pPr>
        <w:rPr>
          <w:rFonts w:ascii="Arial" w:hAnsi="Arial" w:cs="Arial"/>
          <w:b/>
          <w:sz w:val="24"/>
        </w:rPr>
      </w:pPr>
      <w:r>
        <w:rPr>
          <w:rFonts w:ascii="Arial" w:hAnsi="Arial" w:cs="Arial"/>
          <w:b/>
          <w:color w:val="0000FF"/>
          <w:sz w:val="24"/>
        </w:rPr>
        <w:t>C6-250411</w:t>
      </w:r>
      <w:r>
        <w:rPr>
          <w:rFonts w:ascii="Arial" w:hAnsi="Arial" w:cs="Arial"/>
          <w:b/>
          <w:color w:val="0000FF"/>
          <w:sz w:val="24"/>
        </w:rPr>
        <w:tab/>
      </w:r>
      <w:r>
        <w:rPr>
          <w:rFonts w:ascii="Arial" w:hAnsi="Arial" w:cs="Arial"/>
          <w:b/>
          <w:sz w:val="24"/>
        </w:rPr>
        <w:t>CT WG6 meeting agenda (checked opening of the meeting)</w:t>
      </w:r>
    </w:p>
    <w:p w14:paraId="130A2C6D"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101F286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81AEF" w14:textId="37433518" w:rsidR="000F298B" w:rsidRDefault="000F298B" w:rsidP="000F298B">
      <w:pPr>
        <w:rPr>
          <w:rFonts w:ascii="Arial" w:hAnsi="Arial" w:cs="Arial"/>
          <w:b/>
          <w:sz w:val="24"/>
        </w:rPr>
      </w:pPr>
      <w:r>
        <w:rPr>
          <w:rFonts w:ascii="Arial" w:hAnsi="Arial" w:cs="Arial"/>
          <w:b/>
          <w:color w:val="0000FF"/>
          <w:sz w:val="24"/>
        </w:rPr>
        <w:t>C6-250414</w:t>
      </w:r>
      <w:r>
        <w:rPr>
          <w:rFonts w:ascii="Arial" w:hAnsi="Arial" w:cs="Arial"/>
          <w:b/>
          <w:color w:val="0000FF"/>
          <w:sz w:val="24"/>
        </w:rPr>
        <w:tab/>
      </w:r>
      <w:r>
        <w:rPr>
          <w:rFonts w:ascii="Arial" w:hAnsi="Arial" w:cs="Arial"/>
          <w:b/>
          <w:sz w:val="24"/>
        </w:rPr>
        <w:t>Chair notes after 1st day</w:t>
      </w:r>
    </w:p>
    <w:p w14:paraId="1B1646D8" w14:textId="77777777" w:rsidR="000F298B" w:rsidRDefault="000F298B" w:rsidP="000F298B">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6CF65FD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05200" w14:textId="5E08660C" w:rsidR="000F298B" w:rsidRDefault="000F298B" w:rsidP="000F298B">
      <w:pPr>
        <w:rPr>
          <w:rFonts w:ascii="Arial" w:hAnsi="Arial" w:cs="Arial"/>
          <w:b/>
          <w:sz w:val="24"/>
        </w:rPr>
      </w:pPr>
      <w:r>
        <w:rPr>
          <w:rFonts w:ascii="Arial" w:hAnsi="Arial" w:cs="Arial"/>
          <w:b/>
          <w:color w:val="0000FF"/>
          <w:sz w:val="24"/>
        </w:rPr>
        <w:t>C6-250415</w:t>
      </w:r>
      <w:r>
        <w:rPr>
          <w:rFonts w:ascii="Arial" w:hAnsi="Arial" w:cs="Arial"/>
          <w:b/>
          <w:color w:val="0000FF"/>
          <w:sz w:val="24"/>
        </w:rPr>
        <w:tab/>
      </w:r>
      <w:r>
        <w:rPr>
          <w:rFonts w:ascii="Arial" w:hAnsi="Arial" w:cs="Arial"/>
          <w:b/>
          <w:sz w:val="24"/>
        </w:rPr>
        <w:t>Chair notes after 2nd day</w:t>
      </w:r>
    </w:p>
    <w:p w14:paraId="48F7BEE2"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7F83430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47CEA" w14:textId="6D7D2011" w:rsidR="000F298B" w:rsidRDefault="000F298B" w:rsidP="000F298B">
      <w:pPr>
        <w:rPr>
          <w:rFonts w:ascii="Arial" w:hAnsi="Arial" w:cs="Arial"/>
          <w:b/>
          <w:sz w:val="24"/>
        </w:rPr>
      </w:pPr>
      <w:r>
        <w:rPr>
          <w:rFonts w:ascii="Arial" w:hAnsi="Arial" w:cs="Arial"/>
          <w:b/>
          <w:color w:val="0000FF"/>
          <w:sz w:val="24"/>
        </w:rPr>
        <w:t>C6-250416</w:t>
      </w:r>
      <w:r>
        <w:rPr>
          <w:rFonts w:ascii="Arial" w:hAnsi="Arial" w:cs="Arial"/>
          <w:b/>
          <w:color w:val="0000FF"/>
          <w:sz w:val="24"/>
        </w:rPr>
        <w:tab/>
      </w:r>
      <w:r>
        <w:rPr>
          <w:rFonts w:ascii="Arial" w:hAnsi="Arial" w:cs="Arial"/>
          <w:b/>
          <w:sz w:val="24"/>
        </w:rPr>
        <w:t>Chair notes after 3rd day</w:t>
      </w:r>
    </w:p>
    <w:p w14:paraId="1AFFAE6C"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6F49E36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7274C" w14:textId="57170950" w:rsidR="000F298B" w:rsidRDefault="000F298B" w:rsidP="000F298B">
      <w:pPr>
        <w:rPr>
          <w:rFonts w:ascii="Arial" w:hAnsi="Arial" w:cs="Arial"/>
          <w:b/>
          <w:sz w:val="24"/>
        </w:rPr>
      </w:pPr>
      <w:r>
        <w:rPr>
          <w:rFonts w:ascii="Arial" w:hAnsi="Arial" w:cs="Arial"/>
          <w:b/>
          <w:color w:val="0000FF"/>
          <w:sz w:val="24"/>
        </w:rPr>
        <w:t>C6-250417</w:t>
      </w:r>
      <w:r>
        <w:rPr>
          <w:rFonts w:ascii="Arial" w:hAnsi="Arial" w:cs="Arial"/>
          <w:b/>
          <w:color w:val="0000FF"/>
          <w:sz w:val="24"/>
        </w:rPr>
        <w:tab/>
      </w:r>
      <w:r>
        <w:rPr>
          <w:rFonts w:ascii="Arial" w:hAnsi="Arial" w:cs="Arial"/>
          <w:b/>
          <w:sz w:val="24"/>
        </w:rPr>
        <w:t>Chair notes after end of the meeting</w:t>
      </w:r>
    </w:p>
    <w:p w14:paraId="1148AE44"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13144C2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3B2233" w14:textId="77777777" w:rsidR="000F298B" w:rsidRDefault="000F298B" w:rsidP="000F298B">
      <w:pPr>
        <w:pStyle w:val="berschrift2"/>
      </w:pPr>
      <w:bookmarkStart w:id="6" w:name="_Toc214317147"/>
      <w:r>
        <w:t>3</w:t>
      </w:r>
      <w:r>
        <w:tab/>
        <w:t>Reports</w:t>
      </w:r>
      <w:bookmarkEnd w:id="6"/>
    </w:p>
    <w:p w14:paraId="177EA83F" w14:textId="77777777" w:rsidR="000F298B" w:rsidRDefault="000F298B" w:rsidP="000F298B">
      <w:pPr>
        <w:pStyle w:val="berschrift3"/>
      </w:pPr>
      <w:bookmarkStart w:id="7" w:name="_Toc214317148"/>
      <w:r>
        <w:t>3.1</w:t>
      </w:r>
      <w:r>
        <w:tab/>
        <w:t>Report of the previous CT6 meeting</w:t>
      </w:r>
      <w:bookmarkEnd w:id="7"/>
    </w:p>
    <w:p w14:paraId="3FD645F9" w14:textId="08CC73E4" w:rsidR="000F298B" w:rsidRDefault="000F298B" w:rsidP="000F298B">
      <w:pPr>
        <w:rPr>
          <w:rFonts w:ascii="Arial" w:hAnsi="Arial" w:cs="Arial"/>
          <w:b/>
          <w:sz w:val="24"/>
        </w:rPr>
      </w:pPr>
      <w:r>
        <w:rPr>
          <w:rFonts w:ascii="Arial" w:hAnsi="Arial" w:cs="Arial"/>
          <w:b/>
          <w:color w:val="0000FF"/>
          <w:sz w:val="24"/>
        </w:rPr>
        <w:t>C6-250403</w:t>
      </w:r>
      <w:r>
        <w:rPr>
          <w:rFonts w:ascii="Arial" w:hAnsi="Arial" w:cs="Arial"/>
          <w:b/>
          <w:color w:val="0000FF"/>
          <w:sz w:val="24"/>
        </w:rPr>
        <w:tab/>
      </w:r>
      <w:r>
        <w:rPr>
          <w:rFonts w:ascii="Arial" w:hAnsi="Arial" w:cs="Arial"/>
          <w:b/>
          <w:sz w:val="24"/>
        </w:rPr>
        <w:t>Draft Report of previous CT6 meeting</w:t>
      </w:r>
    </w:p>
    <w:p w14:paraId="661478C1" w14:textId="77777777" w:rsidR="000F298B" w:rsidRDefault="000F298B" w:rsidP="000F298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27C5CE4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C6-250404</w:t>
      </w:r>
      <w:r>
        <w:rPr>
          <w:color w:val="993300"/>
          <w:u w:val="single"/>
        </w:rPr>
        <w:t>.</w:t>
      </w:r>
    </w:p>
    <w:p w14:paraId="16B9F06D" w14:textId="3C98AC92" w:rsidR="000F298B" w:rsidRDefault="000F298B" w:rsidP="000F298B">
      <w:pPr>
        <w:rPr>
          <w:rFonts w:ascii="Arial" w:hAnsi="Arial" w:cs="Arial"/>
          <w:b/>
          <w:sz w:val="24"/>
        </w:rPr>
      </w:pPr>
      <w:r>
        <w:rPr>
          <w:rFonts w:ascii="Arial" w:hAnsi="Arial" w:cs="Arial"/>
          <w:b/>
          <w:color w:val="0000FF"/>
          <w:sz w:val="24"/>
        </w:rPr>
        <w:t>C6-250404</w:t>
      </w:r>
      <w:r>
        <w:rPr>
          <w:rFonts w:ascii="Arial" w:hAnsi="Arial" w:cs="Arial"/>
          <w:b/>
          <w:color w:val="0000FF"/>
          <w:sz w:val="24"/>
        </w:rPr>
        <w:tab/>
      </w:r>
      <w:r>
        <w:rPr>
          <w:rFonts w:ascii="Arial" w:hAnsi="Arial" w:cs="Arial"/>
          <w:b/>
          <w:sz w:val="24"/>
        </w:rPr>
        <w:t>Approved Report of previous CT6 meeting</w:t>
      </w:r>
    </w:p>
    <w:p w14:paraId="122FEC6E" w14:textId="77777777" w:rsidR="000F298B" w:rsidRDefault="000F298B" w:rsidP="000F298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075CF00D" w14:textId="77777777" w:rsidR="000F298B" w:rsidRDefault="000F298B" w:rsidP="000F298B">
      <w:pPr>
        <w:rPr>
          <w:color w:val="808080"/>
        </w:rPr>
      </w:pPr>
      <w:r>
        <w:rPr>
          <w:color w:val="808080"/>
        </w:rPr>
        <w:t>(Replaces C6-250403)</w:t>
      </w:r>
    </w:p>
    <w:p w14:paraId="5300117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FCB16" w14:textId="77777777" w:rsidR="000F298B" w:rsidRDefault="000F298B" w:rsidP="000F298B">
      <w:pPr>
        <w:pStyle w:val="berschrift3"/>
      </w:pPr>
      <w:bookmarkStart w:id="8" w:name="_Toc214317149"/>
      <w:r>
        <w:t>3.2</w:t>
      </w:r>
      <w:r>
        <w:tab/>
        <w:t>Report from TSG plenary meetings</w:t>
      </w:r>
      <w:bookmarkEnd w:id="8"/>
    </w:p>
    <w:p w14:paraId="3CF58AE7" w14:textId="4686E2F4" w:rsidR="000F298B" w:rsidRDefault="000F298B" w:rsidP="000F298B">
      <w:pPr>
        <w:rPr>
          <w:rFonts w:ascii="Arial" w:hAnsi="Arial" w:cs="Arial"/>
          <w:b/>
          <w:sz w:val="24"/>
        </w:rPr>
      </w:pPr>
      <w:r>
        <w:rPr>
          <w:rFonts w:ascii="Arial" w:hAnsi="Arial" w:cs="Arial"/>
          <w:b/>
          <w:color w:val="0000FF"/>
          <w:sz w:val="24"/>
        </w:rPr>
        <w:t>C6-250413</w:t>
      </w:r>
      <w:r>
        <w:rPr>
          <w:rFonts w:ascii="Arial" w:hAnsi="Arial" w:cs="Arial"/>
          <w:b/>
          <w:color w:val="0000FF"/>
          <w:sz w:val="24"/>
        </w:rPr>
        <w:tab/>
      </w:r>
      <w:r>
        <w:rPr>
          <w:rFonts w:ascii="Arial" w:hAnsi="Arial" w:cs="Arial"/>
          <w:b/>
          <w:sz w:val="24"/>
        </w:rPr>
        <w:t>Report from previous CT plenary (status presented to Plenary)</w:t>
      </w:r>
    </w:p>
    <w:p w14:paraId="79B4193F"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748EDE71" w14:textId="77777777" w:rsidR="000F298B" w:rsidRDefault="000F298B" w:rsidP="000F298B">
      <w:pPr>
        <w:rPr>
          <w:rFonts w:ascii="Arial" w:hAnsi="Arial" w:cs="Arial"/>
          <w:b/>
        </w:rPr>
      </w:pPr>
      <w:r>
        <w:rPr>
          <w:rFonts w:ascii="Arial" w:hAnsi="Arial" w:cs="Arial"/>
          <w:b/>
        </w:rPr>
        <w:t xml:space="preserve">Abstract: </w:t>
      </w:r>
    </w:p>
    <w:p w14:paraId="0599DAEA" w14:textId="77777777" w:rsidR="000F298B" w:rsidRDefault="000F298B" w:rsidP="000F298B">
      <w:r>
        <w:t>Status of CT6 contributions to CT</w:t>
      </w:r>
    </w:p>
    <w:p w14:paraId="349D613A" w14:textId="77777777" w:rsidR="000F298B" w:rsidRDefault="000F298B" w:rsidP="000F298B">
      <w:r>
        <w:t>All CRs were approved without comments</w:t>
      </w:r>
    </w:p>
    <w:p w14:paraId="0431415F" w14:textId="77777777" w:rsidR="000F298B" w:rsidRDefault="000F298B" w:rsidP="000F298B">
      <w:r>
        <w:t>Updated test specifications to Rel-18 were approved</w:t>
      </w:r>
    </w:p>
    <w:p w14:paraId="1A63947B" w14:textId="77777777" w:rsidR="000F298B" w:rsidRDefault="000F298B" w:rsidP="000F298B">
      <w:r>
        <w:t>New WID ‚Harmonization of test case definitions for cross-RAT usability’ was approved</w:t>
      </w:r>
    </w:p>
    <w:p w14:paraId="7DBCE32D" w14:textId="77777777" w:rsidR="000F298B" w:rsidRDefault="000F298B" w:rsidP="000F29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A1BB" w14:textId="77777777" w:rsidR="000F298B" w:rsidRDefault="000F298B" w:rsidP="000F298B">
      <w:pPr>
        <w:pStyle w:val="berschrift2"/>
      </w:pPr>
      <w:bookmarkStart w:id="9" w:name="_Toc214317150"/>
      <w:r>
        <w:t>4</w:t>
      </w:r>
      <w:r>
        <w:tab/>
        <w:t>Liaison statements</w:t>
      </w:r>
      <w:bookmarkEnd w:id="9"/>
    </w:p>
    <w:p w14:paraId="1A49E9A9" w14:textId="77777777" w:rsidR="000F298B" w:rsidRDefault="000F298B" w:rsidP="000F298B">
      <w:pPr>
        <w:pStyle w:val="berschrift3"/>
      </w:pPr>
      <w:bookmarkStart w:id="10" w:name="_Toc214317151"/>
      <w:r>
        <w:t>4.1</w:t>
      </w:r>
      <w:r>
        <w:tab/>
        <w:t>Incoming liaison statements / inputs from 3GPP groups</w:t>
      </w:r>
      <w:bookmarkEnd w:id="10"/>
    </w:p>
    <w:p w14:paraId="662E21BB" w14:textId="2B8D1D8D" w:rsidR="000F298B" w:rsidRDefault="000F298B" w:rsidP="000F298B">
      <w:pPr>
        <w:rPr>
          <w:rFonts w:ascii="Arial" w:hAnsi="Arial" w:cs="Arial"/>
          <w:b/>
          <w:sz w:val="24"/>
        </w:rPr>
      </w:pPr>
      <w:r>
        <w:rPr>
          <w:rFonts w:ascii="Arial" w:hAnsi="Arial" w:cs="Arial"/>
          <w:b/>
          <w:color w:val="0000FF"/>
          <w:sz w:val="24"/>
        </w:rPr>
        <w:t>C6-250418</w:t>
      </w:r>
      <w:r>
        <w:rPr>
          <w:rFonts w:ascii="Arial" w:hAnsi="Arial" w:cs="Arial"/>
          <w:b/>
          <w:color w:val="0000FF"/>
          <w:sz w:val="24"/>
        </w:rPr>
        <w:tab/>
      </w:r>
      <w:r>
        <w:rPr>
          <w:rFonts w:ascii="Arial" w:hAnsi="Arial" w:cs="Arial"/>
          <w:b/>
          <w:sz w:val="24"/>
        </w:rPr>
        <w:t>LS to 3GPP CT WG6 on changes of the Universal PIN support</w:t>
      </w:r>
    </w:p>
    <w:p w14:paraId="2E057AC9" w14:textId="77777777" w:rsidR="000F298B" w:rsidRDefault="000F298B" w:rsidP="000F298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Original outgoing LS: </w:t>
      </w:r>
      <w:proofErr w:type="gramStart"/>
      <w:r>
        <w:rPr>
          <w:i/>
        </w:rPr>
        <w:t>SET(</w:t>
      </w:r>
      <w:proofErr w:type="gramEnd"/>
      <w:r>
        <w:rPr>
          <w:i/>
        </w:rPr>
        <w:t>25)000042r1, to 3GPP CT WG6, cc ETSI TC SET WG TEST, ETSI TC SET WG TEC</w:t>
      </w:r>
      <w:r>
        <w:rPr>
          <w:i/>
        </w:rPr>
        <w:br/>
      </w:r>
      <w:r>
        <w:rPr>
          <w:i/>
        </w:rPr>
        <w:tab/>
      </w:r>
      <w:r>
        <w:rPr>
          <w:i/>
        </w:rPr>
        <w:tab/>
      </w:r>
      <w:r>
        <w:rPr>
          <w:i/>
        </w:rPr>
        <w:tab/>
      </w:r>
      <w:r>
        <w:rPr>
          <w:i/>
        </w:rPr>
        <w:tab/>
      </w:r>
      <w:r>
        <w:rPr>
          <w:i/>
        </w:rPr>
        <w:tab/>
        <w:t>Source: ETSI TC SET</w:t>
      </w:r>
    </w:p>
    <w:p w14:paraId="0924A335" w14:textId="77777777" w:rsidR="000F298B" w:rsidRDefault="000F298B" w:rsidP="000F298B">
      <w:pPr>
        <w:rPr>
          <w:rFonts w:ascii="Arial" w:hAnsi="Arial" w:cs="Arial"/>
          <w:b/>
        </w:rPr>
      </w:pPr>
      <w:r>
        <w:rPr>
          <w:rFonts w:ascii="Arial" w:hAnsi="Arial" w:cs="Arial"/>
          <w:b/>
        </w:rPr>
        <w:t xml:space="preserve">Abstract: </w:t>
      </w:r>
    </w:p>
    <w:p w14:paraId="2C8A2FA4" w14:textId="77777777" w:rsidR="000F298B" w:rsidRDefault="000F298B" w:rsidP="000F298B">
      <w:r>
        <w:t>When ETSI TC SET WG TEST carried out maintenance work on ETSI TS 102 230-2, the question arose as to whether the changes in the support of the Universal PIN specified in ETSI TS 102 221 Rel-16 might also lead to changes in 3GPP TS 31.101 and 3GPP TS 31.122.</w:t>
      </w:r>
    </w:p>
    <w:p w14:paraId="11C25551" w14:textId="77777777" w:rsidR="000F298B" w:rsidRDefault="000F298B" w:rsidP="000F298B">
      <w:r>
        <w:t xml:space="preserve">According to Change Request in ETSI </w:t>
      </w:r>
      <w:proofErr w:type="gramStart"/>
      <w:r>
        <w:t>SCP(</w:t>
      </w:r>
      <w:proofErr w:type="gramEnd"/>
      <w:r>
        <w:t xml:space="preserve">19)000115, the support of the Universal PIN for multi-verification capable UICCs changes from ‘shall’ to ‘should’. </w:t>
      </w:r>
    </w:p>
    <w:p w14:paraId="102C0DAD" w14:textId="77777777" w:rsidR="000F298B" w:rsidRDefault="000F298B" w:rsidP="000F298B">
      <w:r>
        <w:t>ETSI TC SET WG TEST hereby asks 3GPP CT WG6 to check if changes in the core specification 3GPP TS 31.101 and in test cases of 3GPP TS 31.122 are required and to implement those changes if necessary.</w:t>
      </w:r>
    </w:p>
    <w:p w14:paraId="1E0822B9" w14:textId="77777777" w:rsidR="000F298B" w:rsidRDefault="000F298B" w:rsidP="000F298B">
      <w:r>
        <w:t xml:space="preserve">The ETSI TC SET CR is in the attached document </w:t>
      </w:r>
      <w:proofErr w:type="gramStart"/>
      <w:r>
        <w:t>SCP(</w:t>
      </w:r>
      <w:proofErr w:type="gramEnd"/>
      <w:r>
        <w:t>19)000115.</w:t>
      </w:r>
    </w:p>
    <w:p w14:paraId="715CFF90" w14:textId="77777777" w:rsidR="000F298B" w:rsidRDefault="000F298B" w:rsidP="000F298B">
      <w:r>
        <w:t>ETSI TC SET is looking forward to the continued fruitful cooperation with 3GPP CT WG6.</w:t>
      </w:r>
    </w:p>
    <w:p w14:paraId="04628F88" w14:textId="77777777" w:rsidR="000F298B" w:rsidRDefault="000F298B" w:rsidP="000F298B">
      <w:pPr>
        <w:rPr>
          <w:rFonts w:ascii="Arial" w:hAnsi="Arial" w:cs="Arial"/>
          <w:b/>
        </w:rPr>
      </w:pPr>
      <w:r>
        <w:rPr>
          <w:rFonts w:ascii="Arial" w:hAnsi="Arial" w:cs="Arial"/>
          <w:b/>
        </w:rPr>
        <w:t xml:space="preserve">Discussion: </w:t>
      </w:r>
    </w:p>
    <w:p w14:paraId="4465632E" w14:textId="77777777" w:rsidR="000F298B" w:rsidRDefault="000F298B" w:rsidP="000F298B">
      <w:r>
        <w:t xml:space="preserve">There is </w:t>
      </w:r>
      <w:proofErr w:type="spellStart"/>
      <w:r>
        <w:t>cunnrently</w:t>
      </w:r>
      <w:proofErr w:type="spellEnd"/>
      <w:r>
        <w:t xml:space="preserve"> contradiction between ETSI and 3GPP specifications.</w:t>
      </w:r>
    </w:p>
    <w:p w14:paraId="4A0895D6" w14:textId="77777777" w:rsidR="000F298B" w:rsidRDefault="000F298B" w:rsidP="000F298B">
      <w:r>
        <w:t xml:space="preserve">It needs to be studied if CT6 want to keep Universal SIM support mandatory </w:t>
      </w:r>
      <w:proofErr w:type="spellStart"/>
      <w:r>
        <w:t>orif</w:t>
      </w:r>
      <w:proofErr w:type="spellEnd"/>
      <w:r>
        <w:t xml:space="preserve"> the 3GPP CT6 </w:t>
      </w:r>
      <w:proofErr w:type="gramStart"/>
      <w:r>
        <w:t>have to</w:t>
      </w:r>
      <w:proofErr w:type="gramEnd"/>
      <w:r>
        <w:t xml:space="preserve"> follow ETSI SET decision.</w:t>
      </w:r>
    </w:p>
    <w:p w14:paraId="2C196F7E" w14:textId="77777777" w:rsidR="000F298B" w:rsidRDefault="000F298B" w:rsidP="000F298B">
      <w:r>
        <w:t>Agreed that there is no need to change anything in TS 31.101.</w:t>
      </w:r>
    </w:p>
    <w:p w14:paraId="5F16FFB8" w14:textId="77777777" w:rsidR="000F298B" w:rsidRDefault="000F298B" w:rsidP="000F298B">
      <w:r>
        <w:t xml:space="preserve">Agreed to send an answer LS to ETSI SET explaining why we see no need for any change </w:t>
      </w:r>
      <w:proofErr w:type="gramStart"/>
      <w:r>
        <w:t>and also</w:t>
      </w:r>
      <w:proofErr w:type="gramEnd"/>
      <w:r>
        <w:t xml:space="preserve"> highlighting identified issues and inconsistencies in ETSI SET specs.</w:t>
      </w:r>
    </w:p>
    <w:p w14:paraId="61376FD1" w14:textId="77777777" w:rsidR="000F298B" w:rsidRDefault="000F298B" w:rsidP="000F298B">
      <w:r>
        <w:t>Answer LS in doc 498</w:t>
      </w:r>
    </w:p>
    <w:p w14:paraId="15AC37DD"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3D4A9" w14:textId="77777777" w:rsidR="000F298B" w:rsidRDefault="000F298B" w:rsidP="000F298B">
      <w:pPr>
        <w:pStyle w:val="berschrift3"/>
      </w:pPr>
      <w:bookmarkStart w:id="11" w:name="_Toc214317152"/>
      <w:r>
        <w:t>4.2</w:t>
      </w:r>
      <w:r>
        <w:tab/>
        <w:t>Incoming liaison statements / inputs from other groups</w:t>
      </w:r>
      <w:bookmarkEnd w:id="11"/>
    </w:p>
    <w:p w14:paraId="5488CF77" w14:textId="77777777" w:rsidR="000F298B" w:rsidRDefault="000F298B" w:rsidP="000F298B">
      <w:pPr>
        <w:pStyle w:val="berschrift3"/>
      </w:pPr>
      <w:bookmarkStart w:id="12" w:name="_Toc214317153"/>
      <w:r>
        <w:t>4.3</w:t>
      </w:r>
      <w:r>
        <w:tab/>
        <w:t>Outgoing liaisons</w:t>
      </w:r>
      <w:bookmarkEnd w:id="12"/>
    </w:p>
    <w:p w14:paraId="04A1CE34" w14:textId="55443483" w:rsidR="000F298B" w:rsidRDefault="000F298B" w:rsidP="000F298B">
      <w:pPr>
        <w:rPr>
          <w:rFonts w:ascii="Arial" w:hAnsi="Arial" w:cs="Arial"/>
          <w:b/>
          <w:sz w:val="24"/>
        </w:rPr>
      </w:pPr>
      <w:r>
        <w:rPr>
          <w:rFonts w:ascii="Arial" w:hAnsi="Arial" w:cs="Arial"/>
          <w:b/>
          <w:color w:val="0000FF"/>
          <w:sz w:val="24"/>
        </w:rPr>
        <w:t>C6-250465</w:t>
      </w:r>
      <w:r>
        <w:rPr>
          <w:rFonts w:ascii="Arial" w:hAnsi="Arial" w:cs="Arial"/>
          <w:b/>
          <w:color w:val="0000FF"/>
          <w:sz w:val="24"/>
        </w:rPr>
        <w:tab/>
      </w:r>
      <w:r>
        <w:rPr>
          <w:rFonts w:ascii="Arial" w:hAnsi="Arial" w:cs="Arial"/>
          <w:b/>
          <w:sz w:val="24"/>
        </w:rPr>
        <w:t>LS on new value allocated in the 'Reserved by 3GPP' range and renaming of existing values to be reported in TS 101.220 Table 7.23</w:t>
      </w:r>
    </w:p>
    <w:p w14:paraId="03C4F01F" w14:textId="77777777" w:rsidR="000F298B" w:rsidRDefault="000F298B" w:rsidP="000F298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SET TEC, cc SET</w:t>
      </w:r>
      <w:r>
        <w:rPr>
          <w:i/>
        </w:rPr>
        <w:br/>
      </w:r>
      <w:r>
        <w:rPr>
          <w:i/>
        </w:rPr>
        <w:tab/>
      </w:r>
      <w:r>
        <w:rPr>
          <w:i/>
        </w:rPr>
        <w:tab/>
      </w:r>
      <w:r>
        <w:rPr>
          <w:i/>
        </w:rPr>
        <w:tab/>
      </w:r>
      <w:r>
        <w:rPr>
          <w:i/>
        </w:rPr>
        <w:tab/>
      </w:r>
      <w:r>
        <w:rPr>
          <w:i/>
        </w:rPr>
        <w:tab/>
        <w:t>Source: CT6</w:t>
      </w:r>
    </w:p>
    <w:p w14:paraId="28E1ADB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83528" w14:textId="5F390927" w:rsidR="000F298B" w:rsidRDefault="000F298B" w:rsidP="000F298B">
      <w:pPr>
        <w:rPr>
          <w:rFonts w:ascii="Arial" w:hAnsi="Arial" w:cs="Arial"/>
          <w:b/>
          <w:sz w:val="24"/>
        </w:rPr>
      </w:pPr>
      <w:r>
        <w:rPr>
          <w:rFonts w:ascii="Arial" w:hAnsi="Arial" w:cs="Arial"/>
          <w:b/>
          <w:color w:val="0000FF"/>
          <w:sz w:val="24"/>
        </w:rPr>
        <w:t>C6-250498</w:t>
      </w:r>
      <w:r>
        <w:rPr>
          <w:rFonts w:ascii="Arial" w:hAnsi="Arial" w:cs="Arial"/>
          <w:b/>
          <w:color w:val="0000FF"/>
          <w:sz w:val="24"/>
        </w:rPr>
        <w:tab/>
      </w:r>
      <w:r>
        <w:rPr>
          <w:rFonts w:ascii="Arial" w:hAnsi="Arial" w:cs="Arial"/>
          <w:b/>
          <w:sz w:val="24"/>
        </w:rPr>
        <w:t>LS to ETSI SET as a response on changes of the Universal PIN support</w:t>
      </w:r>
    </w:p>
    <w:p w14:paraId="7BBE0223" w14:textId="77777777" w:rsidR="000F298B" w:rsidRDefault="000F298B" w:rsidP="000F298B">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ETSI SET, cc ETSI TC SET WG TEC, ETSI TC SET WG TEST</w:t>
      </w:r>
      <w:r>
        <w:rPr>
          <w:i/>
        </w:rPr>
        <w:br/>
      </w:r>
      <w:r>
        <w:rPr>
          <w:i/>
        </w:rPr>
        <w:tab/>
      </w:r>
      <w:r>
        <w:rPr>
          <w:i/>
        </w:rPr>
        <w:tab/>
      </w:r>
      <w:r>
        <w:rPr>
          <w:i/>
        </w:rPr>
        <w:tab/>
      </w:r>
      <w:r>
        <w:rPr>
          <w:i/>
        </w:rPr>
        <w:tab/>
      </w:r>
      <w:r>
        <w:rPr>
          <w:i/>
        </w:rPr>
        <w:tab/>
        <w:t>Source: CT6</w:t>
      </w:r>
    </w:p>
    <w:p w14:paraId="42CE39E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7D99A" w14:textId="77777777" w:rsidR="000F298B" w:rsidRDefault="000F298B" w:rsidP="000F298B">
      <w:pPr>
        <w:pStyle w:val="berschrift2"/>
      </w:pPr>
      <w:bookmarkStart w:id="13" w:name="_Toc214317154"/>
      <w:r>
        <w:t>5</w:t>
      </w:r>
      <w:r>
        <w:tab/>
        <w:t>Action List</w:t>
      </w:r>
      <w:bookmarkEnd w:id="13"/>
    </w:p>
    <w:p w14:paraId="4F93C3AC" w14:textId="6A62689F" w:rsidR="000F298B" w:rsidRDefault="000F298B" w:rsidP="000F298B">
      <w:pPr>
        <w:rPr>
          <w:rFonts w:ascii="Arial" w:hAnsi="Arial" w:cs="Arial"/>
          <w:b/>
          <w:sz w:val="24"/>
        </w:rPr>
      </w:pPr>
      <w:r>
        <w:rPr>
          <w:rFonts w:ascii="Arial" w:hAnsi="Arial" w:cs="Arial"/>
          <w:b/>
          <w:color w:val="0000FF"/>
          <w:sz w:val="24"/>
        </w:rPr>
        <w:t>C6-250405</w:t>
      </w:r>
      <w:r>
        <w:rPr>
          <w:rFonts w:ascii="Arial" w:hAnsi="Arial" w:cs="Arial"/>
          <w:b/>
          <w:color w:val="0000FF"/>
          <w:sz w:val="24"/>
        </w:rPr>
        <w:tab/>
      </w:r>
      <w:r>
        <w:rPr>
          <w:rFonts w:ascii="Arial" w:hAnsi="Arial" w:cs="Arial"/>
          <w:b/>
          <w:sz w:val="24"/>
        </w:rPr>
        <w:t>Action list before CT6 meeting</w:t>
      </w:r>
    </w:p>
    <w:p w14:paraId="7F8D6058"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Source: MCC</w:t>
      </w:r>
    </w:p>
    <w:p w14:paraId="79D13999" w14:textId="77777777" w:rsidR="000F298B" w:rsidRDefault="000F298B" w:rsidP="000F298B">
      <w:pPr>
        <w:rPr>
          <w:rFonts w:ascii="Arial" w:hAnsi="Arial" w:cs="Arial"/>
          <w:b/>
        </w:rPr>
      </w:pPr>
      <w:r>
        <w:rPr>
          <w:rFonts w:ascii="Arial" w:hAnsi="Arial" w:cs="Arial"/>
          <w:b/>
        </w:rPr>
        <w:t xml:space="preserve">Discussion: </w:t>
      </w:r>
    </w:p>
    <w:p w14:paraId="6D036A52" w14:textId="77777777" w:rsidR="000F298B" w:rsidRDefault="000F298B" w:rsidP="000F298B">
      <w:r>
        <w:t>The document provided as an Excel table listing all the impacts on TS 31.130 (and ETSI specifications).</w:t>
      </w:r>
    </w:p>
    <w:p w14:paraId="32D62C8D"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C6-250406</w:t>
      </w:r>
      <w:r>
        <w:rPr>
          <w:color w:val="993300"/>
          <w:u w:val="single"/>
        </w:rPr>
        <w:t>.</w:t>
      </w:r>
    </w:p>
    <w:p w14:paraId="30BD14C5" w14:textId="5C2EAAED" w:rsidR="000F298B" w:rsidRDefault="000F298B" w:rsidP="000F298B">
      <w:pPr>
        <w:rPr>
          <w:rFonts w:ascii="Arial" w:hAnsi="Arial" w:cs="Arial"/>
          <w:b/>
          <w:sz w:val="24"/>
        </w:rPr>
      </w:pPr>
      <w:r>
        <w:rPr>
          <w:rFonts w:ascii="Arial" w:hAnsi="Arial" w:cs="Arial"/>
          <w:b/>
          <w:color w:val="0000FF"/>
          <w:sz w:val="24"/>
        </w:rPr>
        <w:t>C6-250406</w:t>
      </w:r>
      <w:r>
        <w:rPr>
          <w:rFonts w:ascii="Arial" w:hAnsi="Arial" w:cs="Arial"/>
          <w:b/>
          <w:color w:val="0000FF"/>
          <w:sz w:val="24"/>
        </w:rPr>
        <w:tab/>
      </w:r>
      <w:r>
        <w:rPr>
          <w:rFonts w:ascii="Arial" w:hAnsi="Arial" w:cs="Arial"/>
          <w:b/>
          <w:sz w:val="24"/>
        </w:rPr>
        <w:t>Action list after CT6 meeting</w:t>
      </w:r>
    </w:p>
    <w:p w14:paraId="02454B9F"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46ECFDB3" w14:textId="77777777" w:rsidR="000F298B" w:rsidRDefault="000F298B" w:rsidP="000F298B">
      <w:pPr>
        <w:rPr>
          <w:color w:val="808080"/>
        </w:rPr>
      </w:pPr>
      <w:r>
        <w:rPr>
          <w:color w:val="808080"/>
        </w:rPr>
        <w:t>(Replaces C6-250405)</w:t>
      </w:r>
    </w:p>
    <w:p w14:paraId="3B771B9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25897" w14:textId="0400D0A5" w:rsidR="000F298B" w:rsidRDefault="000F298B" w:rsidP="000F298B">
      <w:pPr>
        <w:rPr>
          <w:rFonts w:ascii="Arial" w:hAnsi="Arial" w:cs="Arial"/>
          <w:b/>
          <w:sz w:val="24"/>
        </w:rPr>
      </w:pPr>
      <w:r>
        <w:rPr>
          <w:rFonts w:ascii="Arial" w:hAnsi="Arial" w:cs="Arial"/>
          <w:b/>
          <w:color w:val="0000FF"/>
          <w:sz w:val="24"/>
        </w:rPr>
        <w:t>C6-250473</w:t>
      </w:r>
      <w:r>
        <w:rPr>
          <w:rFonts w:ascii="Arial" w:hAnsi="Arial" w:cs="Arial"/>
          <w:b/>
          <w:color w:val="0000FF"/>
          <w:sz w:val="24"/>
        </w:rPr>
        <w:tab/>
      </w:r>
      <w:r>
        <w:rPr>
          <w:rFonts w:ascii="Arial" w:hAnsi="Arial" w:cs="Arial"/>
          <w:b/>
          <w:sz w:val="24"/>
        </w:rPr>
        <w:t>The list related to Actions item</w:t>
      </w:r>
    </w:p>
    <w:p w14:paraId="5657F71F" w14:textId="77777777" w:rsidR="000F298B" w:rsidRDefault="000F298B" w:rsidP="000F298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Thales</w:t>
      </w:r>
    </w:p>
    <w:p w14:paraId="3D3A178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115DD" w14:textId="77777777" w:rsidR="000F298B" w:rsidRDefault="000F298B" w:rsidP="000F298B">
      <w:pPr>
        <w:pStyle w:val="berschrift2"/>
      </w:pPr>
      <w:bookmarkStart w:id="14" w:name="_Toc214317155"/>
      <w:r>
        <w:lastRenderedPageBreak/>
        <w:t>6</w:t>
      </w:r>
      <w:r>
        <w:tab/>
        <w:t>Dummy / open for WG use</w:t>
      </w:r>
      <w:bookmarkEnd w:id="14"/>
    </w:p>
    <w:p w14:paraId="7879875C" w14:textId="77777777" w:rsidR="000F298B" w:rsidRDefault="000F298B" w:rsidP="000F298B">
      <w:pPr>
        <w:pStyle w:val="berschrift2"/>
      </w:pPr>
      <w:bookmarkStart w:id="15" w:name="_Toc214317156"/>
      <w:r>
        <w:t>7</w:t>
      </w:r>
      <w:r>
        <w:tab/>
        <w:t>Identification of other technical items for early consideration</w:t>
      </w:r>
      <w:bookmarkEnd w:id="15"/>
    </w:p>
    <w:p w14:paraId="72E93C9E" w14:textId="77777777" w:rsidR="000F298B" w:rsidRDefault="000F298B" w:rsidP="000F298B">
      <w:pPr>
        <w:pStyle w:val="berschrift2"/>
      </w:pPr>
      <w:bookmarkStart w:id="16" w:name="_Toc214317157"/>
      <w:r>
        <w:t>8</w:t>
      </w:r>
      <w:r>
        <w:tab/>
        <w:t>Release 8 and earlier</w:t>
      </w:r>
      <w:bookmarkEnd w:id="16"/>
    </w:p>
    <w:p w14:paraId="13C26676" w14:textId="77777777" w:rsidR="000F298B" w:rsidRDefault="000F298B" w:rsidP="000F298B">
      <w:pPr>
        <w:pStyle w:val="berschrift2"/>
      </w:pPr>
      <w:bookmarkStart w:id="17" w:name="_Toc214317158"/>
      <w:r>
        <w:t>9</w:t>
      </w:r>
      <w:r>
        <w:tab/>
        <w:t>All work items Rel-9</w:t>
      </w:r>
      <w:bookmarkEnd w:id="17"/>
    </w:p>
    <w:p w14:paraId="1CF596BE" w14:textId="77777777" w:rsidR="000F298B" w:rsidRDefault="000F298B" w:rsidP="000F298B">
      <w:pPr>
        <w:pStyle w:val="berschrift2"/>
      </w:pPr>
      <w:bookmarkStart w:id="18" w:name="_Toc214317159"/>
      <w:r>
        <w:t>10</w:t>
      </w:r>
      <w:r>
        <w:tab/>
        <w:t>All work items Rel-10</w:t>
      </w:r>
      <w:bookmarkEnd w:id="18"/>
    </w:p>
    <w:p w14:paraId="0FE2577F" w14:textId="77777777" w:rsidR="000F298B" w:rsidRDefault="000F298B" w:rsidP="000F298B">
      <w:pPr>
        <w:pStyle w:val="berschrift2"/>
      </w:pPr>
      <w:bookmarkStart w:id="19" w:name="_Toc214317160"/>
      <w:r>
        <w:t>11</w:t>
      </w:r>
      <w:r>
        <w:tab/>
        <w:t>Release 11 All work items</w:t>
      </w:r>
      <w:bookmarkEnd w:id="19"/>
    </w:p>
    <w:p w14:paraId="2A77F304" w14:textId="77777777" w:rsidR="000F298B" w:rsidRDefault="000F298B" w:rsidP="000F298B">
      <w:pPr>
        <w:pStyle w:val="berschrift2"/>
      </w:pPr>
      <w:bookmarkStart w:id="20" w:name="_Toc214317161"/>
      <w:r>
        <w:t>12</w:t>
      </w:r>
      <w:r>
        <w:tab/>
        <w:t>Release 12 All work items</w:t>
      </w:r>
      <w:bookmarkEnd w:id="20"/>
    </w:p>
    <w:p w14:paraId="1DDBCC60" w14:textId="77777777" w:rsidR="000F298B" w:rsidRDefault="000F298B" w:rsidP="000F298B">
      <w:pPr>
        <w:pStyle w:val="berschrift2"/>
      </w:pPr>
      <w:bookmarkStart w:id="21" w:name="_Toc214317162"/>
      <w:r>
        <w:t>13</w:t>
      </w:r>
      <w:r>
        <w:tab/>
        <w:t>Release 13 All work items</w:t>
      </w:r>
      <w:bookmarkEnd w:id="21"/>
    </w:p>
    <w:p w14:paraId="64DD32EF" w14:textId="77777777" w:rsidR="000F298B" w:rsidRDefault="000F298B" w:rsidP="000F298B">
      <w:pPr>
        <w:pStyle w:val="berschrift2"/>
      </w:pPr>
      <w:bookmarkStart w:id="22" w:name="_Toc214317163"/>
      <w:r>
        <w:t>14</w:t>
      </w:r>
      <w:r>
        <w:tab/>
        <w:t>Release 14 All work items</w:t>
      </w:r>
      <w:bookmarkEnd w:id="22"/>
    </w:p>
    <w:p w14:paraId="0563AFE1" w14:textId="77777777" w:rsidR="000F298B" w:rsidRDefault="000F298B" w:rsidP="000F298B">
      <w:pPr>
        <w:pStyle w:val="berschrift2"/>
      </w:pPr>
      <w:bookmarkStart w:id="23" w:name="_Toc214317164"/>
      <w:r>
        <w:t>15</w:t>
      </w:r>
      <w:r>
        <w:tab/>
        <w:t>Release 15 All work items</w:t>
      </w:r>
      <w:bookmarkEnd w:id="23"/>
    </w:p>
    <w:p w14:paraId="4203A465" w14:textId="77777777" w:rsidR="000F298B" w:rsidRDefault="000F298B" w:rsidP="000F298B">
      <w:pPr>
        <w:pStyle w:val="berschrift2"/>
      </w:pPr>
      <w:bookmarkStart w:id="24" w:name="_Toc214317165"/>
      <w:r>
        <w:t>16</w:t>
      </w:r>
      <w:r>
        <w:tab/>
        <w:t>Release 16 All work items</w:t>
      </w:r>
      <w:bookmarkEnd w:id="24"/>
    </w:p>
    <w:p w14:paraId="7DFC738E" w14:textId="77777777" w:rsidR="000F298B" w:rsidRDefault="000F298B" w:rsidP="000F298B">
      <w:pPr>
        <w:pStyle w:val="berschrift2"/>
      </w:pPr>
      <w:bookmarkStart w:id="25" w:name="_Toc214317166"/>
      <w:r>
        <w:t>17</w:t>
      </w:r>
      <w:r>
        <w:tab/>
        <w:t>Release 17</w:t>
      </w:r>
      <w:bookmarkEnd w:id="25"/>
    </w:p>
    <w:p w14:paraId="26D5E6AA" w14:textId="77777777" w:rsidR="000F298B" w:rsidRDefault="000F298B" w:rsidP="000F298B">
      <w:pPr>
        <w:pStyle w:val="berschrift3"/>
      </w:pPr>
      <w:bookmarkStart w:id="26" w:name="_Toc214317167"/>
      <w:r>
        <w:t>17.1</w:t>
      </w:r>
      <w:r>
        <w:tab/>
        <w:t>Rel-17 Exception sheets or other Rel-17 work planning</w:t>
      </w:r>
      <w:bookmarkEnd w:id="26"/>
    </w:p>
    <w:p w14:paraId="29F96993" w14:textId="77777777" w:rsidR="000F298B" w:rsidRDefault="000F298B" w:rsidP="000F298B">
      <w:pPr>
        <w:pStyle w:val="berschrift3"/>
      </w:pPr>
      <w:bookmarkStart w:id="27" w:name="_Toc214317168"/>
      <w:r>
        <w:t>17.2</w:t>
      </w:r>
      <w:r>
        <w:tab/>
        <w:t>New WIDs/SIDs for Rel-17</w:t>
      </w:r>
      <w:bookmarkEnd w:id="27"/>
    </w:p>
    <w:p w14:paraId="12D0C694" w14:textId="77777777" w:rsidR="000F298B" w:rsidRDefault="000F298B" w:rsidP="000F298B">
      <w:pPr>
        <w:pStyle w:val="berschrift3"/>
      </w:pPr>
      <w:bookmarkStart w:id="28" w:name="_Toc214317169"/>
      <w:r>
        <w:t>17.3</w:t>
      </w:r>
      <w:r>
        <w:tab/>
        <w:t>Revised WIDs/SIDs for Rel-17</w:t>
      </w:r>
      <w:bookmarkEnd w:id="28"/>
    </w:p>
    <w:p w14:paraId="4624907D" w14:textId="77777777" w:rsidR="000F298B" w:rsidRDefault="000F298B" w:rsidP="000F298B">
      <w:pPr>
        <w:pStyle w:val="berschrift3"/>
      </w:pPr>
      <w:bookmarkStart w:id="29" w:name="_Toc214317170"/>
      <w:r>
        <w:t>17.4</w:t>
      </w:r>
      <w:r>
        <w:tab/>
        <w:t>TEI17 [TEI17]</w:t>
      </w:r>
      <w:bookmarkEnd w:id="29"/>
    </w:p>
    <w:p w14:paraId="270E95C9" w14:textId="77777777" w:rsidR="000F298B" w:rsidRDefault="000F298B" w:rsidP="000F298B">
      <w:pPr>
        <w:pStyle w:val="berschrift3"/>
      </w:pPr>
      <w:bookmarkStart w:id="30" w:name="_Toc214317171"/>
      <w:r>
        <w:t>17.5</w:t>
      </w:r>
      <w:r>
        <w:tab/>
        <w:t>Service Based Interface Protocol Improvements Release 17 [SBIProtoc17]</w:t>
      </w:r>
      <w:bookmarkEnd w:id="30"/>
    </w:p>
    <w:p w14:paraId="7178BC56" w14:textId="77777777" w:rsidR="000F298B" w:rsidRDefault="000F298B" w:rsidP="000F298B">
      <w:pPr>
        <w:pStyle w:val="berschrift3"/>
      </w:pPr>
      <w:bookmarkStart w:id="31" w:name="_Toc214317172"/>
      <w:r>
        <w:t>17.6</w:t>
      </w:r>
      <w:r>
        <w:tab/>
      </w:r>
      <w:proofErr w:type="gramStart"/>
      <w:r>
        <w:t>Multi-device</w:t>
      </w:r>
      <w:proofErr w:type="gramEnd"/>
      <w:r>
        <w:t xml:space="preserve"> and multi-identity enhancements [MuDe]</w:t>
      </w:r>
      <w:bookmarkEnd w:id="31"/>
    </w:p>
    <w:p w14:paraId="480E8E56" w14:textId="77777777" w:rsidR="000F298B" w:rsidRDefault="000F298B" w:rsidP="000F298B">
      <w:pPr>
        <w:pStyle w:val="berschrift3"/>
      </w:pPr>
      <w:bookmarkStart w:id="32" w:name="_Toc214317173"/>
      <w:r>
        <w:t>17.7</w:t>
      </w:r>
      <w:r>
        <w:tab/>
        <w:t>Stage-3 5GS NAS protocol development 17 [5GProtoc17] [5GProtoc17-non3GPP]</w:t>
      </w:r>
      <w:bookmarkEnd w:id="32"/>
    </w:p>
    <w:p w14:paraId="0950C317" w14:textId="77777777" w:rsidR="000F298B" w:rsidRDefault="000F298B" w:rsidP="000F298B">
      <w:pPr>
        <w:pStyle w:val="berschrift3"/>
      </w:pPr>
      <w:bookmarkStart w:id="33" w:name="_Toc214317174"/>
      <w:r>
        <w:t>17.8</w:t>
      </w:r>
      <w:r>
        <w:tab/>
        <w:t>Protocol enhancements for Mission Critical Services [MCProtoc17]</w:t>
      </w:r>
      <w:bookmarkEnd w:id="33"/>
    </w:p>
    <w:p w14:paraId="42B48B61" w14:textId="77777777" w:rsidR="000F298B" w:rsidRDefault="000F298B" w:rsidP="000F298B">
      <w:pPr>
        <w:pStyle w:val="berschrift3"/>
      </w:pPr>
      <w:bookmarkStart w:id="34" w:name="_Toc214317175"/>
      <w:r>
        <w:lastRenderedPageBreak/>
        <w:t>17.9</w:t>
      </w:r>
      <w:r>
        <w:tab/>
        <w:t>Stage-3 SAE Protocol Development [SAES17] [SAES17-CSFB] [SAES17-non3GPP]</w:t>
      </w:r>
      <w:bookmarkEnd w:id="34"/>
    </w:p>
    <w:p w14:paraId="63A1F01C" w14:textId="77777777" w:rsidR="000F298B" w:rsidRDefault="000F298B" w:rsidP="000F298B">
      <w:pPr>
        <w:pStyle w:val="berschrift3"/>
      </w:pPr>
      <w:bookmarkStart w:id="35" w:name="_Toc214317176"/>
      <w:r>
        <w:t>17.10</w:t>
      </w:r>
      <w:r>
        <w:tab/>
        <w:t>Enhancement for the 5G Control Plane Steering of Roaming for UE in CONNECTED mode [</w:t>
      </w:r>
      <w:proofErr w:type="spellStart"/>
      <w:r>
        <w:t>eCPSOR_CON</w:t>
      </w:r>
      <w:proofErr w:type="spellEnd"/>
      <w:r>
        <w:t>]</w:t>
      </w:r>
      <w:bookmarkEnd w:id="35"/>
    </w:p>
    <w:p w14:paraId="51FFBDE1" w14:textId="77777777" w:rsidR="000F298B" w:rsidRDefault="000F298B" w:rsidP="000F298B">
      <w:pPr>
        <w:pStyle w:val="berschrift3"/>
      </w:pPr>
      <w:bookmarkStart w:id="36" w:name="_Toc214317177"/>
      <w:r>
        <w:t>17.11</w:t>
      </w:r>
      <w:r>
        <w:tab/>
        <w:t>IMS Stage-3 IETF Protocol Alignment [IMSProtoc17]</w:t>
      </w:r>
      <w:bookmarkEnd w:id="36"/>
    </w:p>
    <w:p w14:paraId="19A87D44" w14:textId="77777777" w:rsidR="000F298B" w:rsidRDefault="000F298B" w:rsidP="000F298B">
      <w:pPr>
        <w:pStyle w:val="berschrift3"/>
      </w:pPr>
      <w:bookmarkStart w:id="37" w:name="_Toc214317178"/>
      <w:r>
        <w:t>17.12</w:t>
      </w:r>
      <w:r>
        <w:tab/>
        <w:t>CT aspects of Enhancements to Mission Critical Data [eMCData3]</w:t>
      </w:r>
      <w:bookmarkEnd w:id="37"/>
    </w:p>
    <w:p w14:paraId="2622E020" w14:textId="77777777" w:rsidR="000F298B" w:rsidRDefault="000F298B" w:rsidP="000F298B">
      <w:pPr>
        <w:pStyle w:val="berschrift3"/>
      </w:pPr>
      <w:bookmarkStart w:id="38" w:name="_Toc214317179"/>
      <w:r>
        <w:t>17.13</w:t>
      </w:r>
      <w:r>
        <w:tab/>
        <w:t>Stage 3 of Multimedia Priority Service (MPS) Phase 2 [MPS2]</w:t>
      </w:r>
      <w:bookmarkEnd w:id="38"/>
    </w:p>
    <w:p w14:paraId="5BD3A56C" w14:textId="77777777" w:rsidR="000F298B" w:rsidRDefault="000F298B" w:rsidP="000F298B">
      <w:pPr>
        <w:pStyle w:val="berschrift3"/>
      </w:pPr>
      <w:bookmarkStart w:id="39" w:name="_Toc214317180"/>
      <w:r>
        <w:t>17.14</w:t>
      </w:r>
      <w:r>
        <w:tab/>
        <w:t>PFD management enhancement [</w:t>
      </w:r>
      <w:proofErr w:type="spellStart"/>
      <w:r>
        <w:t>pfdManEnh</w:t>
      </w:r>
      <w:proofErr w:type="spellEnd"/>
      <w:r>
        <w:t>]</w:t>
      </w:r>
      <w:bookmarkEnd w:id="39"/>
    </w:p>
    <w:p w14:paraId="3D8A078D" w14:textId="77777777" w:rsidR="000F298B" w:rsidRDefault="000F298B" w:rsidP="000F298B">
      <w:pPr>
        <w:pStyle w:val="berschrift3"/>
      </w:pPr>
      <w:bookmarkStart w:id="40" w:name="_Toc214317181"/>
      <w:r>
        <w:t>17.15</w:t>
      </w:r>
      <w:r>
        <w:tab/>
        <w:t>Best Practice of PFCP [</w:t>
      </w:r>
      <w:proofErr w:type="spellStart"/>
      <w:r>
        <w:t>BEPoP</w:t>
      </w:r>
      <w:proofErr w:type="spellEnd"/>
      <w:r>
        <w:t>]</w:t>
      </w:r>
      <w:bookmarkEnd w:id="40"/>
    </w:p>
    <w:p w14:paraId="72E3691A" w14:textId="77777777" w:rsidR="000F298B" w:rsidRDefault="000F298B" w:rsidP="000F298B">
      <w:pPr>
        <w:pStyle w:val="berschrift3"/>
      </w:pPr>
      <w:bookmarkStart w:id="41" w:name="_Toc214317182"/>
      <w:r>
        <w:t>17.16</w:t>
      </w:r>
      <w:r>
        <w:tab/>
        <w:t>Restoration of PDN Connections in PGW-C/SMF Set [RPCPSET]</w:t>
      </w:r>
      <w:bookmarkEnd w:id="41"/>
    </w:p>
    <w:p w14:paraId="6259540D" w14:textId="77777777" w:rsidR="000F298B" w:rsidRDefault="000F298B" w:rsidP="000F298B">
      <w:pPr>
        <w:pStyle w:val="berschrift3"/>
      </w:pPr>
      <w:bookmarkStart w:id="42" w:name="_Toc214317183"/>
      <w:r>
        <w:t>17.17</w:t>
      </w:r>
      <w:r>
        <w:tab/>
        <w:t>Stage 3 of eMONASTERY2 [eMONASTERY2]</w:t>
      </w:r>
      <w:bookmarkEnd w:id="42"/>
    </w:p>
    <w:p w14:paraId="79EB8ABB" w14:textId="77777777" w:rsidR="000F298B" w:rsidRDefault="000F298B" w:rsidP="000F298B">
      <w:pPr>
        <w:pStyle w:val="berschrift3"/>
      </w:pPr>
      <w:bookmarkStart w:id="43" w:name="_Toc214317184"/>
      <w:r>
        <w:t>17.18</w:t>
      </w:r>
      <w:r>
        <w:tab/>
        <w:t>CT aspects of 5GC architecture for satellite networks [5GSAT_ARCH-CT]</w:t>
      </w:r>
      <w:bookmarkEnd w:id="43"/>
    </w:p>
    <w:p w14:paraId="22A0900E" w14:textId="77777777" w:rsidR="000F298B" w:rsidRDefault="000F298B" w:rsidP="000F298B">
      <w:pPr>
        <w:pStyle w:val="berschrift3"/>
      </w:pPr>
      <w:bookmarkStart w:id="44" w:name="_Toc214317185"/>
      <w:r>
        <w:t>17.19</w:t>
      </w:r>
      <w:r>
        <w:tab/>
        <w:t>CT aspects of Enhanced MCCI with LMR Systems [</w:t>
      </w:r>
      <w:proofErr w:type="spellStart"/>
      <w:r>
        <w:t>eMCCI_CT</w:t>
      </w:r>
      <w:proofErr w:type="spellEnd"/>
      <w:r>
        <w:t>]</w:t>
      </w:r>
      <w:bookmarkEnd w:id="44"/>
    </w:p>
    <w:p w14:paraId="4FE3072D" w14:textId="77777777" w:rsidR="000F298B" w:rsidRDefault="000F298B" w:rsidP="000F298B">
      <w:pPr>
        <w:pStyle w:val="berschrift3"/>
      </w:pPr>
      <w:bookmarkStart w:id="45" w:name="_Toc214317186"/>
      <w:r>
        <w:t>17.20</w:t>
      </w:r>
      <w:r>
        <w:tab/>
        <w:t>CT aspects of AKMA [AKMA-CT]</w:t>
      </w:r>
      <w:bookmarkEnd w:id="45"/>
    </w:p>
    <w:p w14:paraId="6AA8FD87" w14:textId="77777777" w:rsidR="000F298B" w:rsidRDefault="000F298B" w:rsidP="000F298B">
      <w:pPr>
        <w:pStyle w:val="berschrift3"/>
      </w:pPr>
      <w:bookmarkStart w:id="46" w:name="_Toc214317187"/>
      <w:r>
        <w:t>17.21</w:t>
      </w:r>
      <w:r>
        <w:tab/>
        <w:t>PAP/CHAP protocols usage in 5GS [PAP_CHAP]</w:t>
      </w:r>
      <w:bookmarkEnd w:id="46"/>
    </w:p>
    <w:p w14:paraId="250FA85A" w14:textId="77777777" w:rsidR="000F298B" w:rsidRDefault="000F298B" w:rsidP="000F298B">
      <w:pPr>
        <w:pStyle w:val="berschrift3"/>
      </w:pPr>
      <w:bookmarkStart w:id="47" w:name="_Toc214317188"/>
      <w:r>
        <w:t>17.22</w:t>
      </w:r>
      <w:r>
        <w:tab/>
        <w:t>Service-based support for SMS in 5GC [SMS_SBI]</w:t>
      </w:r>
      <w:bookmarkEnd w:id="47"/>
    </w:p>
    <w:p w14:paraId="59096AA3" w14:textId="77777777" w:rsidR="000F298B" w:rsidRDefault="000F298B" w:rsidP="000F298B">
      <w:pPr>
        <w:pStyle w:val="berschrift3"/>
      </w:pPr>
      <w:bookmarkStart w:id="48" w:name="_Toc214317189"/>
      <w:r>
        <w:t>17.23</w:t>
      </w:r>
      <w:r>
        <w:tab/>
        <w:t>Enhancement of Inter-PLMN Roaming [</w:t>
      </w:r>
      <w:proofErr w:type="spellStart"/>
      <w:r>
        <w:t>EoIPR</w:t>
      </w:r>
      <w:proofErr w:type="spellEnd"/>
      <w:r>
        <w:t>]</w:t>
      </w:r>
      <w:bookmarkEnd w:id="48"/>
    </w:p>
    <w:p w14:paraId="7106788D" w14:textId="77777777" w:rsidR="000F298B" w:rsidRDefault="000F298B" w:rsidP="000F298B">
      <w:pPr>
        <w:pStyle w:val="berschrift3"/>
      </w:pPr>
      <w:bookmarkStart w:id="49" w:name="_Toc214317190"/>
      <w:r>
        <w:t>17.24</w:t>
      </w:r>
      <w:r>
        <w:tab/>
        <w:t>Mission Critical system migration and interconnection [MCSMI_CT]</w:t>
      </w:r>
      <w:bookmarkEnd w:id="49"/>
    </w:p>
    <w:p w14:paraId="1004CB2A" w14:textId="77777777" w:rsidR="000F298B" w:rsidRDefault="000F298B" w:rsidP="000F298B">
      <w:pPr>
        <w:pStyle w:val="berschrift3"/>
      </w:pPr>
      <w:bookmarkStart w:id="50" w:name="_Toc214317191"/>
      <w:r>
        <w:t>17.25</w:t>
      </w:r>
      <w:r>
        <w:tab/>
        <w:t>CT aspects of Integration of GBA into SBA [GBA_5G]</w:t>
      </w:r>
      <w:bookmarkEnd w:id="50"/>
    </w:p>
    <w:p w14:paraId="55B90338" w14:textId="77777777" w:rsidR="000F298B" w:rsidRDefault="000F298B" w:rsidP="000F298B">
      <w:pPr>
        <w:pStyle w:val="berschrift3"/>
      </w:pPr>
      <w:bookmarkStart w:id="51" w:name="_Toc214317192"/>
      <w:r>
        <w:t>17.26</w:t>
      </w:r>
      <w:r>
        <w:tab/>
        <w:t>Reliable Data Service Serialization Indication [RDSSI_CT]</w:t>
      </w:r>
      <w:bookmarkEnd w:id="51"/>
    </w:p>
    <w:p w14:paraId="3ABEE627" w14:textId="77777777" w:rsidR="000F298B" w:rsidRDefault="000F298B" w:rsidP="000F298B">
      <w:pPr>
        <w:pStyle w:val="berschrift3"/>
      </w:pPr>
      <w:bookmarkStart w:id="52" w:name="_Toc214317193"/>
      <w:r>
        <w:t>17.27</w:t>
      </w:r>
      <w:r>
        <w:tab/>
        <w:t>CT aspects for Enabling Edge Applications [EDGEAPP]</w:t>
      </w:r>
      <w:bookmarkEnd w:id="52"/>
    </w:p>
    <w:p w14:paraId="60C94056" w14:textId="77777777" w:rsidR="000F298B" w:rsidRDefault="000F298B" w:rsidP="000F298B">
      <w:pPr>
        <w:pStyle w:val="berschrift3"/>
      </w:pPr>
      <w:bookmarkStart w:id="53" w:name="_Toc214317194"/>
      <w:r>
        <w:t>17.28</w:t>
      </w:r>
      <w:r>
        <w:tab/>
        <w:t xml:space="preserve">CT aspects of </w:t>
      </w:r>
      <w:proofErr w:type="spellStart"/>
      <w:r>
        <w:t>eNPN</w:t>
      </w:r>
      <w:proofErr w:type="spellEnd"/>
      <w:r>
        <w:t xml:space="preserve"> [</w:t>
      </w:r>
      <w:proofErr w:type="spellStart"/>
      <w:r>
        <w:t>eNPN</w:t>
      </w:r>
      <w:proofErr w:type="spellEnd"/>
      <w:r>
        <w:t>]</w:t>
      </w:r>
      <w:bookmarkEnd w:id="53"/>
    </w:p>
    <w:p w14:paraId="1B2D589A" w14:textId="77777777" w:rsidR="000F298B" w:rsidRDefault="000F298B" w:rsidP="000F298B">
      <w:pPr>
        <w:pStyle w:val="berschrift3"/>
      </w:pPr>
      <w:bookmarkStart w:id="54" w:name="_Toc214317195"/>
      <w:r>
        <w:t>17.29</w:t>
      </w:r>
      <w:r>
        <w:tab/>
        <w:t>CT aspects of 5G_eLCS_ph2 [5G_eLCS_ph2]</w:t>
      </w:r>
      <w:bookmarkEnd w:id="54"/>
    </w:p>
    <w:p w14:paraId="3F46C343" w14:textId="77777777" w:rsidR="000F298B" w:rsidRDefault="000F298B" w:rsidP="000F298B">
      <w:pPr>
        <w:pStyle w:val="berschrift3"/>
      </w:pPr>
      <w:bookmarkStart w:id="55" w:name="_Toc214317196"/>
      <w:r>
        <w:lastRenderedPageBreak/>
        <w:t>17.30</w:t>
      </w:r>
      <w:r>
        <w:tab/>
        <w:t>CT aspects for ID_UAS [ID_UAS]</w:t>
      </w:r>
      <w:bookmarkEnd w:id="55"/>
    </w:p>
    <w:p w14:paraId="3E9AE9B9" w14:textId="77777777" w:rsidR="000F298B" w:rsidRDefault="000F298B" w:rsidP="000F298B">
      <w:pPr>
        <w:pStyle w:val="berschrift3"/>
      </w:pPr>
      <w:bookmarkStart w:id="56" w:name="_Toc214317197"/>
      <w:r>
        <w:t>17.31</w:t>
      </w:r>
      <w:r>
        <w:tab/>
        <w:t>CT aspects of support of enhanced Industrial IoT [</w:t>
      </w:r>
      <w:proofErr w:type="spellStart"/>
      <w:r>
        <w:t>IIoT</w:t>
      </w:r>
      <w:proofErr w:type="spellEnd"/>
      <w:r>
        <w:t>]</w:t>
      </w:r>
      <w:bookmarkEnd w:id="56"/>
    </w:p>
    <w:p w14:paraId="5C43CA85" w14:textId="77777777" w:rsidR="000F298B" w:rsidRDefault="000F298B" w:rsidP="000F298B">
      <w:pPr>
        <w:pStyle w:val="berschrift3"/>
      </w:pPr>
      <w:bookmarkStart w:id="57" w:name="_Toc214317198"/>
      <w:r>
        <w:t>17.32</w:t>
      </w:r>
      <w:r>
        <w:tab/>
        <w:t>CT aspects of eV2XAPP [eV2XAPP]</w:t>
      </w:r>
      <w:bookmarkEnd w:id="57"/>
    </w:p>
    <w:p w14:paraId="097C95E2" w14:textId="77777777" w:rsidR="000F298B" w:rsidRDefault="000F298B" w:rsidP="000F298B">
      <w:pPr>
        <w:pStyle w:val="berschrift3"/>
      </w:pPr>
      <w:bookmarkStart w:id="58" w:name="_Toc214317199"/>
      <w:r>
        <w:t>17.33</w:t>
      </w:r>
      <w:r>
        <w:tab/>
        <w:t xml:space="preserve">CT aspects of 5G </w:t>
      </w:r>
      <w:proofErr w:type="spellStart"/>
      <w:r>
        <w:t>eEDGE</w:t>
      </w:r>
      <w:proofErr w:type="spellEnd"/>
      <w:r>
        <w:t xml:space="preserve"> [eEDGE_5GC]</w:t>
      </w:r>
      <w:bookmarkEnd w:id="58"/>
    </w:p>
    <w:p w14:paraId="7F0EEAC9" w14:textId="77777777" w:rsidR="000F298B" w:rsidRDefault="000F298B" w:rsidP="000F298B">
      <w:pPr>
        <w:pStyle w:val="berschrift3"/>
      </w:pPr>
      <w:bookmarkStart w:id="59" w:name="_Toc214317200"/>
      <w:r>
        <w:t>17.34</w:t>
      </w:r>
      <w:r>
        <w:tab/>
        <w:t>Stage 3 for Enhancement of Network Slicing Phase 2 [eNS_Ph2]</w:t>
      </w:r>
      <w:bookmarkEnd w:id="59"/>
    </w:p>
    <w:p w14:paraId="391C98B2" w14:textId="77777777" w:rsidR="000F298B" w:rsidRDefault="000F298B" w:rsidP="000F298B">
      <w:pPr>
        <w:pStyle w:val="berschrift3"/>
      </w:pPr>
      <w:bookmarkStart w:id="60" w:name="_Toc214317201"/>
      <w:r>
        <w:t>17.35</w:t>
      </w:r>
      <w:r>
        <w:tab/>
        <w:t>Start of Pause of Charging via User Plane [SPOCUP]</w:t>
      </w:r>
      <w:bookmarkEnd w:id="60"/>
    </w:p>
    <w:p w14:paraId="336F9C80" w14:textId="77777777" w:rsidR="000F298B" w:rsidRDefault="000F298B" w:rsidP="000F298B">
      <w:pPr>
        <w:pStyle w:val="berschrift3"/>
      </w:pPr>
      <w:bookmarkStart w:id="61" w:name="_Toc214317202"/>
      <w:r>
        <w:t>17.36</w:t>
      </w:r>
      <w:r>
        <w:tab/>
        <w:t>CT aspects of ATSSS_Ph2 [ATSSS_Ph2]</w:t>
      </w:r>
      <w:bookmarkEnd w:id="61"/>
    </w:p>
    <w:p w14:paraId="61D19543" w14:textId="77777777" w:rsidR="000F298B" w:rsidRDefault="000F298B" w:rsidP="000F298B">
      <w:pPr>
        <w:pStyle w:val="berschrift3"/>
      </w:pPr>
      <w:bookmarkStart w:id="62" w:name="_Toc214317203"/>
      <w:r>
        <w:t>17.37</w:t>
      </w:r>
      <w:r>
        <w:tab/>
        <w:t>CT aspects of eNA_Ph2 [eNA_Ph2]</w:t>
      </w:r>
      <w:bookmarkEnd w:id="62"/>
    </w:p>
    <w:p w14:paraId="0D3B76D5" w14:textId="77777777" w:rsidR="000F298B" w:rsidRDefault="000F298B" w:rsidP="000F298B">
      <w:pPr>
        <w:pStyle w:val="berschrift3"/>
      </w:pPr>
      <w:bookmarkStart w:id="63" w:name="_Toc214317204"/>
      <w:r>
        <w:t>17.38</w:t>
      </w:r>
      <w:r>
        <w:tab/>
        <w:t xml:space="preserve">CT aspects of </w:t>
      </w:r>
      <w:proofErr w:type="gramStart"/>
      <w:r>
        <w:t>proximity based</w:t>
      </w:r>
      <w:proofErr w:type="gramEnd"/>
      <w:r>
        <w:t xml:space="preserve"> services in 5GS [5G_ProSe]</w:t>
      </w:r>
      <w:bookmarkEnd w:id="63"/>
    </w:p>
    <w:p w14:paraId="6F035F73" w14:textId="77777777" w:rsidR="000F298B" w:rsidRDefault="000F298B" w:rsidP="000F298B">
      <w:pPr>
        <w:pStyle w:val="berschrift3"/>
      </w:pPr>
      <w:bookmarkStart w:id="64" w:name="_Toc214317205"/>
      <w:r>
        <w:t>17.39</w:t>
      </w:r>
      <w:r>
        <w:tab/>
        <w:t>CT aspects of Enabling Multi-USIM Devices [MUSIM]</w:t>
      </w:r>
      <w:bookmarkEnd w:id="64"/>
    </w:p>
    <w:p w14:paraId="790BFCB0" w14:textId="77777777" w:rsidR="000F298B" w:rsidRDefault="000F298B" w:rsidP="000F298B">
      <w:pPr>
        <w:pStyle w:val="berschrift3"/>
      </w:pPr>
      <w:bookmarkStart w:id="65" w:name="_Toc214317206"/>
      <w:r>
        <w:t>17.40</w:t>
      </w:r>
      <w:r>
        <w:tab/>
        <w:t>CT aspects on TEI17_SPSFAS [TEI17_SPSFAS]</w:t>
      </w:r>
      <w:bookmarkEnd w:id="65"/>
    </w:p>
    <w:p w14:paraId="35E18C2C" w14:textId="77777777" w:rsidR="000F298B" w:rsidRDefault="000F298B" w:rsidP="000F298B">
      <w:pPr>
        <w:pStyle w:val="berschrift3"/>
      </w:pPr>
      <w:bookmarkStart w:id="66" w:name="_Toc214317207"/>
      <w:r>
        <w:t>17.41</w:t>
      </w:r>
      <w:r>
        <w:tab/>
        <w:t>CT aspects on TEI17_SAPES [TEI17_SAPES]</w:t>
      </w:r>
      <w:bookmarkEnd w:id="66"/>
    </w:p>
    <w:p w14:paraId="1BBFFA74" w14:textId="77777777" w:rsidR="000F298B" w:rsidRDefault="000F298B" w:rsidP="000F298B">
      <w:pPr>
        <w:pStyle w:val="berschrift3"/>
      </w:pPr>
      <w:bookmarkStart w:id="67" w:name="_Toc214317208"/>
      <w:r>
        <w:t>17.42</w:t>
      </w:r>
      <w:r>
        <w:tab/>
        <w:t>CT aspects on TEI17_DCAMP [TEI17_DCAMP]</w:t>
      </w:r>
      <w:bookmarkEnd w:id="67"/>
    </w:p>
    <w:p w14:paraId="7B23A009" w14:textId="77777777" w:rsidR="000F298B" w:rsidRDefault="000F298B" w:rsidP="000F298B">
      <w:pPr>
        <w:pStyle w:val="berschrift3"/>
      </w:pPr>
      <w:bookmarkStart w:id="68" w:name="_Toc214317209"/>
      <w:r>
        <w:t>17.43</w:t>
      </w:r>
      <w:r>
        <w:tab/>
        <w:t>CT aspects on TEI17_GEM [TEI17_GEM]</w:t>
      </w:r>
      <w:bookmarkEnd w:id="68"/>
    </w:p>
    <w:p w14:paraId="6D1403BC" w14:textId="77777777" w:rsidR="000F298B" w:rsidRDefault="000F298B" w:rsidP="000F298B">
      <w:pPr>
        <w:pStyle w:val="berschrift3"/>
      </w:pPr>
      <w:bookmarkStart w:id="69" w:name="_Toc214317210"/>
      <w:r>
        <w:t>17.44</w:t>
      </w:r>
      <w:r>
        <w:tab/>
        <w:t>CT3 aspects of N7 Interfaces Enhancements to Support GERAN and UTRAN [TEI17_NIESGU]</w:t>
      </w:r>
      <w:bookmarkEnd w:id="69"/>
    </w:p>
    <w:p w14:paraId="38B92ECE" w14:textId="77777777" w:rsidR="000F298B" w:rsidRDefault="000F298B" w:rsidP="000F298B">
      <w:pPr>
        <w:pStyle w:val="berschrift3"/>
      </w:pPr>
      <w:bookmarkStart w:id="70" w:name="_Toc214317211"/>
      <w:r>
        <w:t>17.45</w:t>
      </w:r>
      <w:r>
        <w:tab/>
        <w:t>UICC-terminal interface testing for UEs with non-removable UICCs [</w:t>
      </w:r>
      <w:proofErr w:type="spellStart"/>
      <w:r>
        <w:t>nrUICC_UEConTest</w:t>
      </w:r>
      <w:proofErr w:type="spellEnd"/>
      <w:r>
        <w:t>]</w:t>
      </w:r>
      <w:bookmarkEnd w:id="70"/>
    </w:p>
    <w:p w14:paraId="0674F9E6" w14:textId="77777777" w:rsidR="000F298B" w:rsidRDefault="000F298B" w:rsidP="000F298B">
      <w:pPr>
        <w:pStyle w:val="berschrift3"/>
      </w:pPr>
      <w:bookmarkStart w:id="71" w:name="_Toc214317212"/>
      <w:r>
        <w:t>17.46</w:t>
      </w:r>
      <w:r>
        <w:tab/>
        <w:t>CT aspects of Support of different slices over different Non 3GPP access [TEI17_N3SLICE]</w:t>
      </w:r>
      <w:bookmarkEnd w:id="71"/>
    </w:p>
    <w:p w14:paraId="30700261" w14:textId="77777777" w:rsidR="000F298B" w:rsidRDefault="000F298B" w:rsidP="000F298B">
      <w:pPr>
        <w:pStyle w:val="berschrift3"/>
      </w:pPr>
      <w:bookmarkStart w:id="72" w:name="_Toc214317213"/>
      <w:r>
        <w:t>17.47</w:t>
      </w:r>
      <w:r>
        <w:tab/>
        <w:t>CT aspects of the architectural enhancements for 5G multicast-broadcast services [5MBS]</w:t>
      </w:r>
      <w:bookmarkEnd w:id="72"/>
    </w:p>
    <w:p w14:paraId="3D0EEF34" w14:textId="77777777" w:rsidR="000F298B" w:rsidRDefault="000F298B" w:rsidP="000F298B">
      <w:pPr>
        <w:pStyle w:val="berschrift3"/>
      </w:pPr>
      <w:bookmarkStart w:id="73" w:name="_Toc214317214"/>
      <w:r>
        <w:t>17.48</w:t>
      </w:r>
      <w:r>
        <w:tab/>
        <w:t>CT Aspects of Application Layer Support for Uncrewed Aerial Systems (UAS) [UASAPP]</w:t>
      </w:r>
      <w:bookmarkEnd w:id="73"/>
    </w:p>
    <w:p w14:paraId="4A976DD2" w14:textId="77777777" w:rsidR="000F298B" w:rsidRDefault="000F298B" w:rsidP="000F298B">
      <w:pPr>
        <w:pStyle w:val="berschrift3"/>
      </w:pPr>
      <w:bookmarkStart w:id="74" w:name="_Toc214317215"/>
      <w:r>
        <w:t>17.49</w:t>
      </w:r>
      <w:r>
        <w:tab/>
        <w:t>CT aspects of eV2XARC_Ph2 [eV2XARC_Ph2]</w:t>
      </w:r>
      <w:bookmarkEnd w:id="74"/>
    </w:p>
    <w:p w14:paraId="3DC94D38" w14:textId="77777777" w:rsidR="000F298B" w:rsidRDefault="000F298B" w:rsidP="000F298B">
      <w:pPr>
        <w:pStyle w:val="berschrift3"/>
      </w:pPr>
      <w:bookmarkStart w:id="75" w:name="_Toc214317216"/>
      <w:r>
        <w:lastRenderedPageBreak/>
        <w:t>17.50</w:t>
      </w:r>
      <w:r>
        <w:tab/>
        <w:t>CT aspects of MCOver5GS [MCOver5GS]</w:t>
      </w:r>
      <w:bookmarkEnd w:id="75"/>
    </w:p>
    <w:p w14:paraId="2D0E15F0" w14:textId="77777777" w:rsidR="000F298B" w:rsidRDefault="000F298B" w:rsidP="000F298B">
      <w:pPr>
        <w:pStyle w:val="berschrift3"/>
      </w:pPr>
      <w:bookmarkStart w:id="76" w:name="_Toc214317217"/>
      <w:r>
        <w:t>17.51</w:t>
      </w:r>
      <w:r>
        <w:tab/>
        <w:t>Enhancement of 5G PCC related services in Rel-17 [en5GPccSer17]</w:t>
      </w:r>
      <w:bookmarkEnd w:id="76"/>
    </w:p>
    <w:p w14:paraId="28686A5C" w14:textId="77777777" w:rsidR="000F298B" w:rsidRDefault="000F298B" w:rsidP="000F298B">
      <w:pPr>
        <w:pStyle w:val="berschrift3"/>
      </w:pPr>
      <w:bookmarkStart w:id="77" w:name="_Toc214317218"/>
      <w:r>
        <w:t>17.52</w:t>
      </w:r>
      <w:r>
        <w:tab/>
        <w:t>Enhancements of 3GPP Northbound Interfaces and Application Layer APIs [NBI17]</w:t>
      </w:r>
      <w:bookmarkEnd w:id="77"/>
    </w:p>
    <w:p w14:paraId="4A733835" w14:textId="77777777" w:rsidR="000F298B" w:rsidRDefault="000F298B" w:rsidP="000F298B">
      <w:pPr>
        <w:pStyle w:val="berschrift3"/>
      </w:pPr>
      <w:bookmarkStart w:id="78" w:name="_Toc214317219"/>
      <w:r>
        <w:t>17.53</w:t>
      </w:r>
      <w:r>
        <w:tab/>
        <w:t>Stage 3 aspects of enh3MCPTT [enh3MCPTT-CT]</w:t>
      </w:r>
      <w:bookmarkEnd w:id="78"/>
    </w:p>
    <w:p w14:paraId="53CBAA2F" w14:textId="77777777" w:rsidR="000F298B" w:rsidRDefault="000F298B" w:rsidP="000F298B">
      <w:pPr>
        <w:pStyle w:val="berschrift3"/>
      </w:pPr>
      <w:bookmarkStart w:id="79" w:name="_Toc214317220"/>
      <w:r>
        <w:t>17.54</w:t>
      </w:r>
      <w:r>
        <w:tab/>
        <w:t>Enhanced Service Enabler Architecture Layer for Verticals [</w:t>
      </w:r>
      <w:proofErr w:type="spellStart"/>
      <w:r>
        <w:t>eSEAL</w:t>
      </w:r>
      <w:proofErr w:type="spellEnd"/>
      <w:r>
        <w:t>]</w:t>
      </w:r>
      <w:bookmarkEnd w:id="79"/>
    </w:p>
    <w:p w14:paraId="645B5D47" w14:textId="77777777" w:rsidR="000F298B" w:rsidRDefault="000F298B" w:rsidP="000F298B">
      <w:pPr>
        <w:pStyle w:val="berschrift3"/>
      </w:pPr>
      <w:bookmarkStart w:id="80" w:name="_Toc214317221"/>
      <w:r>
        <w:t>17.55</w:t>
      </w:r>
      <w:r>
        <w:tab/>
        <w:t>System enhancement for redundant PDU session [TEI17_SE_RPS]</w:t>
      </w:r>
      <w:bookmarkEnd w:id="80"/>
    </w:p>
    <w:p w14:paraId="16A84C97" w14:textId="77777777" w:rsidR="000F298B" w:rsidRDefault="000F298B" w:rsidP="000F298B">
      <w:pPr>
        <w:pStyle w:val="berschrift3"/>
      </w:pPr>
      <w:bookmarkStart w:id="81" w:name="_Toc214317222"/>
      <w:r>
        <w:t>17.56</w:t>
      </w:r>
      <w:r>
        <w:tab/>
        <w:t>CT aspects of Support for Minimization of service Interruption [MINT]</w:t>
      </w:r>
      <w:bookmarkEnd w:id="81"/>
    </w:p>
    <w:p w14:paraId="72DD879A" w14:textId="77777777" w:rsidR="000F298B" w:rsidRDefault="000F298B" w:rsidP="000F298B">
      <w:pPr>
        <w:pStyle w:val="berschrift3"/>
      </w:pPr>
      <w:bookmarkStart w:id="82" w:name="_Toc214317223"/>
      <w:r>
        <w:t>17.57</w:t>
      </w:r>
      <w:r>
        <w:tab/>
        <w:t>IMS voice service support and network usability guarantee for UE’s E-UTRA capability disabled scenario in SA 5GS [ING_5GS]</w:t>
      </w:r>
      <w:bookmarkEnd w:id="82"/>
    </w:p>
    <w:p w14:paraId="44EB6724" w14:textId="77777777" w:rsidR="000F298B" w:rsidRDefault="000F298B" w:rsidP="000F298B">
      <w:pPr>
        <w:pStyle w:val="berschrift3"/>
      </w:pPr>
      <w:bookmarkStart w:id="83" w:name="_Toc214317224"/>
      <w:r>
        <w:t>17.58</w:t>
      </w:r>
      <w:r>
        <w:tab/>
        <w:t>CT aspects for enabling MSGin5G Service [5GMARCH]</w:t>
      </w:r>
      <w:bookmarkEnd w:id="83"/>
    </w:p>
    <w:p w14:paraId="6844FE22" w14:textId="77777777" w:rsidR="000F298B" w:rsidRDefault="000F298B" w:rsidP="000F298B">
      <w:pPr>
        <w:pStyle w:val="berschrift3"/>
      </w:pPr>
      <w:bookmarkStart w:id="84" w:name="_Toc214317225"/>
      <w:r>
        <w:t>17.59</w:t>
      </w:r>
      <w:r>
        <w:tab/>
        <w:t>Restoration of profiles related to UDR [</w:t>
      </w:r>
      <w:proofErr w:type="spellStart"/>
      <w:r>
        <w:t>ReP_UDR</w:t>
      </w:r>
      <w:proofErr w:type="spellEnd"/>
      <w:r>
        <w:t>]</w:t>
      </w:r>
      <w:bookmarkEnd w:id="84"/>
    </w:p>
    <w:p w14:paraId="6EABAE21" w14:textId="77777777" w:rsidR="000F298B" w:rsidRDefault="000F298B" w:rsidP="000F298B">
      <w:pPr>
        <w:pStyle w:val="berschrift3"/>
      </w:pPr>
      <w:bookmarkStart w:id="85" w:name="_Toc214317226"/>
      <w:r>
        <w:t>17.60</w:t>
      </w:r>
      <w:r>
        <w:tab/>
        <w:t>Enhancement on the GTP-U entity restart [EGTPUR]</w:t>
      </w:r>
      <w:bookmarkEnd w:id="85"/>
    </w:p>
    <w:p w14:paraId="0CFDFD35" w14:textId="77777777" w:rsidR="000F298B" w:rsidRDefault="000F298B" w:rsidP="000F298B">
      <w:pPr>
        <w:pStyle w:val="berschrift3"/>
      </w:pPr>
      <w:bookmarkStart w:id="86" w:name="_Toc214317227"/>
      <w:r>
        <w:t>17.61</w:t>
      </w:r>
      <w:r>
        <w:tab/>
      </w:r>
      <w:proofErr w:type="gramStart"/>
      <w:r>
        <w:t>Multi-device</w:t>
      </w:r>
      <w:proofErr w:type="gramEnd"/>
      <w:r>
        <w:t xml:space="preserve"> enhancements for device transfers [</w:t>
      </w:r>
      <w:proofErr w:type="spellStart"/>
      <w:r>
        <w:t>MuDTran</w:t>
      </w:r>
      <w:proofErr w:type="spellEnd"/>
      <w:r>
        <w:t>]</w:t>
      </w:r>
      <w:bookmarkEnd w:id="86"/>
    </w:p>
    <w:p w14:paraId="7F628C01" w14:textId="77777777" w:rsidR="000F298B" w:rsidRDefault="000F298B" w:rsidP="000F298B">
      <w:pPr>
        <w:pStyle w:val="berschrift3"/>
      </w:pPr>
      <w:bookmarkStart w:id="87" w:name="_Toc214317228"/>
      <w:r>
        <w:t>17.62</w:t>
      </w:r>
      <w:r>
        <w:tab/>
        <w:t>CT aspects of Architecture Enhancement for NR Reduced Capability Devices [ARCH_NR_REDCAP]</w:t>
      </w:r>
      <w:bookmarkEnd w:id="87"/>
    </w:p>
    <w:p w14:paraId="19EAC1A3" w14:textId="77777777" w:rsidR="000F298B" w:rsidRDefault="000F298B" w:rsidP="000F298B">
      <w:pPr>
        <w:pStyle w:val="berschrift3"/>
      </w:pPr>
      <w:bookmarkStart w:id="88" w:name="_Toc214317229"/>
      <w:r>
        <w:t>17.63</w:t>
      </w:r>
      <w:r>
        <w:tab/>
        <w:t>Enhancements of 3GPP profiles for cryptographic algorithms and security protocols [</w:t>
      </w:r>
      <w:proofErr w:type="spellStart"/>
      <w:r>
        <w:t>eCryptPr</w:t>
      </w:r>
      <w:proofErr w:type="spellEnd"/>
      <w:r>
        <w:t>]</w:t>
      </w:r>
      <w:bookmarkEnd w:id="88"/>
    </w:p>
    <w:p w14:paraId="26F58CA7" w14:textId="77777777" w:rsidR="000F298B" w:rsidRDefault="000F298B" w:rsidP="000F298B">
      <w:pPr>
        <w:pStyle w:val="berschrift3"/>
      </w:pPr>
      <w:bookmarkStart w:id="89" w:name="_Toc214317230"/>
      <w:r>
        <w:t>17.64</w:t>
      </w:r>
      <w:r>
        <w:tab/>
        <w:t>IMS Optimization for HSS Group ID in an SBA environment [TEI17_IMSGID]</w:t>
      </w:r>
      <w:bookmarkEnd w:id="89"/>
    </w:p>
    <w:p w14:paraId="68F0A86A" w14:textId="77777777" w:rsidR="000F298B" w:rsidRDefault="000F298B" w:rsidP="000F298B">
      <w:pPr>
        <w:pStyle w:val="berschrift3"/>
      </w:pPr>
      <w:bookmarkStart w:id="90" w:name="_Toc214317231"/>
      <w:r>
        <w:t>17.65</w:t>
      </w:r>
      <w:r>
        <w:tab/>
        <w:t>CT aspects of NB-IoT/</w:t>
      </w:r>
      <w:proofErr w:type="spellStart"/>
      <w:r>
        <w:t>eMTC</w:t>
      </w:r>
      <w:proofErr w:type="spellEnd"/>
      <w:r>
        <w:t xml:space="preserve"> Non-Terrestrial Networks in EPS [</w:t>
      </w:r>
      <w:proofErr w:type="spellStart"/>
      <w:r>
        <w:t>IoT_SAT_ARCH_EPS</w:t>
      </w:r>
      <w:proofErr w:type="spellEnd"/>
      <w:r>
        <w:t>]</w:t>
      </w:r>
      <w:bookmarkEnd w:id="90"/>
    </w:p>
    <w:p w14:paraId="267BE1CF" w14:textId="77777777" w:rsidR="000F298B" w:rsidRDefault="000F298B" w:rsidP="000F298B">
      <w:pPr>
        <w:pStyle w:val="berschrift3"/>
      </w:pPr>
      <w:bookmarkStart w:id="91" w:name="_Toc214317232"/>
      <w:r>
        <w:t>17.66</w:t>
      </w:r>
      <w:r>
        <w:tab/>
        <w:t>Repository for the 3GPP Allocated Port Numbers for New 3GPP Interfaces [</w:t>
      </w:r>
      <w:proofErr w:type="spellStart"/>
      <w:r>
        <w:t>PortAl</w:t>
      </w:r>
      <w:proofErr w:type="spellEnd"/>
      <w:r>
        <w:t>]</w:t>
      </w:r>
      <w:bookmarkEnd w:id="91"/>
    </w:p>
    <w:p w14:paraId="06739496" w14:textId="77777777" w:rsidR="000F298B" w:rsidRDefault="000F298B" w:rsidP="000F298B">
      <w:pPr>
        <w:pStyle w:val="berschrift3"/>
      </w:pPr>
      <w:bookmarkStart w:id="92" w:name="_Toc214317233"/>
      <w:r>
        <w:t>17.67</w:t>
      </w:r>
      <w:r>
        <w:tab/>
        <w:t>Non-Seamless WLAN offload Authentication in 5GS [NSWO_5G]</w:t>
      </w:r>
      <w:bookmarkEnd w:id="92"/>
    </w:p>
    <w:p w14:paraId="028D730B" w14:textId="77777777" w:rsidR="000F298B" w:rsidRDefault="000F298B" w:rsidP="000F298B">
      <w:pPr>
        <w:pStyle w:val="berschrift3"/>
      </w:pPr>
      <w:bookmarkStart w:id="93" w:name="_Toc214317234"/>
      <w:r>
        <w:lastRenderedPageBreak/>
        <w:t>17.68</w:t>
      </w:r>
      <w:r>
        <w:tab/>
        <w:t>CT aspects of AKMA TLS protocol profiles [AKMA_TLS]</w:t>
      </w:r>
      <w:bookmarkEnd w:id="93"/>
    </w:p>
    <w:p w14:paraId="4C2B5783" w14:textId="77777777" w:rsidR="000F298B" w:rsidRDefault="000F298B" w:rsidP="000F298B">
      <w:pPr>
        <w:pStyle w:val="berschrift3"/>
      </w:pPr>
      <w:bookmarkStart w:id="94" w:name="_Toc214317235"/>
      <w:r>
        <w:t>17.69</w:t>
      </w:r>
      <w:r>
        <w:tab/>
        <w:t xml:space="preserve">Modifying </w:t>
      </w:r>
      <w:proofErr w:type="spellStart"/>
      <w:r>
        <w:t>PASSporT</w:t>
      </w:r>
      <w:proofErr w:type="spellEnd"/>
      <w:r>
        <w:t xml:space="preserve"> signing and verification [SPECTRE_Ph3]</w:t>
      </w:r>
      <w:bookmarkEnd w:id="94"/>
    </w:p>
    <w:p w14:paraId="7D571C29" w14:textId="77777777" w:rsidR="000F298B" w:rsidRDefault="000F298B" w:rsidP="000F298B">
      <w:pPr>
        <w:pStyle w:val="berschrift3"/>
      </w:pPr>
      <w:bookmarkStart w:id="95" w:name="_Toc214317236"/>
      <w:r>
        <w:t>17.70</w:t>
      </w:r>
      <w:r>
        <w:tab/>
        <w:t>CT aspects of enhancement of RAN Slicing for NR [</w:t>
      </w:r>
      <w:proofErr w:type="spellStart"/>
      <w:r>
        <w:t>NRslice</w:t>
      </w:r>
      <w:proofErr w:type="spellEnd"/>
      <w:r>
        <w:t>]</w:t>
      </w:r>
      <w:bookmarkEnd w:id="95"/>
    </w:p>
    <w:p w14:paraId="679C4658" w14:textId="77777777" w:rsidR="000F298B" w:rsidRDefault="000F298B" w:rsidP="000F298B">
      <w:pPr>
        <w:pStyle w:val="berschrift3"/>
      </w:pPr>
      <w:bookmarkStart w:id="96" w:name="_Toc214317237"/>
      <w:r>
        <w:t>17.71</w:t>
      </w:r>
      <w:r>
        <w:tab/>
        <w:t>CT aspects of 5GMS AF Event Exposure [EVEX]</w:t>
      </w:r>
      <w:bookmarkEnd w:id="96"/>
    </w:p>
    <w:p w14:paraId="477A0DCA" w14:textId="77777777" w:rsidR="000F298B" w:rsidRDefault="000F298B" w:rsidP="000F298B">
      <w:pPr>
        <w:pStyle w:val="berschrift3"/>
      </w:pPr>
      <w:bookmarkStart w:id="97" w:name="_Toc214317238"/>
      <w:r>
        <w:t>17.72</w:t>
      </w:r>
      <w:r>
        <w:tab/>
        <w:t>Update of conformance test specifications to Rel-17 [UEConTest_R17]</w:t>
      </w:r>
      <w:bookmarkEnd w:id="97"/>
    </w:p>
    <w:p w14:paraId="4DE39316" w14:textId="77777777" w:rsidR="000F298B" w:rsidRDefault="000F298B" w:rsidP="000F298B">
      <w:pPr>
        <w:pStyle w:val="berschrift3"/>
      </w:pPr>
      <w:bookmarkStart w:id="98" w:name="_Toc214317239"/>
      <w:r>
        <w:t>17.73</w:t>
      </w:r>
      <w:r>
        <w:tab/>
        <w:t>Any other Rel-17 Work item or Study item</w:t>
      </w:r>
      <w:bookmarkEnd w:id="98"/>
    </w:p>
    <w:p w14:paraId="2D3F1EBE" w14:textId="77777777" w:rsidR="000F298B" w:rsidRDefault="000F298B" w:rsidP="000F298B">
      <w:pPr>
        <w:pStyle w:val="berschrift2"/>
      </w:pPr>
      <w:bookmarkStart w:id="99" w:name="_Toc214317240"/>
      <w:r>
        <w:t>18</w:t>
      </w:r>
      <w:r>
        <w:tab/>
        <w:t>Release 18</w:t>
      </w:r>
      <w:bookmarkEnd w:id="99"/>
    </w:p>
    <w:p w14:paraId="1B6D9AD7" w14:textId="77777777" w:rsidR="000F298B" w:rsidRDefault="000F298B" w:rsidP="000F298B">
      <w:pPr>
        <w:pStyle w:val="berschrift3"/>
      </w:pPr>
      <w:bookmarkStart w:id="100" w:name="_Toc214317241"/>
      <w:r>
        <w:t>18.1</w:t>
      </w:r>
      <w:r>
        <w:tab/>
        <w:t>Rel-18 Exception sheets or other Rel-18 work planning</w:t>
      </w:r>
      <w:bookmarkEnd w:id="100"/>
    </w:p>
    <w:p w14:paraId="02F34251" w14:textId="77777777" w:rsidR="000F298B" w:rsidRDefault="000F298B" w:rsidP="000F298B">
      <w:pPr>
        <w:pStyle w:val="berschrift3"/>
      </w:pPr>
      <w:bookmarkStart w:id="101" w:name="_Toc214317242"/>
      <w:r>
        <w:t>18.2</w:t>
      </w:r>
      <w:r>
        <w:tab/>
        <w:t>New WIDs/SIDs for Rel-18</w:t>
      </w:r>
      <w:bookmarkEnd w:id="101"/>
    </w:p>
    <w:p w14:paraId="49E5BD44" w14:textId="77777777" w:rsidR="000F298B" w:rsidRDefault="000F298B" w:rsidP="000F298B">
      <w:pPr>
        <w:pStyle w:val="berschrift3"/>
      </w:pPr>
      <w:bookmarkStart w:id="102" w:name="_Toc214317243"/>
      <w:r>
        <w:t>18.3</w:t>
      </w:r>
      <w:r>
        <w:tab/>
        <w:t>Revised WIDs/SIDs for Rel-18</w:t>
      </w:r>
      <w:bookmarkEnd w:id="102"/>
    </w:p>
    <w:p w14:paraId="00E9E410" w14:textId="77777777" w:rsidR="000F298B" w:rsidRDefault="000F298B" w:rsidP="000F298B">
      <w:pPr>
        <w:pStyle w:val="berschrift3"/>
      </w:pPr>
      <w:bookmarkStart w:id="103" w:name="_Toc214317244"/>
      <w:r>
        <w:t>18.4</w:t>
      </w:r>
      <w:r>
        <w:tab/>
        <w:t>TEI18 [TEI18]</w:t>
      </w:r>
      <w:bookmarkEnd w:id="103"/>
    </w:p>
    <w:p w14:paraId="73648B8F" w14:textId="2E44E16E" w:rsidR="000F298B" w:rsidRDefault="000F298B" w:rsidP="000F298B">
      <w:pPr>
        <w:rPr>
          <w:rFonts w:ascii="Arial" w:hAnsi="Arial" w:cs="Arial"/>
          <w:b/>
          <w:sz w:val="24"/>
        </w:rPr>
      </w:pPr>
      <w:r>
        <w:rPr>
          <w:rFonts w:ascii="Arial" w:hAnsi="Arial" w:cs="Arial"/>
          <w:b/>
          <w:color w:val="0000FF"/>
          <w:sz w:val="24"/>
        </w:rPr>
        <w:t>C6-250419</w:t>
      </w:r>
      <w:r>
        <w:rPr>
          <w:rFonts w:ascii="Arial" w:hAnsi="Arial" w:cs="Arial"/>
          <w:b/>
          <w:color w:val="0000FF"/>
          <w:sz w:val="24"/>
        </w:rPr>
        <w:tab/>
      </w:r>
      <w:r>
        <w:rPr>
          <w:rFonts w:ascii="Arial" w:hAnsi="Arial" w:cs="Arial"/>
          <w:b/>
          <w:sz w:val="24"/>
        </w:rPr>
        <w:t>Correction to 5G NSWO TC 5.7.1 and 5.7.2</w:t>
      </w:r>
    </w:p>
    <w:p w14:paraId="1F406762"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proofErr w:type="gramStart"/>
      <w:r>
        <w:rPr>
          <w:i/>
        </w:rPr>
        <w:tab/>
        <w:t xml:space="preserve">  CR</w:t>
      </w:r>
      <w:proofErr w:type="gramEnd"/>
      <w:r>
        <w:rPr>
          <w:i/>
        </w:rPr>
        <w:t>-</w:t>
      </w:r>
      <w:proofErr w:type="gramStart"/>
      <w:r>
        <w:rPr>
          <w:i/>
        </w:rPr>
        <w:t>0593  Cat</w:t>
      </w:r>
      <w:proofErr w:type="gramEnd"/>
      <w:r>
        <w:rPr>
          <w:i/>
        </w:rPr>
        <w:t>: F (Rel-18)</w:t>
      </w:r>
      <w:r>
        <w:rPr>
          <w:i/>
        </w:rPr>
        <w:br/>
      </w:r>
      <w:r>
        <w:rPr>
          <w:i/>
        </w:rPr>
        <w:br/>
      </w:r>
      <w:r>
        <w:rPr>
          <w:i/>
        </w:rPr>
        <w:tab/>
      </w:r>
      <w:r>
        <w:rPr>
          <w:i/>
        </w:rPr>
        <w:tab/>
      </w:r>
      <w:r>
        <w:rPr>
          <w:i/>
        </w:rPr>
        <w:tab/>
      </w:r>
      <w:r>
        <w:rPr>
          <w:i/>
        </w:rPr>
        <w:tab/>
      </w:r>
      <w:r>
        <w:rPr>
          <w:i/>
        </w:rPr>
        <w:tab/>
        <w:t>Source: MediaTek Inc.</w:t>
      </w:r>
    </w:p>
    <w:p w14:paraId="7AE8D6D5"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D3A65" w14:textId="363B89D8" w:rsidR="000F298B" w:rsidRDefault="000F298B" w:rsidP="000F298B">
      <w:pPr>
        <w:rPr>
          <w:rFonts w:ascii="Arial" w:hAnsi="Arial" w:cs="Arial"/>
          <w:b/>
          <w:sz w:val="24"/>
        </w:rPr>
      </w:pPr>
      <w:r>
        <w:rPr>
          <w:rFonts w:ascii="Arial" w:hAnsi="Arial" w:cs="Arial"/>
          <w:b/>
          <w:color w:val="0000FF"/>
          <w:sz w:val="24"/>
        </w:rPr>
        <w:t>C6-250420</w:t>
      </w:r>
      <w:r>
        <w:rPr>
          <w:rFonts w:ascii="Arial" w:hAnsi="Arial" w:cs="Arial"/>
          <w:b/>
          <w:color w:val="0000FF"/>
          <w:sz w:val="24"/>
        </w:rPr>
        <w:tab/>
      </w:r>
      <w:r>
        <w:rPr>
          <w:rFonts w:ascii="Arial" w:hAnsi="Arial" w:cs="Arial"/>
          <w:b/>
          <w:sz w:val="24"/>
        </w:rPr>
        <w:t>Move clause 4A after clause 4</w:t>
      </w:r>
    </w:p>
    <w:p w14:paraId="0876A053"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proofErr w:type="gramStart"/>
      <w:r>
        <w:rPr>
          <w:i/>
        </w:rPr>
        <w:tab/>
        <w:t xml:space="preserve">  CR</w:t>
      </w:r>
      <w:proofErr w:type="gramEnd"/>
      <w:r>
        <w:rPr>
          <w:i/>
        </w:rPr>
        <w:t>-</w:t>
      </w:r>
      <w:proofErr w:type="gramStart"/>
      <w:r>
        <w:rPr>
          <w:i/>
        </w:rPr>
        <w:t>0594  Cat</w:t>
      </w:r>
      <w:proofErr w:type="gramEnd"/>
      <w:r>
        <w:rPr>
          <w:i/>
        </w:rPr>
        <w:t>: F (Rel-18)</w:t>
      </w:r>
      <w:r>
        <w:rPr>
          <w:i/>
        </w:rPr>
        <w:br/>
      </w:r>
      <w:r>
        <w:rPr>
          <w:i/>
        </w:rPr>
        <w:br/>
      </w:r>
      <w:r>
        <w:rPr>
          <w:i/>
        </w:rPr>
        <w:tab/>
      </w:r>
      <w:r>
        <w:rPr>
          <w:i/>
        </w:rPr>
        <w:tab/>
      </w:r>
      <w:r>
        <w:rPr>
          <w:i/>
        </w:rPr>
        <w:tab/>
      </w:r>
      <w:r>
        <w:rPr>
          <w:i/>
        </w:rPr>
        <w:tab/>
      </w:r>
      <w:r>
        <w:rPr>
          <w:i/>
        </w:rPr>
        <w:tab/>
        <w:t>Source: MediaTek Inc.</w:t>
      </w:r>
    </w:p>
    <w:p w14:paraId="4782CBBF" w14:textId="77777777" w:rsidR="000F298B" w:rsidRDefault="000F298B" w:rsidP="000F298B">
      <w:pPr>
        <w:rPr>
          <w:rFonts w:ascii="Arial" w:hAnsi="Arial" w:cs="Arial"/>
          <w:b/>
        </w:rPr>
      </w:pPr>
      <w:r>
        <w:rPr>
          <w:rFonts w:ascii="Arial" w:hAnsi="Arial" w:cs="Arial"/>
          <w:b/>
        </w:rPr>
        <w:t xml:space="preserve">Abstract: </w:t>
      </w:r>
    </w:p>
    <w:p w14:paraId="4C7611B0" w14:textId="77777777" w:rsidR="000F298B" w:rsidRDefault="000F298B" w:rsidP="000F298B">
      <w:r>
        <w:t>Clause 4A was moved after clause 4.</w:t>
      </w:r>
    </w:p>
    <w:p w14:paraId="2FD292EE" w14:textId="77777777" w:rsidR="000F298B" w:rsidRDefault="000F298B" w:rsidP="000F298B">
      <w:r>
        <w:t>[xx] was updated as [56] for TS 33.203.</w:t>
      </w:r>
    </w:p>
    <w:p w14:paraId="625EE6B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2DF05" w14:textId="0B7ABF0F" w:rsidR="000F298B" w:rsidRDefault="000F298B" w:rsidP="000F298B">
      <w:pPr>
        <w:rPr>
          <w:rFonts w:ascii="Arial" w:hAnsi="Arial" w:cs="Arial"/>
          <w:b/>
          <w:sz w:val="24"/>
        </w:rPr>
      </w:pPr>
      <w:r>
        <w:rPr>
          <w:rFonts w:ascii="Arial" w:hAnsi="Arial" w:cs="Arial"/>
          <w:b/>
          <w:color w:val="0000FF"/>
          <w:sz w:val="24"/>
        </w:rPr>
        <w:t>C6-250421</w:t>
      </w:r>
      <w:r>
        <w:rPr>
          <w:rFonts w:ascii="Arial" w:hAnsi="Arial" w:cs="Arial"/>
          <w:b/>
          <w:color w:val="0000FF"/>
          <w:sz w:val="24"/>
        </w:rPr>
        <w:tab/>
      </w:r>
      <w:r>
        <w:rPr>
          <w:rFonts w:ascii="Arial" w:hAnsi="Arial" w:cs="Arial"/>
          <w:b/>
          <w:sz w:val="24"/>
        </w:rPr>
        <w:t>Correction to clauses for 5G Registration on 3GPP access with IMS service</w:t>
      </w:r>
    </w:p>
    <w:p w14:paraId="6F71D84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proofErr w:type="gramStart"/>
      <w:r>
        <w:rPr>
          <w:i/>
        </w:rPr>
        <w:tab/>
        <w:t xml:space="preserve">  CR</w:t>
      </w:r>
      <w:proofErr w:type="gramEnd"/>
      <w:r>
        <w:rPr>
          <w:i/>
        </w:rPr>
        <w:t>-</w:t>
      </w:r>
      <w:proofErr w:type="gramStart"/>
      <w:r>
        <w:rPr>
          <w:i/>
        </w:rPr>
        <w:t>0595  Cat</w:t>
      </w:r>
      <w:proofErr w:type="gramEnd"/>
      <w:r>
        <w:rPr>
          <w:i/>
        </w:rPr>
        <w:t>: F (Rel-18)</w:t>
      </w:r>
      <w:r>
        <w:rPr>
          <w:i/>
        </w:rPr>
        <w:br/>
      </w:r>
      <w:r>
        <w:rPr>
          <w:i/>
        </w:rPr>
        <w:br/>
      </w:r>
      <w:r>
        <w:rPr>
          <w:i/>
        </w:rPr>
        <w:tab/>
      </w:r>
      <w:r>
        <w:rPr>
          <w:i/>
        </w:rPr>
        <w:tab/>
      </w:r>
      <w:r>
        <w:rPr>
          <w:i/>
        </w:rPr>
        <w:tab/>
      </w:r>
      <w:r>
        <w:rPr>
          <w:i/>
        </w:rPr>
        <w:tab/>
      </w:r>
      <w:r>
        <w:rPr>
          <w:i/>
        </w:rPr>
        <w:tab/>
        <w:t>Source: MediaTek Inc.</w:t>
      </w:r>
    </w:p>
    <w:p w14:paraId="492125F4" w14:textId="77777777" w:rsidR="000F298B" w:rsidRDefault="000F298B" w:rsidP="000F298B">
      <w:pPr>
        <w:rPr>
          <w:rFonts w:ascii="Arial" w:hAnsi="Arial" w:cs="Arial"/>
          <w:b/>
        </w:rPr>
      </w:pPr>
      <w:r>
        <w:rPr>
          <w:rFonts w:ascii="Arial" w:hAnsi="Arial" w:cs="Arial"/>
          <w:b/>
        </w:rPr>
        <w:lastRenderedPageBreak/>
        <w:t xml:space="preserve">Abstract: </w:t>
      </w:r>
    </w:p>
    <w:p w14:paraId="53506AE2" w14:textId="77777777" w:rsidR="000F298B" w:rsidRDefault="000F298B" w:rsidP="000F298B">
      <w:r>
        <w:t>Clause number and spec reference were updated in clauses 3.5, 4A.3 and Annex B.</w:t>
      </w:r>
    </w:p>
    <w:p w14:paraId="1F1012D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3A8CD" w14:textId="343897A4" w:rsidR="000F298B" w:rsidRDefault="000F298B" w:rsidP="000F298B">
      <w:pPr>
        <w:rPr>
          <w:rFonts w:ascii="Arial" w:hAnsi="Arial" w:cs="Arial"/>
          <w:b/>
          <w:sz w:val="24"/>
        </w:rPr>
      </w:pPr>
      <w:r>
        <w:rPr>
          <w:rFonts w:ascii="Arial" w:hAnsi="Arial" w:cs="Arial"/>
          <w:b/>
          <w:color w:val="0000FF"/>
          <w:sz w:val="24"/>
        </w:rPr>
        <w:t>C6-250422</w:t>
      </w:r>
      <w:r>
        <w:rPr>
          <w:rFonts w:ascii="Arial" w:hAnsi="Arial" w:cs="Arial"/>
          <w:b/>
          <w:color w:val="0000FF"/>
          <w:sz w:val="24"/>
        </w:rPr>
        <w:tab/>
      </w:r>
      <w:r>
        <w:rPr>
          <w:rFonts w:ascii="Arial" w:hAnsi="Arial" w:cs="Arial"/>
          <w:b/>
          <w:sz w:val="24"/>
        </w:rPr>
        <w:t>Correction to SUCI calculation TC 5.3.17</w:t>
      </w:r>
    </w:p>
    <w:p w14:paraId="5F79EA82"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proofErr w:type="gramStart"/>
      <w:r>
        <w:rPr>
          <w:i/>
        </w:rPr>
        <w:tab/>
        <w:t xml:space="preserve">  CR</w:t>
      </w:r>
      <w:proofErr w:type="gramEnd"/>
      <w:r>
        <w:rPr>
          <w:i/>
        </w:rPr>
        <w:t>-</w:t>
      </w:r>
      <w:proofErr w:type="gramStart"/>
      <w:r>
        <w:rPr>
          <w:i/>
        </w:rPr>
        <w:t>0028  Cat</w:t>
      </w:r>
      <w:proofErr w:type="gramEnd"/>
      <w:r>
        <w:rPr>
          <w:i/>
        </w:rPr>
        <w:t>: F (Rel-18)</w:t>
      </w:r>
      <w:r>
        <w:rPr>
          <w:i/>
        </w:rPr>
        <w:br/>
      </w:r>
      <w:r>
        <w:rPr>
          <w:i/>
        </w:rPr>
        <w:br/>
      </w:r>
      <w:r>
        <w:rPr>
          <w:i/>
        </w:rPr>
        <w:tab/>
      </w:r>
      <w:r>
        <w:rPr>
          <w:i/>
        </w:rPr>
        <w:tab/>
      </w:r>
      <w:r>
        <w:rPr>
          <w:i/>
        </w:rPr>
        <w:tab/>
      </w:r>
      <w:r>
        <w:rPr>
          <w:i/>
        </w:rPr>
        <w:tab/>
      </w:r>
      <w:r>
        <w:rPr>
          <w:i/>
        </w:rPr>
        <w:tab/>
        <w:t>Source: MediaTek Inc.</w:t>
      </w:r>
    </w:p>
    <w:p w14:paraId="5481AF55" w14:textId="77777777" w:rsidR="000F298B" w:rsidRDefault="000F298B" w:rsidP="000F298B">
      <w:pPr>
        <w:rPr>
          <w:rFonts w:ascii="Arial" w:hAnsi="Arial" w:cs="Arial"/>
          <w:b/>
        </w:rPr>
      </w:pPr>
      <w:r>
        <w:rPr>
          <w:rFonts w:ascii="Arial" w:hAnsi="Arial" w:cs="Arial"/>
          <w:b/>
        </w:rPr>
        <w:t xml:space="preserve">Abstract: </w:t>
      </w:r>
    </w:p>
    <w:p w14:paraId="6BA5C805" w14:textId="77777777" w:rsidR="000F298B" w:rsidRDefault="000F298B" w:rsidP="000F298B">
      <w:r>
        <w:t>The Protection Scheme Identifier List data object length was corrected to “06”.</w:t>
      </w:r>
    </w:p>
    <w:p w14:paraId="1692F0B7" w14:textId="77777777" w:rsidR="000F298B" w:rsidRDefault="000F298B" w:rsidP="000F298B">
      <w:r>
        <w:t>The “Key Index 1” was corrected to “01”.</w:t>
      </w:r>
    </w:p>
    <w:p w14:paraId="6C7CBEC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86D38" w14:textId="5FA39431" w:rsidR="000F298B" w:rsidRDefault="000F298B" w:rsidP="000F298B">
      <w:pPr>
        <w:rPr>
          <w:rFonts w:ascii="Arial" w:hAnsi="Arial" w:cs="Arial"/>
          <w:b/>
          <w:sz w:val="24"/>
        </w:rPr>
      </w:pPr>
      <w:r>
        <w:rPr>
          <w:rFonts w:ascii="Arial" w:hAnsi="Arial" w:cs="Arial"/>
          <w:b/>
          <w:color w:val="0000FF"/>
          <w:sz w:val="24"/>
        </w:rPr>
        <w:t>C6-250426</w:t>
      </w:r>
      <w:r>
        <w:rPr>
          <w:rFonts w:ascii="Arial" w:hAnsi="Arial" w:cs="Arial"/>
          <w:b/>
          <w:color w:val="0000FF"/>
          <w:sz w:val="24"/>
        </w:rPr>
        <w:tab/>
      </w:r>
      <w:r>
        <w:rPr>
          <w:rFonts w:ascii="Arial" w:hAnsi="Arial" w:cs="Arial"/>
          <w:b/>
          <w:sz w:val="24"/>
        </w:rPr>
        <w:t>Correction to 5G AKA TC 15.3.1 and 15.4.2</w:t>
      </w:r>
    </w:p>
    <w:p w14:paraId="76B4E752"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proofErr w:type="gramStart"/>
      <w:r>
        <w:rPr>
          <w:i/>
        </w:rPr>
        <w:tab/>
        <w:t xml:space="preserve">  CR</w:t>
      </w:r>
      <w:proofErr w:type="gramEnd"/>
      <w:r>
        <w:rPr>
          <w:i/>
        </w:rPr>
        <w:t>-</w:t>
      </w:r>
      <w:proofErr w:type="gramStart"/>
      <w:r>
        <w:rPr>
          <w:i/>
        </w:rPr>
        <w:t>0596  Cat</w:t>
      </w:r>
      <w:proofErr w:type="gramEnd"/>
      <w:r>
        <w:rPr>
          <w:i/>
        </w:rPr>
        <w:t>: F (Rel-18)</w:t>
      </w:r>
      <w:r>
        <w:rPr>
          <w:i/>
        </w:rPr>
        <w:br/>
      </w:r>
      <w:r>
        <w:rPr>
          <w:i/>
        </w:rPr>
        <w:br/>
      </w:r>
      <w:r>
        <w:rPr>
          <w:i/>
        </w:rPr>
        <w:tab/>
      </w:r>
      <w:r>
        <w:rPr>
          <w:i/>
        </w:rPr>
        <w:tab/>
      </w:r>
      <w:r>
        <w:rPr>
          <w:i/>
        </w:rPr>
        <w:tab/>
      </w:r>
      <w:r>
        <w:rPr>
          <w:i/>
        </w:rPr>
        <w:tab/>
      </w:r>
      <w:r>
        <w:rPr>
          <w:i/>
        </w:rPr>
        <w:tab/>
        <w:t>Source: MediaTek Inc.</w:t>
      </w:r>
    </w:p>
    <w:p w14:paraId="4FFAC3F3" w14:textId="77777777" w:rsidR="000F298B" w:rsidRDefault="000F298B" w:rsidP="000F298B">
      <w:pPr>
        <w:rPr>
          <w:rFonts w:ascii="Arial" w:hAnsi="Arial" w:cs="Arial"/>
          <w:b/>
        </w:rPr>
      </w:pPr>
      <w:r>
        <w:rPr>
          <w:rFonts w:ascii="Arial" w:hAnsi="Arial" w:cs="Arial"/>
          <w:b/>
        </w:rPr>
        <w:t xml:space="preserve">Abstract: </w:t>
      </w:r>
    </w:p>
    <w:p w14:paraId="398121B2" w14:textId="77777777" w:rsidR="000F298B" w:rsidRDefault="000F298B" w:rsidP="000F298B">
      <w:r>
        <w:t xml:space="preserve">The </w:t>
      </w:r>
      <w:proofErr w:type="spellStart"/>
      <w:r>
        <w:t>ngKSI</w:t>
      </w:r>
      <w:proofErr w:type="spellEnd"/>
      <w:r>
        <w:t xml:space="preserve"> TLV object was updated in TC 15.3.1 and 15.4.1.</w:t>
      </w:r>
    </w:p>
    <w:p w14:paraId="721F9206" w14:textId="77777777" w:rsidR="000F298B" w:rsidRDefault="000F298B" w:rsidP="000F298B">
      <w:r>
        <w:t>Clause 4.y and spec reference of TS 23.502 were updated.</w:t>
      </w:r>
    </w:p>
    <w:p w14:paraId="7E931DF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06C84" w14:textId="30F9BA73" w:rsidR="000F298B" w:rsidRDefault="000F298B" w:rsidP="000F298B">
      <w:pPr>
        <w:rPr>
          <w:rFonts w:ascii="Arial" w:hAnsi="Arial" w:cs="Arial"/>
          <w:b/>
          <w:sz w:val="24"/>
        </w:rPr>
      </w:pPr>
      <w:r>
        <w:rPr>
          <w:rFonts w:ascii="Arial" w:hAnsi="Arial" w:cs="Arial"/>
          <w:b/>
          <w:color w:val="0000FF"/>
          <w:sz w:val="24"/>
        </w:rPr>
        <w:t>C6-250427</w:t>
      </w:r>
      <w:r>
        <w:rPr>
          <w:rFonts w:ascii="Arial" w:hAnsi="Arial" w:cs="Arial"/>
          <w:b/>
          <w:color w:val="0000FF"/>
          <w:sz w:val="24"/>
        </w:rPr>
        <w:tab/>
      </w:r>
      <w:r>
        <w:rPr>
          <w:rFonts w:ascii="Arial" w:hAnsi="Arial" w:cs="Arial"/>
          <w:b/>
          <w:sz w:val="24"/>
        </w:rPr>
        <w:t>Correction to 5G-AKA TC 15.2.5</w:t>
      </w:r>
    </w:p>
    <w:p w14:paraId="008D88C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proofErr w:type="gramStart"/>
      <w:r>
        <w:rPr>
          <w:i/>
        </w:rPr>
        <w:tab/>
        <w:t xml:space="preserve">  CR</w:t>
      </w:r>
      <w:proofErr w:type="gramEnd"/>
      <w:r>
        <w:rPr>
          <w:i/>
        </w:rPr>
        <w:t>-</w:t>
      </w:r>
      <w:proofErr w:type="gramStart"/>
      <w:r>
        <w:rPr>
          <w:i/>
        </w:rPr>
        <w:t>0597  Cat</w:t>
      </w:r>
      <w:proofErr w:type="gramEnd"/>
      <w:r>
        <w:rPr>
          <w:i/>
        </w:rPr>
        <w:t>: F (Rel-18)</w:t>
      </w:r>
      <w:r>
        <w:rPr>
          <w:i/>
        </w:rPr>
        <w:br/>
      </w:r>
      <w:r>
        <w:rPr>
          <w:i/>
        </w:rPr>
        <w:br/>
      </w:r>
      <w:r>
        <w:rPr>
          <w:i/>
        </w:rPr>
        <w:tab/>
      </w:r>
      <w:r>
        <w:rPr>
          <w:i/>
        </w:rPr>
        <w:tab/>
      </w:r>
      <w:r>
        <w:rPr>
          <w:i/>
        </w:rPr>
        <w:tab/>
      </w:r>
      <w:r>
        <w:rPr>
          <w:i/>
        </w:rPr>
        <w:tab/>
      </w:r>
      <w:r>
        <w:rPr>
          <w:i/>
        </w:rPr>
        <w:tab/>
        <w:t>Source: MediaTek Inc.</w:t>
      </w:r>
    </w:p>
    <w:p w14:paraId="2C0DE552" w14:textId="77777777" w:rsidR="000F298B" w:rsidRDefault="000F298B" w:rsidP="000F298B">
      <w:pPr>
        <w:rPr>
          <w:rFonts w:ascii="Arial" w:hAnsi="Arial" w:cs="Arial"/>
          <w:b/>
        </w:rPr>
      </w:pPr>
      <w:r>
        <w:rPr>
          <w:rFonts w:ascii="Arial" w:hAnsi="Arial" w:cs="Arial"/>
          <w:b/>
        </w:rPr>
        <w:t xml:space="preserve">Abstract: </w:t>
      </w:r>
    </w:p>
    <w:p w14:paraId="6147839C" w14:textId="77777777" w:rsidR="000F298B" w:rsidRDefault="000F298B" w:rsidP="000F298B">
      <w:r>
        <w:t>The Identifiers of selected NAS integrity and encryption algorithms were updated from “</w:t>
      </w:r>
      <w:proofErr w:type="gramStart"/>
      <w:r>
        <w:t>01”(</w:t>
      </w:r>
      <w:proofErr w:type="gramEnd"/>
      <w:r>
        <w:t>5G-EA0 and 128-5G-IA1) to “11” (128-5G-EA1 and 128-5G-IA1) in EF5GS3GPPNSC.</w:t>
      </w:r>
    </w:p>
    <w:p w14:paraId="73400BE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D42E8" w14:textId="04E67AB5" w:rsidR="000F298B" w:rsidRDefault="000F298B" w:rsidP="000F298B">
      <w:pPr>
        <w:rPr>
          <w:rFonts w:ascii="Arial" w:hAnsi="Arial" w:cs="Arial"/>
          <w:b/>
          <w:sz w:val="24"/>
        </w:rPr>
      </w:pPr>
      <w:r>
        <w:rPr>
          <w:rFonts w:ascii="Arial" w:hAnsi="Arial" w:cs="Arial"/>
          <w:b/>
          <w:color w:val="0000FF"/>
          <w:sz w:val="24"/>
        </w:rPr>
        <w:t>C6-250428</w:t>
      </w:r>
      <w:r>
        <w:rPr>
          <w:rFonts w:ascii="Arial" w:hAnsi="Arial" w:cs="Arial"/>
          <w:b/>
          <w:color w:val="0000FF"/>
          <w:sz w:val="24"/>
        </w:rPr>
        <w:tab/>
      </w:r>
      <w:r>
        <w:rPr>
          <w:rFonts w:ascii="Arial" w:hAnsi="Arial" w:cs="Arial"/>
          <w:b/>
          <w:sz w:val="24"/>
        </w:rPr>
        <w:t>Correction to SUCI calculation TC 5.3.12</w:t>
      </w:r>
    </w:p>
    <w:p w14:paraId="6583E5BF"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proofErr w:type="gramStart"/>
      <w:r>
        <w:rPr>
          <w:i/>
        </w:rPr>
        <w:tab/>
        <w:t xml:space="preserve">  CR</w:t>
      </w:r>
      <w:proofErr w:type="gramEnd"/>
      <w:r>
        <w:rPr>
          <w:i/>
        </w:rPr>
        <w:t>-</w:t>
      </w:r>
      <w:proofErr w:type="gramStart"/>
      <w:r>
        <w:rPr>
          <w:i/>
        </w:rPr>
        <w:t>0029  Cat</w:t>
      </w:r>
      <w:proofErr w:type="gramEnd"/>
      <w:r>
        <w:rPr>
          <w:i/>
        </w:rPr>
        <w:t>: F (Rel-18)</w:t>
      </w:r>
      <w:r>
        <w:rPr>
          <w:i/>
        </w:rPr>
        <w:br/>
      </w:r>
      <w:r>
        <w:rPr>
          <w:i/>
        </w:rPr>
        <w:br/>
      </w:r>
      <w:r>
        <w:rPr>
          <w:i/>
        </w:rPr>
        <w:tab/>
      </w:r>
      <w:r>
        <w:rPr>
          <w:i/>
        </w:rPr>
        <w:tab/>
      </w:r>
      <w:r>
        <w:rPr>
          <w:i/>
        </w:rPr>
        <w:tab/>
      </w:r>
      <w:r>
        <w:rPr>
          <w:i/>
        </w:rPr>
        <w:tab/>
      </w:r>
      <w:r>
        <w:rPr>
          <w:i/>
        </w:rPr>
        <w:tab/>
        <w:t>Source: MediaTek Inc.</w:t>
      </w:r>
    </w:p>
    <w:p w14:paraId="13CD0170" w14:textId="77777777" w:rsidR="000F298B" w:rsidRDefault="000F298B" w:rsidP="000F298B">
      <w:pPr>
        <w:rPr>
          <w:rFonts w:ascii="Arial" w:hAnsi="Arial" w:cs="Arial"/>
          <w:b/>
        </w:rPr>
      </w:pPr>
      <w:r>
        <w:rPr>
          <w:rFonts w:ascii="Arial" w:hAnsi="Arial" w:cs="Arial"/>
          <w:b/>
        </w:rPr>
        <w:t xml:space="preserve">Abstract: </w:t>
      </w:r>
    </w:p>
    <w:p w14:paraId="7DB26616" w14:textId="77777777" w:rsidR="000F298B" w:rsidRDefault="000F298B" w:rsidP="000F298B">
      <w:r>
        <w:t>Profile B was updated to profile A in step 2.</w:t>
      </w:r>
    </w:p>
    <w:p w14:paraId="2002D1B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48B1A" w14:textId="10625174" w:rsidR="000F298B" w:rsidRDefault="000F298B" w:rsidP="000F298B">
      <w:pPr>
        <w:rPr>
          <w:rFonts w:ascii="Arial" w:hAnsi="Arial" w:cs="Arial"/>
          <w:b/>
          <w:sz w:val="24"/>
        </w:rPr>
      </w:pPr>
      <w:r>
        <w:rPr>
          <w:rFonts w:ascii="Arial" w:hAnsi="Arial" w:cs="Arial"/>
          <w:b/>
          <w:color w:val="0000FF"/>
          <w:sz w:val="24"/>
        </w:rPr>
        <w:t>C6-250429</w:t>
      </w:r>
      <w:r>
        <w:rPr>
          <w:rFonts w:ascii="Arial" w:hAnsi="Arial" w:cs="Arial"/>
          <w:b/>
          <w:color w:val="0000FF"/>
          <w:sz w:val="24"/>
        </w:rPr>
        <w:tab/>
      </w:r>
      <w:r>
        <w:rPr>
          <w:rFonts w:ascii="Arial" w:hAnsi="Arial" w:cs="Arial"/>
          <w:b/>
          <w:sz w:val="24"/>
        </w:rPr>
        <w:t>Correction to UE identification TC 5.3.9</w:t>
      </w:r>
    </w:p>
    <w:p w14:paraId="63E9CDBC" w14:textId="77777777" w:rsidR="000F298B" w:rsidRDefault="000F298B" w:rsidP="000F29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proofErr w:type="gramStart"/>
      <w:r>
        <w:rPr>
          <w:i/>
        </w:rPr>
        <w:tab/>
        <w:t xml:space="preserve">  CR</w:t>
      </w:r>
      <w:proofErr w:type="gramEnd"/>
      <w:r>
        <w:rPr>
          <w:i/>
        </w:rPr>
        <w:t>-</w:t>
      </w:r>
      <w:proofErr w:type="gramStart"/>
      <w:r>
        <w:rPr>
          <w:i/>
        </w:rPr>
        <w:t>0030  Cat</w:t>
      </w:r>
      <w:proofErr w:type="gramEnd"/>
      <w:r>
        <w:rPr>
          <w:i/>
        </w:rPr>
        <w:t>: F (Rel-18)</w:t>
      </w:r>
      <w:r>
        <w:rPr>
          <w:i/>
        </w:rPr>
        <w:br/>
      </w:r>
      <w:r>
        <w:rPr>
          <w:i/>
        </w:rPr>
        <w:br/>
      </w:r>
      <w:r>
        <w:rPr>
          <w:i/>
        </w:rPr>
        <w:tab/>
      </w:r>
      <w:r>
        <w:rPr>
          <w:i/>
        </w:rPr>
        <w:tab/>
      </w:r>
      <w:r>
        <w:rPr>
          <w:i/>
        </w:rPr>
        <w:tab/>
      </w:r>
      <w:r>
        <w:rPr>
          <w:i/>
        </w:rPr>
        <w:tab/>
      </w:r>
      <w:r>
        <w:rPr>
          <w:i/>
        </w:rPr>
        <w:tab/>
        <w:t>Source: MediaTek Inc.</w:t>
      </w:r>
    </w:p>
    <w:p w14:paraId="11EAB1D7" w14:textId="77777777" w:rsidR="000F298B" w:rsidRDefault="000F298B" w:rsidP="000F298B">
      <w:pPr>
        <w:rPr>
          <w:rFonts w:ascii="Arial" w:hAnsi="Arial" w:cs="Arial"/>
          <w:b/>
        </w:rPr>
      </w:pPr>
      <w:r>
        <w:rPr>
          <w:rFonts w:ascii="Arial" w:hAnsi="Arial" w:cs="Arial"/>
          <w:b/>
        </w:rPr>
        <w:t xml:space="preserve">Abstract: </w:t>
      </w:r>
    </w:p>
    <w:p w14:paraId="088DD1B8" w14:textId="77777777" w:rsidR="000F298B" w:rsidRDefault="000F298B" w:rsidP="000F298B">
      <w:r>
        <w:t>Step 6 was updated to include UE reactivation.</w:t>
      </w:r>
    </w:p>
    <w:p w14:paraId="4D6C070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C2F45" w14:textId="29ABD544" w:rsidR="000F298B" w:rsidRDefault="000F298B" w:rsidP="000F298B">
      <w:pPr>
        <w:rPr>
          <w:rFonts w:ascii="Arial" w:hAnsi="Arial" w:cs="Arial"/>
          <w:b/>
          <w:sz w:val="24"/>
        </w:rPr>
      </w:pPr>
      <w:r>
        <w:rPr>
          <w:rFonts w:ascii="Arial" w:hAnsi="Arial" w:cs="Arial"/>
          <w:b/>
          <w:color w:val="0000FF"/>
          <w:sz w:val="24"/>
        </w:rPr>
        <w:t>C6-250430</w:t>
      </w:r>
      <w:r>
        <w:rPr>
          <w:rFonts w:ascii="Arial" w:hAnsi="Arial" w:cs="Arial"/>
          <w:b/>
          <w:color w:val="0000FF"/>
          <w:sz w:val="24"/>
        </w:rPr>
        <w:tab/>
      </w:r>
      <w:r>
        <w:rPr>
          <w:rFonts w:ascii="Arial" w:hAnsi="Arial" w:cs="Arial"/>
          <w:b/>
          <w:sz w:val="24"/>
        </w:rPr>
        <w:t xml:space="preserve">Unify </w:t>
      </w:r>
      <w:proofErr w:type="spellStart"/>
      <w:r>
        <w:rPr>
          <w:rFonts w:ascii="Arial" w:hAnsi="Arial" w:cs="Arial"/>
          <w:b/>
          <w:sz w:val="24"/>
        </w:rPr>
        <w:t>ngKSI</w:t>
      </w:r>
      <w:proofErr w:type="spellEnd"/>
      <w:r>
        <w:rPr>
          <w:rFonts w:ascii="Arial" w:hAnsi="Arial" w:cs="Arial"/>
          <w:b/>
          <w:sz w:val="24"/>
        </w:rPr>
        <w:t xml:space="preserve"> in USIM test cases</w:t>
      </w:r>
    </w:p>
    <w:p w14:paraId="7BC378E6"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proofErr w:type="gramStart"/>
      <w:r>
        <w:rPr>
          <w:i/>
        </w:rPr>
        <w:tab/>
        <w:t xml:space="preserve">  CR</w:t>
      </w:r>
      <w:proofErr w:type="gramEnd"/>
      <w:r>
        <w:rPr>
          <w:i/>
        </w:rPr>
        <w:t>-</w:t>
      </w:r>
      <w:proofErr w:type="gramStart"/>
      <w:r>
        <w:rPr>
          <w:i/>
        </w:rPr>
        <w:t>0598  Cat</w:t>
      </w:r>
      <w:proofErr w:type="gramEnd"/>
      <w:r>
        <w:rPr>
          <w:i/>
        </w:rPr>
        <w:t>: F (Rel-18)</w:t>
      </w:r>
      <w:r>
        <w:rPr>
          <w:i/>
        </w:rPr>
        <w:br/>
      </w:r>
      <w:r>
        <w:rPr>
          <w:i/>
        </w:rPr>
        <w:br/>
      </w:r>
      <w:r>
        <w:rPr>
          <w:i/>
        </w:rPr>
        <w:tab/>
      </w:r>
      <w:r>
        <w:rPr>
          <w:i/>
        </w:rPr>
        <w:tab/>
      </w:r>
      <w:r>
        <w:rPr>
          <w:i/>
        </w:rPr>
        <w:tab/>
      </w:r>
      <w:r>
        <w:rPr>
          <w:i/>
        </w:rPr>
        <w:tab/>
      </w:r>
      <w:r>
        <w:rPr>
          <w:i/>
        </w:rPr>
        <w:tab/>
        <w:t>Source: MediaTek Inc.</w:t>
      </w:r>
    </w:p>
    <w:p w14:paraId="0CDE0350" w14:textId="77777777" w:rsidR="000F298B" w:rsidRDefault="000F298B" w:rsidP="000F298B">
      <w:pPr>
        <w:rPr>
          <w:rFonts w:ascii="Arial" w:hAnsi="Arial" w:cs="Arial"/>
          <w:b/>
        </w:rPr>
      </w:pPr>
      <w:r>
        <w:rPr>
          <w:rFonts w:ascii="Arial" w:hAnsi="Arial" w:cs="Arial"/>
          <w:b/>
        </w:rPr>
        <w:t xml:space="preserve">Abstract: </w:t>
      </w:r>
    </w:p>
    <w:p w14:paraId="5A9BC381" w14:textId="77777777" w:rsidR="000F298B" w:rsidRDefault="000F298B" w:rsidP="000F298B">
      <w:proofErr w:type="spellStart"/>
      <w:r>
        <w:t>ngKSI</w:t>
      </w:r>
      <w:proofErr w:type="spellEnd"/>
      <w:r>
        <w:t xml:space="preserve"> was updated to 1 byte.</w:t>
      </w:r>
    </w:p>
    <w:p w14:paraId="5FD81A91" w14:textId="77777777" w:rsidR="000F298B" w:rsidRDefault="000F298B" w:rsidP="000F298B">
      <w:r>
        <w:t>Editorial corrections.</w:t>
      </w:r>
    </w:p>
    <w:p w14:paraId="3C6C6D8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C6-250511</w:t>
      </w:r>
      <w:r>
        <w:rPr>
          <w:color w:val="993300"/>
          <w:u w:val="single"/>
        </w:rPr>
        <w:t>.</w:t>
      </w:r>
    </w:p>
    <w:p w14:paraId="5D416401" w14:textId="2EC89428" w:rsidR="000F298B" w:rsidRDefault="000F298B" w:rsidP="000F298B">
      <w:pPr>
        <w:rPr>
          <w:rFonts w:ascii="Arial" w:hAnsi="Arial" w:cs="Arial"/>
          <w:b/>
          <w:sz w:val="24"/>
        </w:rPr>
      </w:pPr>
      <w:r>
        <w:rPr>
          <w:rFonts w:ascii="Arial" w:hAnsi="Arial" w:cs="Arial"/>
          <w:b/>
          <w:color w:val="0000FF"/>
          <w:sz w:val="24"/>
        </w:rPr>
        <w:t>C6-250433</w:t>
      </w:r>
      <w:r>
        <w:rPr>
          <w:rFonts w:ascii="Arial" w:hAnsi="Arial" w:cs="Arial"/>
          <w:b/>
          <w:color w:val="0000FF"/>
          <w:sz w:val="24"/>
        </w:rPr>
        <w:tab/>
      </w:r>
      <w:r>
        <w:rPr>
          <w:rFonts w:ascii="Arial" w:hAnsi="Arial" w:cs="Arial"/>
          <w:b/>
          <w:sz w:val="24"/>
        </w:rPr>
        <w:t>Introducing new TCs for GET IDENTITY command in 5G NSWO context</w:t>
      </w:r>
    </w:p>
    <w:p w14:paraId="2EDA4203"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v18.4.0</w:t>
      </w:r>
      <w:proofErr w:type="gramStart"/>
      <w:r>
        <w:rPr>
          <w:i/>
        </w:rPr>
        <w:tab/>
        <w:t xml:space="preserve">  CR</w:t>
      </w:r>
      <w:proofErr w:type="gramEnd"/>
      <w:r>
        <w:rPr>
          <w:i/>
        </w:rPr>
        <w:t>-</w:t>
      </w:r>
      <w:proofErr w:type="gramStart"/>
      <w:r>
        <w:rPr>
          <w:i/>
        </w:rPr>
        <w:t>0087  Cat</w:t>
      </w:r>
      <w:proofErr w:type="gramEnd"/>
      <w:r>
        <w:rPr>
          <w:i/>
        </w:rPr>
        <w:t>: B (Rel-18)</w:t>
      </w:r>
      <w:r>
        <w:rPr>
          <w:i/>
        </w:rPr>
        <w:br/>
      </w:r>
      <w:r>
        <w:rPr>
          <w:i/>
        </w:rPr>
        <w:br/>
      </w:r>
      <w:r>
        <w:rPr>
          <w:i/>
        </w:rPr>
        <w:tab/>
      </w:r>
      <w:r>
        <w:rPr>
          <w:i/>
        </w:rPr>
        <w:tab/>
      </w:r>
      <w:r>
        <w:rPr>
          <w:i/>
        </w:rPr>
        <w:tab/>
      </w:r>
      <w:r>
        <w:rPr>
          <w:i/>
        </w:rPr>
        <w:tab/>
      </w:r>
      <w:r>
        <w:rPr>
          <w:i/>
        </w:rPr>
        <w:tab/>
        <w:t xml:space="preserve">Source: THALES, </w:t>
      </w:r>
      <w:proofErr w:type="spellStart"/>
      <w:r>
        <w:rPr>
          <w:i/>
        </w:rPr>
        <w:t>Comprion</w:t>
      </w:r>
      <w:proofErr w:type="spellEnd"/>
      <w:r>
        <w:rPr>
          <w:i/>
        </w:rPr>
        <w:t xml:space="preserve"> GmbH</w:t>
      </w:r>
    </w:p>
    <w:p w14:paraId="0D9F411A" w14:textId="77777777" w:rsidR="000F298B" w:rsidRDefault="000F298B" w:rsidP="000F298B">
      <w:pPr>
        <w:rPr>
          <w:rFonts w:ascii="Arial" w:hAnsi="Arial" w:cs="Arial"/>
          <w:b/>
        </w:rPr>
      </w:pPr>
      <w:r>
        <w:rPr>
          <w:rFonts w:ascii="Arial" w:hAnsi="Arial" w:cs="Arial"/>
          <w:b/>
        </w:rPr>
        <w:t xml:space="preserve">Abstract: </w:t>
      </w:r>
    </w:p>
    <w:p w14:paraId="28C06813" w14:textId="77777777" w:rsidR="000F298B" w:rsidRDefault="000F298B" w:rsidP="000F298B">
      <w:r>
        <w:t>The CR</w:t>
      </w:r>
    </w:p>
    <w:p w14:paraId="661A541A" w14:textId="77777777" w:rsidR="000F298B" w:rsidRDefault="000F298B" w:rsidP="000F298B">
      <w:r>
        <w:t>-</w:t>
      </w:r>
      <w:r>
        <w:tab/>
        <w:t>Adds the abbreviations NSWO and SUCI.</w:t>
      </w:r>
    </w:p>
    <w:p w14:paraId="35B53C7B" w14:textId="77777777" w:rsidR="000F298B" w:rsidRDefault="000F298B" w:rsidP="000F298B">
      <w:r>
        <w:t>-</w:t>
      </w:r>
      <w:r>
        <w:tab/>
        <w:t>Adds a new option for the support of SUCI calculation in 5G NSWO context to Options Table A.1.</w:t>
      </w:r>
    </w:p>
    <w:p w14:paraId="0F216037" w14:textId="77777777" w:rsidR="000F298B" w:rsidRDefault="000F298B" w:rsidP="000F298B">
      <w:r>
        <w:t>-</w:t>
      </w:r>
      <w:r>
        <w:tab/>
        <w:t>Adds new test cases to clause 7.3.X, the Applicability table is updated accordingly and a required new condition C0XX is added to Table B.1.</w:t>
      </w:r>
    </w:p>
    <w:p w14:paraId="34E18CAA" w14:textId="77777777" w:rsidR="000F298B" w:rsidRDefault="000F298B" w:rsidP="000F298B">
      <w:r>
        <w:t>-</w:t>
      </w:r>
      <w:r>
        <w:tab/>
        <w:t>Renames the clause 7.3.3 from GET IDENTITY to GET IDENTITY - SUCI context and clarifies the usage of P2 = '01' or '81'.</w:t>
      </w:r>
    </w:p>
    <w:p w14:paraId="25A3F474" w14:textId="77777777" w:rsidR="000F298B" w:rsidRDefault="000F298B" w:rsidP="000F298B">
      <w:r>
        <w:t>-</w:t>
      </w:r>
      <w:r>
        <w:tab/>
        <w:t>Adds new clause 7.3.X GET IDENTITY - SUCI 5G NSWO context with P2 = '02' or '82'.</w:t>
      </w:r>
    </w:p>
    <w:p w14:paraId="1CD16C56" w14:textId="77777777" w:rsidR="000F298B" w:rsidRDefault="000F298B" w:rsidP="000F298B">
      <w:r>
        <w:t>-</w:t>
      </w:r>
      <w:r>
        <w:tab/>
        <w:t>Adds corrections present in C6-250341 but not present in TS 31.122 version 18.4 due to a wrong CR implementation.</w:t>
      </w:r>
    </w:p>
    <w:p w14:paraId="154E3B90" w14:textId="77777777" w:rsidR="000F298B" w:rsidRDefault="000F298B" w:rsidP="000F298B">
      <w:r>
        <w:t>-</w:t>
      </w:r>
      <w:r>
        <w:tab/>
        <w:t>Does some editorial corrections</w:t>
      </w:r>
    </w:p>
    <w:p w14:paraId="11F58916" w14:textId="77777777" w:rsidR="000F298B" w:rsidRDefault="000F298B" w:rsidP="000F298B">
      <w:pPr>
        <w:rPr>
          <w:rFonts w:ascii="Arial" w:hAnsi="Arial" w:cs="Arial"/>
          <w:b/>
        </w:rPr>
      </w:pPr>
      <w:r>
        <w:rPr>
          <w:rFonts w:ascii="Arial" w:hAnsi="Arial" w:cs="Arial"/>
          <w:b/>
        </w:rPr>
        <w:t xml:space="preserve">Discussion: </w:t>
      </w:r>
    </w:p>
    <w:p w14:paraId="6967E23A" w14:textId="77777777" w:rsidR="000F298B" w:rsidRDefault="000F298B" w:rsidP="000F298B">
      <w:r>
        <w:t xml:space="preserve">The missing procedures need to be added. </w:t>
      </w:r>
      <w:proofErr w:type="gramStart"/>
      <w:r>
        <w:t>Also</w:t>
      </w:r>
      <w:proofErr w:type="gramEnd"/>
      <w:r>
        <w:t xml:space="preserve"> some editorial corrections are needed.</w:t>
      </w:r>
    </w:p>
    <w:p w14:paraId="6CCB70C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C6-250478</w:t>
      </w:r>
      <w:r>
        <w:rPr>
          <w:color w:val="993300"/>
          <w:u w:val="single"/>
        </w:rPr>
        <w:t>.</w:t>
      </w:r>
    </w:p>
    <w:p w14:paraId="768D9F2B" w14:textId="15953572" w:rsidR="000F298B" w:rsidRDefault="000F298B" w:rsidP="000F298B">
      <w:pPr>
        <w:rPr>
          <w:rFonts w:ascii="Arial" w:hAnsi="Arial" w:cs="Arial"/>
          <w:b/>
          <w:sz w:val="24"/>
        </w:rPr>
      </w:pPr>
      <w:r>
        <w:rPr>
          <w:rFonts w:ascii="Arial" w:hAnsi="Arial" w:cs="Arial"/>
          <w:b/>
          <w:color w:val="0000FF"/>
          <w:sz w:val="24"/>
        </w:rPr>
        <w:t>C6-250478</w:t>
      </w:r>
      <w:r>
        <w:rPr>
          <w:rFonts w:ascii="Arial" w:hAnsi="Arial" w:cs="Arial"/>
          <w:b/>
          <w:color w:val="0000FF"/>
          <w:sz w:val="24"/>
        </w:rPr>
        <w:tab/>
      </w:r>
      <w:r>
        <w:rPr>
          <w:rFonts w:ascii="Arial" w:hAnsi="Arial" w:cs="Arial"/>
          <w:b/>
          <w:sz w:val="24"/>
        </w:rPr>
        <w:t>Introducing new TCs for GET IDENTITY command in 5G NSWO context</w:t>
      </w:r>
    </w:p>
    <w:p w14:paraId="5E3D4DD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v18.4.0</w:t>
      </w:r>
      <w:proofErr w:type="gramStart"/>
      <w:r>
        <w:rPr>
          <w:i/>
        </w:rPr>
        <w:tab/>
        <w:t xml:space="preserve">  CR</w:t>
      </w:r>
      <w:proofErr w:type="gramEnd"/>
      <w:r>
        <w:rPr>
          <w:i/>
        </w:rPr>
        <w:t>-</w:t>
      </w:r>
      <w:proofErr w:type="gramStart"/>
      <w:r>
        <w:rPr>
          <w:i/>
        </w:rPr>
        <w:t>0087  rev</w:t>
      </w:r>
      <w:proofErr w:type="gramEnd"/>
      <w:r>
        <w:rPr>
          <w:i/>
        </w:rPr>
        <w:t xml:space="preserve"> 1 Cat: B (Rel-18)</w:t>
      </w:r>
      <w:r>
        <w:rPr>
          <w:i/>
        </w:rPr>
        <w:br/>
      </w:r>
      <w:r>
        <w:rPr>
          <w:i/>
        </w:rPr>
        <w:br/>
      </w:r>
      <w:r>
        <w:rPr>
          <w:i/>
        </w:rPr>
        <w:tab/>
      </w:r>
      <w:r>
        <w:rPr>
          <w:i/>
        </w:rPr>
        <w:tab/>
      </w:r>
      <w:r>
        <w:rPr>
          <w:i/>
        </w:rPr>
        <w:tab/>
      </w:r>
      <w:r>
        <w:rPr>
          <w:i/>
        </w:rPr>
        <w:tab/>
      </w:r>
      <w:r>
        <w:rPr>
          <w:i/>
        </w:rPr>
        <w:tab/>
        <w:t xml:space="preserve">Source: THALES, </w:t>
      </w:r>
      <w:proofErr w:type="spellStart"/>
      <w:r>
        <w:rPr>
          <w:i/>
        </w:rPr>
        <w:t>Comprion</w:t>
      </w:r>
      <w:proofErr w:type="spellEnd"/>
      <w:r>
        <w:rPr>
          <w:i/>
        </w:rPr>
        <w:t xml:space="preserve"> GmbH</w:t>
      </w:r>
    </w:p>
    <w:p w14:paraId="6B959BE0" w14:textId="77777777" w:rsidR="000F298B" w:rsidRDefault="000F298B" w:rsidP="000F298B">
      <w:pPr>
        <w:rPr>
          <w:color w:val="808080"/>
        </w:rPr>
      </w:pPr>
      <w:r>
        <w:rPr>
          <w:color w:val="808080"/>
        </w:rPr>
        <w:lastRenderedPageBreak/>
        <w:t>(Replaces C6-250433)</w:t>
      </w:r>
    </w:p>
    <w:p w14:paraId="7468198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C6-250509</w:t>
      </w:r>
      <w:r>
        <w:rPr>
          <w:color w:val="993300"/>
          <w:u w:val="single"/>
        </w:rPr>
        <w:t>.</w:t>
      </w:r>
    </w:p>
    <w:p w14:paraId="084B46BC" w14:textId="29692241" w:rsidR="000F298B" w:rsidRDefault="000F298B" w:rsidP="000F298B">
      <w:pPr>
        <w:rPr>
          <w:rFonts w:ascii="Arial" w:hAnsi="Arial" w:cs="Arial"/>
          <w:b/>
          <w:sz w:val="24"/>
        </w:rPr>
      </w:pPr>
      <w:r>
        <w:rPr>
          <w:rFonts w:ascii="Arial" w:hAnsi="Arial" w:cs="Arial"/>
          <w:b/>
          <w:color w:val="0000FF"/>
          <w:sz w:val="24"/>
        </w:rPr>
        <w:t>C6-250435</w:t>
      </w:r>
      <w:r>
        <w:rPr>
          <w:rFonts w:ascii="Arial" w:hAnsi="Arial" w:cs="Arial"/>
          <w:b/>
          <w:color w:val="0000FF"/>
          <w:sz w:val="24"/>
        </w:rPr>
        <w:tab/>
      </w:r>
      <w:r>
        <w:rPr>
          <w:rFonts w:ascii="Arial" w:hAnsi="Arial" w:cs="Arial"/>
          <w:b/>
          <w:sz w:val="24"/>
        </w:rPr>
        <w:t>Correction of the Applicability for 27.22.4.26.8 test cases</w:t>
      </w:r>
    </w:p>
    <w:p w14:paraId="4458437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0820  Cat</w:t>
      </w:r>
      <w:proofErr w:type="gramEnd"/>
      <w:r>
        <w:rPr>
          <w:i/>
        </w:rPr>
        <w:t>: F (Rel-18)</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14:paraId="7285C68B" w14:textId="77777777" w:rsidR="000F298B" w:rsidRDefault="000F298B" w:rsidP="000F298B">
      <w:pPr>
        <w:rPr>
          <w:rFonts w:ascii="Arial" w:hAnsi="Arial" w:cs="Arial"/>
          <w:b/>
        </w:rPr>
      </w:pPr>
      <w:r>
        <w:rPr>
          <w:rFonts w:ascii="Arial" w:hAnsi="Arial" w:cs="Arial"/>
          <w:b/>
        </w:rPr>
        <w:t xml:space="preserve">Abstract: </w:t>
      </w:r>
    </w:p>
    <w:p w14:paraId="63A76434" w14:textId="77777777" w:rsidR="000F298B" w:rsidRDefault="000F298B" w:rsidP="000F298B">
      <w:r>
        <w:t>Moving the information from the logical description for EVENT DOWNLOAD - MT CALL 8.3.1 to a note.</w:t>
      </w:r>
    </w:p>
    <w:p w14:paraId="752D2278" w14:textId="77777777" w:rsidR="000F298B" w:rsidRDefault="000F298B" w:rsidP="000F298B">
      <w:r>
        <w:t xml:space="preserve">Replacing the coding of the </w:t>
      </w:r>
      <w:proofErr w:type="spellStart"/>
      <w:r>
        <w:t>the</w:t>
      </w:r>
      <w:proofErr w:type="spellEnd"/>
      <w:r>
        <w:t xml:space="preserve"> TI value with ‘Note 1’.</w:t>
      </w:r>
    </w:p>
    <w:p w14:paraId="3C55862B" w14:textId="77777777" w:rsidR="000F298B" w:rsidRDefault="000F298B" w:rsidP="000F298B">
      <w:r>
        <w:t>Adding a Note</w:t>
      </w:r>
    </w:p>
    <w:p w14:paraId="4B1A9841" w14:textId="77777777" w:rsidR="000F298B" w:rsidRDefault="000F298B" w:rsidP="000F298B">
      <w:pPr>
        <w:rPr>
          <w:rFonts w:ascii="Arial" w:hAnsi="Arial" w:cs="Arial"/>
          <w:b/>
        </w:rPr>
      </w:pPr>
      <w:r>
        <w:rPr>
          <w:rFonts w:ascii="Arial" w:hAnsi="Arial" w:cs="Arial"/>
          <w:b/>
        </w:rPr>
        <w:t xml:space="preserve">Discussion: </w:t>
      </w:r>
    </w:p>
    <w:p w14:paraId="503DB6A5" w14:textId="77777777" w:rsidR="000F298B" w:rsidRDefault="000F298B" w:rsidP="000F298B">
      <w:r>
        <w:t>Proposed change is inconsistent as the same text as originally there.</w:t>
      </w:r>
    </w:p>
    <w:p w14:paraId="42925DF5"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B5C2C" w14:textId="0C3CBB00" w:rsidR="000F298B" w:rsidRDefault="000F298B" w:rsidP="000F298B">
      <w:pPr>
        <w:rPr>
          <w:rFonts w:ascii="Arial" w:hAnsi="Arial" w:cs="Arial"/>
          <w:b/>
          <w:sz w:val="24"/>
        </w:rPr>
      </w:pPr>
      <w:r>
        <w:rPr>
          <w:rFonts w:ascii="Arial" w:hAnsi="Arial" w:cs="Arial"/>
          <w:b/>
          <w:color w:val="0000FF"/>
          <w:sz w:val="24"/>
        </w:rPr>
        <w:t>C6-250436</w:t>
      </w:r>
      <w:r>
        <w:rPr>
          <w:rFonts w:ascii="Arial" w:hAnsi="Arial" w:cs="Arial"/>
          <w:b/>
          <w:color w:val="0000FF"/>
          <w:sz w:val="24"/>
        </w:rPr>
        <w:tab/>
      </w:r>
      <w:r>
        <w:rPr>
          <w:rFonts w:ascii="Arial" w:hAnsi="Arial" w:cs="Arial"/>
          <w:b/>
          <w:sz w:val="24"/>
        </w:rPr>
        <w:t xml:space="preserve">Clarification of Coding Conventions </w:t>
      </w:r>
    </w:p>
    <w:p w14:paraId="7356DE7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proofErr w:type="gramStart"/>
      <w:r>
        <w:rPr>
          <w:i/>
        </w:rPr>
        <w:tab/>
        <w:t xml:space="preserve">  CR</w:t>
      </w:r>
      <w:proofErr w:type="gramEnd"/>
      <w:r>
        <w:rPr>
          <w:i/>
        </w:rPr>
        <w:t>-</w:t>
      </w:r>
      <w:proofErr w:type="gramStart"/>
      <w:r>
        <w:rPr>
          <w:i/>
        </w:rPr>
        <w:t>0031  Cat</w:t>
      </w:r>
      <w:proofErr w:type="gramEnd"/>
      <w:r>
        <w:rPr>
          <w:i/>
        </w:rPr>
        <w:t>: D (Rel-18)</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14:paraId="6A379FCE" w14:textId="77777777" w:rsidR="000F298B" w:rsidRDefault="000F298B" w:rsidP="000F298B">
      <w:pPr>
        <w:rPr>
          <w:rFonts w:ascii="Arial" w:hAnsi="Arial" w:cs="Arial"/>
          <w:b/>
        </w:rPr>
      </w:pPr>
      <w:r>
        <w:rPr>
          <w:rFonts w:ascii="Arial" w:hAnsi="Arial" w:cs="Arial"/>
          <w:b/>
        </w:rPr>
        <w:t xml:space="preserve">Abstract: </w:t>
      </w:r>
    </w:p>
    <w:p w14:paraId="124CE0A6" w14:textId="77777777" w:rsidR="000F298B" w:rsidRDefault="000F298B" w:rsidP="000F298B">
      <w:r>
        <w:t>Addition of a new clause with conventions for unambiguous representation of hex, byte, bit and string data in texts.</w:t>
      </w:r>
    </w:p>
    <w:p w14:paraId="49BB6436" w14:textId="77777777" w:rsidR="000F298B" w:rsidRDefault="000F298B" w:rsidP="000F298B">
      <w:r>
        <w:t>Alignment of unclear values shown in existing logical representations, to be match new common definition.</w:t>
      </w:r>
    </w:p>
    <w:p w14:paraId="6367F91B" w14:textId="77777777" w:rsidR="000F298B" w:rsidRDefault="000F298B" w:rsidP="000F298B">
      <w:r>
        <w:t xml:space="preserve">Editorial corrections and deletion of </w:t>
      </w:r>
      <w:proofErr w:type="spellStart"/>
      <w:r>
        <w:t>unneded</w:t>
      </w:r>
      <w:proofErr w:type="spellEnd"/>
      <w:r>
        <w:t>/duplicate explanations</w:t>
      </w:r>
    </w:p>
    <w:p w14:paraId="51875CF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C6-250479</w:t>
      </w:r>
      <w:r>
        <w:rPr>
          <w:color w:val="993300"/>
          <w:u w:val="single"/>
        </w:rPr>
        <w:t>.</w:t>
      </w:r>
    </w:p>
    <w:p w14:paraId="48DDCA8D" w14:textId="02764DAB" w:rsidR="000F298B" w:rsidRDefault="000F298B" w:rsidP="000F298B">
      <w:pPr>
        <w:rPr>
          <w:rFonts w:ascii="Arial" w:hAnsi="Arial" w:cs="Arial"/>
          <w:b/>
          <w:sz w:val="24"/>
        </w:rPr>
      </w:pPr>
      <w:r>
        <w:rPr>
          <w:rFonts w:ascii="Arial" w:hAnsi="Arial" w:cs="Arial"/>
          <w:b/>
          <w:color w:val="0000FF"/>
          <w:sz w:val="24"/>
        </w:rPr>
        <w:t>C6-250479</w:t>
      </w:r>
      <w:r>
        <w:rPr>
          <w:rFonts w:ascii="Arial" w:hAnsi="Arial" w:cs="Arial"/>
          <w:b/>
          <w:color w:val="0000FF"/>
          <w:sz w:val="24"/>
        </w:rPr>
        <w:tab/>
      </w:r>
      <w:r>
        <w:rPr>
          <w:rFonts w:ascii="Arial" w:hAnsi="Arial" w:cs="Arial"/>
          <w:b/>
          <w:sz w:val="24"/>
        </w:rPr>
        <w:t xml:space="preserve">Clarification of Coding Conventions </w:t>
      </w:r>
    </w:p>
    <w:p w14:paraId="11E94FDC"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proofErr w:type="gramStart"/>
      <w:r>
        <w:rPr>
          <w:i/>
        </w:rPr>
        <w:tab/>
        <w:t xml:space="preserve">  CR</w:t>
      </w:r>
      <w:proofErr w:type="gramEnd"/>
      <w:r>
        <w:rPr>
          <w:i/>
        </w:rPr>
        <w:t>-</w:t>
      </w:r>
      <w:proofErr w:type="gramStart"/>
      <w:r>
        <w:rPr>
          <w:i/>
        </w:rPr>
        <w:t>0031  rev</w:t>
      </w:r>
      <w:proofErr w:type="gramEnd"/>
      <w:r>
        <w:rPr>
          <w:i/>
        </w:rPr>
        <w:t xml:space="preserve"> 1 Cat: D (Rel-18)</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14:paraId="025AE372" w14:textId="77777777" w:rsidR="000F298B" w:rsidRDefault="000F298B" w:rsidP="000F298B">
      <w:pPr>
        <w:rPr>
          <w:color w:val="808080"/>
        </w:rPr>
      </w:pPr>
      <w:r>
        <w:rPr>
          <w:color w:val="808080"/>
        </w:rPr>
        <w:t>(Replaces C6-250436)</w:t>
      </w:r>
    </w:p>
    <w:p w14:paraId="173164A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C6-250510</w:t>
      </w:r>
      <w:r>
        <w:rPr>
          <w:color w:val="993300"/>
          <w:u w:val="single"/>
        </w:rPr>
        <w:t>.</w:t>
      </w:r>
    </w:p>
    <w:p w14:paraId="608DA1B9" w14:textId="495A72C6" w:rsidR="000F298B" w:rsidRDefault="000F298B" w:rsidP="000F298B">
      <w:pPr>
        <w:rPr>
          <w:rFonts w:ascii="Arial" w:hAnsi="Arial" w:cs="Arial"/>
          <w:b/>
          <w:sz w:val="24"/>
        </w:rPr>
      </w:pPr>
      <w:r>
        <w:rPr>
          <w:rFonts w:ascii="Arial" w:hAnsi="Arial" w:cs="Arial"/>
          <w:b/>
          <w:color w:val="0000FF"/>
          <w:sz w:val="24"/>
        </w:rPr>
        <w:t>C6-250437</w:t>
      </w:r>
      <w:r>
        <w:rPr>
          <w:rFonts w:ascii="Arial" w:hAnsi="Arial" w:cs="Arial"/>
          <w:b/>
          <w:color w:val="0000FF"/>
          <w:sz w:val="24"/>
        </w:rPr>
        <w:tab/>
      </w:r>
      <w:r>
        <w:rPr>
          <w:rFonts w:ascii="Arial" w:hAnsi="Arial" w:cs="Arial"/>
          <w:b/>
          <w:sz w:val="24"/>
        </w:rPr>
        <w:t>Correction of Annex B</w:t>
      </w:r>
    </w:p>
    <w:p w14:paraId="3EB0023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0821  Cat</w:t>
      </w:r>
      <w:proofErr w:type="gramEnd"/>
      <w:r>
        <w:rPr>
          <w:i/>
        </w:rPr>
        <w:t>: F (Rel-18)</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14:paraId="4CABCA7F" w14:textId="77777777" w:rsidR="000F298B" w:rsidRDefault="000F298B" w:rsidP="000F298B">
      <w:pPr>
        <w:rPr>
          <w:rFonts w:ascii="Arial" w:hAnsi="Arial" w:cs="Arial"/>
          <w:b/>
        </w:rPr>
      </w:pPr>
      <w:r>
        <w:rPr>
          <w:rFonts w:ascii="Arial" w:hAnsi="Arial" w:cs="Arial"/>
          <w:b/>
        </w:rPr>
        <w:t xml:space="preserve">Abstract: </w:t>
      </w:r>
    </w:p>
    <w:p w14:paraId="6F13C0BD" w14:textId="77777777" w:rsidR="000F298B" w:rsidRDefault="000F298B" w:rsidP="000F298B">
      <w:r>
        <w:t>Addition of the closing bracket.</w:t>
      </w:r>
    </w:p>
    <w:p w14:paraId="76EE137C"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C1DD3" w14:textId="77177B34" w:rsidR="000F298B" w:rsidRDefault="000F298B" w:rsidP="000F298B">
      <w:pPr>
        <w:rPr>
          <w:rFonts w:ascii="Arial" w:hAnsi="Arial" w:cs="Arial"/>
          <w:b/>
          <w:sz w:val="24"/>
        </w:rPr>
      </w:pPr>
      <w:r>
        <w:rPr>
          <w:rFonts w:ascii="Arial" w:hAnsi="Arial" w:cs="Arial"/>
          <w:b/>
          <w:color w:val="0000FF"/>
          <w:sz w:val="24"/>
        </w:rPr>
        <w:lastRenderedPageBreak/>
        <w:t>C6-250466</w:t>
      </w:r>
      <w:r>
        <w:rPr>
          <w:rFonts w:ascii="Arial" w:hAnsi="Arial" w:cs="Arial"/>
          <w:b/>
          <w:color w:val="0000FF"/>
          <w:sz w:val="24"/>
        </w:rPr>
        <w:tab/>
      </w:r>
      <w:r>
        <w:rPr>
          <w:rFonts w:ascii="Arial" w:hAnsi="Arial" w:cs="Arial"/>
          <w:b/>
          <w:sz w:val="24"/>
        </w:rPr>
        <w:t>Addition of a note in clause 8.148 CAG information list related to CAG ID encoding and usage.</w:t>
      </w:r>
    </w:p>
    <w:p w14:paraId="7379F415"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v18.10.0</w:t>
      </w:r>
      <w:proofErr w:type="gramStart"/>
      <w:r>
        <w:rPr>
          <w:i/>
        </w:rPr>
        <w:tab/>
        <w:t xml:space="preserve">  CR</w:t>
      </w:r>
      <w:proofErr w:type="gramEnd"/>
      <w:r>
        <w:rPr>
          <w:i/>
        </w:rPr>
        <w:t>-</w:t>
      </w:r>
      <w:proofErr w:type="gramStart"/>
      <w:r>
        <w:rPr>
          <w:i/>
        </w:rPr>
        <w:t>0881  Cat</w:t>
      </w:r>
      <w:proofErr w:type="gramEnd"/>
      <w:r>
        <w:rPr>
          <w:i/>
        </w:rPr>
        <w:t>: F (Rel-18)</w:t>
      </w:r>
      <w:r>
        <w:rPr>
          <w:i/>
        </w:rPr>
        <w:br/>
      </w:r>
      <w:r>
        <w:rPr>
          <w:i/>
        </w:rPr>
        <w:br/>
      </w:r>
      <w:r>
        <w:rPr>
          <w:i/>
        </w:rPr>
        <w:tab/>
      </w:r>
      <w:r>
        <w:rPr>
          <w:i/>
        </w:rPr>
        <w:tab/>
      </w:r>
      <w:r>
        <w:rPr>
          <w:i/>
        </w:rPr>
        <w:tab/>
      </w:r>
      <w:r>
        <w:rPr>
          <w:i/>
        </w:rPr>
        <w:tab/>
      </w:r>
      <w:r>
        <w:rPr>
          <w:i/>
        </w:rPr>
        <w:tab/>
        <w:t>Source: Qualcomm Technologies Inc.</w:t>
      </w:r>
    </w:p>
    <w:p w14:paraId="54642A8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C6-250470</w:t>
      </w:r>
      <w:r>
        <w:rPr>
          <w:color w:val="993300"/>
          <w:u w:val="single"/>
        </w:rPr>
        <w:t>.</w:t>
      </w:r>
    </w:p>
    <w:p w14:paraId="201F0929" w14:textId="5A6A4AB8" w:rsidR="000F298B" w:rsidRDefault="000F298B" w:rsidP="000F298B">
      <w:pPr>
        <w:rPr>
          <w:rFonts w:ascii="Arial" w:hAnsi="Arial" w:cs="Arial"/>
          <w:b/>
          <w:sz w:val="24"/>
        </w:rPr>
      </w:pPr>
      <w:r>
        <w:rPr>
          <w:rFonts w:ascii="Arial" w:hAnsi="Arial" w:cs="Arial"/>
          <w:b/>
          <w:color w:val="0000FF"/>
          <w:sz w:val="24"/>
        </w:rPr>
        <w:t>C6-250467</w:t>
      </w:r>
      <w:r>
        <w:rPr>
          <w:rFonts w:ascii="Arial" w:hAnsi="Arial" w:cs="Arial"/>
          <w:b/>
          <w:color w:val="0000FF"/>
          <w:sz w:val="24"/>
        </w:rPr>
        <w:tab/>
      </w:r>
      <w:r>
        <w:rPr>
          <w:rFonts w:ascii="Arial" w:hAnsi="Arial" w:cs="Arial"/>
          <w:b/>
          <w:sz w:val="24"/>
        </w:rPr>
        <w:t>Addition of a note in clause 8.148 CAG information list related to CAG ID encoding and usage.</w:t>
      </w:r>
    </w:p>
    <w:p w14:paraId="56C8CC2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proofErr w:type="gramStart"/>
      <w:r>
        <w:rPr>
          <w:i/>
        </w:rPr>
        <w:tab/>
        <w:t xml:space="preserve">  CR</w:t>
      </w:r>
      <w:proofErr w:type="gramEnd"/>
      <w:r>
        <w:rPr>
          <w:i/>
        </w:rPr>
        <w:t>-</w:t>
      </w:r>
      <w:proofErr w:type="gramStart"/>
      <w:r>
        <w:rPr>
          <w:i/>
        </w:rPr>
        <w:t>0882  Cat</w:t>
      </w:r>
      <w:proofErr w:type="gramEnd"/>
      <w:r>
        <w:rPr>
          <w:i/>
        </w:rPr>
        <w:t>: A (Rel-19)</w:t>
      </w:r>
      <w:r>
        <w:rPr>
          <w:i/>
        </w:rPr>
        <w:br/>
      </w:r>
      <w:r>
        <w:rPr>
          <w:i/>
        </w:rPr>
        <w:br/>
      </w:r>
      <w:r>
        <w:rPr>
          <w:i/>
        </w:rPr>
        <w:tab/>
      </w:r>
      <w:r>
        <w:rPr>
          <w:i/>
        </w:rPr>
        <w:tab/>
      </w:r>
      <w:r>
        <w:rPr>
          <w:i/>
        </w:rPr>
        <w:tab/>
      </w:r>
      <w:r>
        <w:rPr>
          <w:i/>
        </w:rPr>
        <w:tab/>
      </w:r>
      <w:r>
        <w:rPr>
          <w:i/>
        </w:rPr>
        <w:tab/>
        <w:t>Source: Qualcomm Technologies Inc.</w:t>
      </w:r>
    </w:p>
    <w:p w14:paraId="478B885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C6-250471</w:t>
      </w:r>
      <w:r>
        <w:rPr>
          <w:color w:val="993300"/>
          <w:u w:val="single"/>
        </w:rPr>
        <w:t>.</w:t>
      </w:r>
    </w:p>
    <w:p w14:paraId="248FC5C6" w14:textId="6B0C03B7" w:rsidR="000F298B" w:rsidRDefault="000F298B" w:rsidP="000F298B">
      <w:pPr>
        <w:rPr>
          <w:rFonts w:ascii="Arial" w:hAnsi="Arial" w:cs="Arial"/>
          <w:b/>
          <w:sz w:val="24"/>
        </w:rPr>
      </w:pPr>
      <w:r>
        <w:rPr>
          <w:rFonts w:ascii="Arial" w:hAnsi="Arial" w:cs="Arial"/>
          <w:b/>
          <w:color w:val="0000FF"/>
          <w:sz w:val="24"/>
        </w:rPr>
        <w:t>C6-250470</w:t>
      </w:r>
      <w:r>
        <w:rPr>
          <w:rFonts w:ascii="Arial" w:hAnsi="Arial" w:cs="Arial"/>
          <w:b/>
          <w:color w:val="0000FF"/>
          <w:sz w:val="24"/>
        </w:rPr>
        <w:tab/>
      </w:r>
      <w:r>
        <w:rPr>
          <w:rFonts w:ascii="Arial" w:hAnsi="Arial" w:cs="Arial"/>
          <w:b/>
          <w:sz w:val="24"/>
        </w:rPr>
        <w:t>Addition of a note in clause 8.148 CAG information list related to CAG ID encoding and usage.</w:t>
      </w:r>
    </w:p>
    <w:p w14:paraId="571600F1"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v18.10.0</w:t>
      </w:r>
      <w:proofErr w:type="gramStart"/>
      <w:r>
        <w:rPr>
          <w:i/>
        </w:rPr>
        <w:tab/>
        <w:t xml:space="preserve">  CR</w:t>
      </w:r>
      <w:proofErr w:type="gramEnd"/>
      <w:r>
        <w:rPr>
          <w:i/>
        </w:rPr>
        <w:t>-</w:t>
      </w:r>
      <w:proofErr w:type="gramStart"/>
      <w:r>
        <w:rPr>
          <w:i/>
        </w:rPr>
        <w:t>0881  rev</w:t>
      </w:r>
      <w:proofErr w:type="gramEnd"/>
      <w:r>
        <w:rPr>
          <w:i/>
        </w:rPr>
        <w:t xml:space="preserve"> 1 Cat: F (Rel-18)</w:t>
      </w:r>
      <w:r>
        <w:rPr>
          <w:i/>
        </w:rPr>
        <w:br/>
      </w:r>
      <w:r>
        <w:rPr>
          <w:i/>
        </w:rPr>
        <w:br/>
      </w:r>
      <w:r>
        <w:rPr>
          <w:i/>
        </w:rPr>
        <w:tab/>
      </w:r>
      <w:r>
        <w:rPr>
          <w:i/>
        </w:rPr>
        <w:tab/>
      </w:r>
      <w:r>
        <w:rPr>
          <w:i/>
        </w:rPr>
        <w:tab/>
      </w:r>
      <w:r>
        <w:rPr>
          <w:i/>
        </w:rPr>
        <w:tab/>
      </w:r>
      <w:r>
        <w:rPr>
          <w:i/>
        </w:rPr>
        <w:tab/>
        <w:t>Source: Qualcomm Technologies Inc.</w:t>
      </w:r>
    </w:p>
    <w:p w14:paraId="613F8D31" w14:textId="77777777" w:rsidR="000F298B" w:rsidRDefault="000F298B" w:rsidP="000F298B">
      <w:pPr>
        <w:rPr>
          <w:color w:val="808080"/>
        </w:rPr>
      </w:pPr>
      <w:r>
        <w:rPr>
          <w:color w:val="808080"/>
        </w:rPr>
        <w:t>(Replaces C6-250466)</w:t>
      </w:r>
    </w:p>
    <w:p w14:paraId="27753F4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C6-250480</w:t>
      </w:r>
      <w:r>
        <w:rPr>
          <w:color w:val="993300"/>
          <w:u w:val="single"/>
        </w:rPr>
        <w:t>.</w:t>
      </w:r>
    </w:p>
    <w:p w14:paraId="1F24F21A" w14:textId="50588181" w:rsidR="000F298B" w:rsidRDefault="000F298B" w:rsidP="000F298B">
      <w:pPr>
        <w:rPr>
          <w:rFonts w:ascii="Arial" w:hAnsi="Arial" w:cs="Arial"/>
          <w:b/>
          <w:sz w:val="24"/>
        </w:rPr>
      </w:pPr>
      <w:r>
        <w:rPr>
          <w:rFonts w:ascii="Arial" w:hAnsi="Arial" w:cs="Arial"/>
          <w:b/>
          <w:color w:val="0000FF"/>
          <w:sz w:val="24"/>
        </w:rPr>
        <w:t>C6-250480</w:t>
      </w:r>
      <w:r>
        <w:rPr>
          <w:rFonts w:ascii="Arial" w:hAnsi="Arial" w:cs="Arial"/>
          <w:b/>
          <w:color w:val="0000FF"/>
          <w:sz w:val="24"/>
        </w:rPr>
        <w:tab/>
      </w:r>
      <w:r>
        <w:rPr>
          <w:rFonts w:ascii="Arial" w:hAnsi="Arial" w:cs="Arial"/>
          <w:b/>
          <w:sz w:val="24"/>
        </w:rPr>
        <w:t>Addition of a note in clause 8.148 CAG information list related to CAG ID encoding and usage.</w:t>
      </w:r>
    </w:p>
    <w:p w14:paraId="40287C1E"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v18.10.0</w:t>
      </w:r>
      <w:proofErr w:type="gramStart"/>
      <w:r>
        <w:rPr>
          <w:i/>
        </w:rPr>
        <w:tab/>
        <w:t xml:space="preserve">  CR</w:t>
      </w:r>
      <w:proofErr w:type="gramEnd"/>
      <w:r>
        <w:rPr>
          <w:i/>
        </w:rPr>
        <w:t>-</w:t>
      </w:r>
      <w:proofErr w:type="gramStart"/>
      <w:r>
        <w:rPr>
          <w:i/>
        </w:rPr>
        <w:t>0881  rev</w:t>
      </w:r>
      <w:proofErr w:type="gramEnd"/>
      <w:r>
        <w:rPr>
          <w:i/>
        </w:rPr>
        <w:t xml:space="preserve"> 2 Cat: F (Rel-18)</w:t>
      </w:r>
      <w:r>
        <w:rPr>
          <w:i/>
        </w:rPr>
        <w:br/>
      </w:r>
      <w:r>
        <w:rPr>
          <w:i/>
        </w:rPr>
        <w:br/>
      </w:r>
      <w:r>
        <w:rPr>
          <w:i/>
        </w:rPr>
        <w:tab/>
      </w:r>
      <w:r>
        <w:rPr>
          <w:i/>
        </w:rPr>
        <w:tab/>
      </w:r>
      <w:r>
        <w:rPr>
          <w:i/>
        </w:rPr>
        <w:tab/>
      </w:r>
      <w:r>
        <w:rPr>
          <w:i/>
        </w:rPr>
        <w:tab/>
      </w:r>
      <w:r>
        <w:rPr>
          <w:i/>
        </w:rPr>
        <w:tab/>
        <w:t>Source: Qualcomm Technologies Inc.</w:t>
      </w:r>
    </w:p>
    <w:p w14:paraId="4B70F19B" w14:textId="77777777" w:rsidR="000F298B" w:rsidRDefault="000F298B" w:rsidP="000F298B">
      <w:pPr>
        <w:rPr>
          <w:color w:val="808080"/>
        </w:rPr>
      </w:pPr>
      <w:r>
        <w:rPr>
          <w:color w:val="808080"/>
        </w:rPr>
        <w:t>(Replaces C6-250470)</w:t>
      </w:r>
    </w:p>
    <w:p w14:paraId="6DDE257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4201A" w14:textId="6FFFED8B" w:rsidR="000F298B" w:rsidRDefault="000F298B" w:rsidP="000F298B">
      <w:pPr>
        <w:rPr>
          <w:rFonts w:ascii="Arial" w:hAnsi="Arial" w:cs="Arial"/>
          <w:b/>
          <w:sz w:val="24"/>
        </w:rPr>
      </w:pPr>
      <w:r>
        <w:rPr>
          <w:rFonts w:ascii="Arial" w:hAnsi="Arial" w:cs="Arial"/>
          <w:b/>
          <w:color w:val="0000FF"/>
          <w:sz w:val="24"/>
        </w:rPr>
        <w:t>C6-250471</w:t>
      </w:r>
      <w:r>
        <w:rPr>
          <w:rFonts w:ascii="Arial" w:hAnsi="Arial" w:cs="Arial"/>
          <w:b/>
          <w:color w:val="0000FF"/>
          <w:sz w:val="24"/>
        </w:rPr>
        <w:tab/>
      </w:r>
      <w:r>
        <w:rPr>
          <w:rFonts w:ascii="Arial" w:hAnsi="Arial" w:cs="Arial"/>
          <w:b/>
          <w:sz w:val="24"/>
        </w:rPr>
        <w:t>Addition of a note in clause 8.148 CAG information list related to CAG-ID encoding and usage.</w:t>
      </w:r>
    </w:p>
    <w:p w14:paraId="0A86870E"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proofErr w:type="gramStart"/>
      <w:r>
        <w:rPr>
          <w:i/>
        </w:rPr>
        <w:tab/>
        <w:t xml:space="preserve">  CR</w:t>
      </w:r>
      <w:proofErr w:type="gramEnd"/>
      <w:r>
        <w:rPr>
          <w:i/>
        </w:rPr>
        <w:t>-</w:t>
      </w:r>
      <w:proofErr w:type="gramStart"/>
      <w:r>
        <w:rPr>
          <w:i/>
        </w:rPr>
        <w:t>0882  rev</w:t>
      </w:r>
      <w:proofErr w:type="gramEnd"/>
      <w:r>
        <w:rPr>
          <w:i/>
        </w:rPr>
        <w:t xml:space="preserve"> 1 Cat: A (Rel-19)</w:t>
      </w:r>
      <w:r>
        <w:rPr>
          <w:i/>
        </w:rPr>
        <w:br/>
      </w:r>
      <w:r>
        <w:rPr>
          <w:i/>
        </w:rPr>
        <w:br/>
      </w:r>
      <w:r>
        <w:rPr>
          <w:i/>
        </w:rPr>
        <w:tab/>
      </w:r>
      <w:r>
        <w:rPr>
          <w:i/>
        </w:rPr>
        <w:tab/>
      </w:r>
      <w:r>
        <w:rPr>
          <w:i/>
        </w:rPr>
        <w:tab/>
      </w:r>
      <w:r>
        <w:rPr>
          <w:i/>
        </w:rPr>
        <w:tab/>
      </w:r>
      <w:r>
        <w:rPr>
          <w:i/>
        </w:rPr>
        <w:tab/>
        <w:t>Source: Qualcomm Technologies Inc.</w:t>
      </w:r>
    </w:p>
    <w:p w14:paraId="7137D3EB" w14:textId="77777777" w:rsidR="000F298B" w:rsidRDefault="000F298B" w:rsidP="000F298B">
      <w:pPr>
        <w:rPr>
          <w:color w:val="808080"/>
        </w:rPr>
      </w:pPr>
      <w:r>
        <w:rPr>
          <w:color w:val="808080"/>
        </w:rPr>
        <w:t>(Replaces C6-250467)</w:t>
      </w:r>
    </w:p>
    <w:p w14:paraId="353E141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C6-250481</w:t>
      </w:r>
      <w:r>
        <w:rPr>
          <w:color w:val="993300"/>
          <w:u w:val="single"/>
        </w:rPr>
        <w:t>.</w:t>
      </w:r>
    </w:p>
    <w:p w14:paraId="2FEDC81F" w14:textId="3E7D9284" w:rsidR="000F298B" w:rsidRDefault="000F298B" w:rsidP="000F298B">
      <w:pPr>
        <w:rPr>
          <w:rFonts w:ascii="Arial" w:hAnsi="Arial" w:cs="Arial"/>
          <w:b/>
          <w:sz w:val="24"/>
        </w:rPr>
      </w:pPr>
      <w:r>
        <w:rPr>
          <w:rFonts w:ascii="Arial" w:hAnsi="Arial" w:cs="Arial"/>
          <w:b/>
          <w:color w:val="0000FF"/>
          <w:sz w:val="24"/>
        </w:rPr>
        <w:t>C6-250481</w:t>
      </w:r>
      <w:r>
        <w:rPr>
          <w:rFonts w:ascii="Arial" w:hAnsi="Arial" w:cs="Arial"/>
          <w:b/>
          <w:color w:val="0000FF"/>
          <w:sz w:val="24"/>
        </w:rPr>
        <w:tab/>
      </w:r>
      <w:r>
        <w:rPr>
          <w:rFonts w:ascii="Arial" w:hAnsi="Arial" w:cs="Arial"/>
          <w:b/>
          <w:sz w:val="24"/>
        </w:rPr>
        <w:t>Addition of a note in clause 8.148 CAG information list related to CAG-ID encoding and usage.</w:t>
      </w:r>
    </w:p>
    <w:p w14:paraId="22DB4274"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proofErr w:type="gramStart"/>
      <w:r>
        <w:rPr>
          <w:i/>
        </w:rPr>
        <w:tab/>
        <w:t xml:space="preserve">  CR</w:t>
      </w:r>
      <w:proofErr w:type="gramEnd"/>
      <w:r>
        <w:rPr>
          <w:i/>
        </w:rPr>
        <w:t>-</w:t>
      </w:r>
      <w:proofErr w:type="gramStart"/>
      <w:r>
        <w:rPr>
          <w:i/>
        </w:rPr>
        <w:t>0882  rev</w:t>
      </w:r>
      <w:proofErr w:type="gramEnd"/>
      <w:r>
        <w:rPr>
          <w:i/>
        </w:rPr>
        <w:t xml:space="preserve"> 2 Cat: A (Rel-19)</w:t>
      </w:r>
      <w:r>
        <w:rPr>
          <w:i/>
        </w:rPr>
        <w:br/>
      </w:r>
      <w:r>
        <w:rPr>
          <w:i/>
        </w:rPr>
        <w:br/>
      </w:r>
      <w:r>
        <w:rPr>
          <w:i/>
        </w:rPr>
        <w:tab/>
      </w:r>
      <w:r>
        <w:rPr>
          <w:i/>
        </w:rPr>
        <w:tab/>
      </w:r>
      <w:r>
        <w:rPr>
          <w:i/>
        </w:rPr>
        <w:tab/>
      </w:r>
      <w:r>
        <w:rPr>
          <w:i/>
        </w:rPr>
        <w:tab/>
      </w:r>
      <w:r>
        <w:rPr>
          <w:i/>
        </w:rPr>
        <w:tab/>
        <w:t>Source: Qualcomm Technologies Inc.</w:t>
      </w:r>
    </w:p>
    <w:p w14:paraId="6BB1684C" w14:textId="77777777" w:rsidR="000F298B" w:rsidRDefault="000F298B" w:rsidP="000F298B">
      <w:pPr>
        <w:rPr>
          <w:color w:val="808080"/>
        </w:rPr>
      </w:pPr>
      <w:r>
        <w:rPr>
          <w:color w:val="808080"/>
        </w:rPr>
        <w:lastRenderedPageBreak/>
        <w:t>(Replaces C6-250471)</w:t>
      </w:r>
    </w:p>
    <w:p w14:paraId="36F2609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E0EB7" w14:textId="4B96D77D" w:rsidR="000F298B" w:rsidRDefault="000F298B" w:rsidP="000F298B">
      <w:pPr>
        <w:rPr>
          <w:rFonts w:ascii="Arial" w:hAnsi="Arial" w:cs="Arial"/>
          <w:b/>
          <w:sz w:val="24"/>
        </w:rPr>
      </w:pPr>
      <w:r>
        <w:rPr>
          <w:rFonts w:ascii="Arial" w:hAnsi="Arial" w:cs="Arial"/>
          <w:b/>
          <w:color w:val="0000FF"/>
          <w:sz w:val="24"/>
        </w:rPr>
        <w:t>C6-250509</w:t>
      </w:r>
      <w:r>
        <w:rPr>
          <w:rFonts w:ascii="Arial" w:hAnsi="Arial" w:cs="Arial"/>
          <w:b/>
          <w:color w:val="0000FF"/>
          <w:sz w:val="24"/>
        </w:rPr>
        <w:tab/>
      </w:r>
      <w:r>
        <w:rPr>
          <w:rFonts w:ascii="Arial" w:hAnsi="Arial" w:cs="Arial"/>
          <w:b/>
          <w:sz w:val="24"/>
        </w:rPr>
        <w:t>Introducing new TCs for GET IDENTITY command in 5G NSWO context</w:t>
      </w:r>
    </w:p>
    <w:p w14:paraId="34762B8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v18.4.0</w:t>
      </w:r>
      <w:proofErr w:type="gramStart"/>
      <w:r>
        <w:rPr>
          <w:i/>
        </w:rPr>
        <w:tab/>
        <w:t xml:space="preserve">  CR</w:t>
      </w:r>
      <w:proofErr w:type="gramEnd"/>
      <w:r>
        <w:rPr>
          <w:i/>
        </w:rPr>
        <w:t>-</w:t>
      </w:r>
      <w:proofErr w:type="gramStart"/>
      <w:r>
        <w:rPr>
          <w:i/>
        </w:rPr>
        <w:t>0087  rev</w:t>
      </w:r>
      <w:proofErr w:type="gramEnd"/>
      <w:r>
        <w:rPr>
          <w:i/>
        </w:rPr>
        <w:t xml:space="preserve"> 2 Cat: B (Rel-18)</w:t>
      </w:r>
      <w:r>
        <w:rPr>
          <w:i/>
        </w:rPr>
        <w:br/>
      </w:r>
      <w:r>
        <w:rPr>
          <w:i/>
        </w:rPr>
        <w:br/>
      </w:r>
      <w:r>
        <w:rPr>
          <w:i/>
        </w:rPr>
        <w:tab/>
      </w:r>
      <w:r>
        <w:rPr>
          <w:i/>
        </w:rPr>
        <w:tab/>
      </w:r>
      <w:r>
        <w:rPr>
          <w:i/>
        </w:rPr>
        <w:tab/>
      </w:r>
      <w:r>
        <w:rPr>
          <w:i/>
        </w:rPr>
        <w:tab/>
      </w:r>
      <w:r>
        <w:rPr>
          <w:i/>
        </w:rPr>
        <w:tab/>
        <w:t xml:space="preserve">Source: THALES, </w:t>
      </w:r>
      <w:proofErr w:type="spellStart"/>
      <w:r>
        <w:rPr>
          <w:i/>
        </w:rPr>
        <w:t>Comprion</w:t>
      </w:r>
      <w:proofErr w:type="spellEnd"/>
      <w:r>
        <w:rPr>
          <w:i/>
        </w:rPr>
        <w:t xml:space="preserve"> GmbH</w:t>
      </w:r>
    </w:p>
    <w:p w14:paraId="6C9BE494" w14:textId="77777777" w:rsidR="000F298B" w:rsidRDefault="000F298B" w:rsidP="000F298B">
      <w:pPr>
        <w:rPr>
          <w:color w:val="808080"/>
        </w:rPr>
      </w:pPr>
      <w:r>
        <w:rPr>
          <w:color w:val="808080"/>
        </w:rPr>
        <w:t>(Replaces C6-250478)</w:t>
      </w:r>
    </w:p>
    <w:p w14:paraId="71F901B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EF9A0" w14:textId="70B1351D" w:rsidR="000F298B" w:rsidRDefault="000F298B" w:rsidP="000F298B">
      <w:pPr>
        <w:rPr>
          <w:rFonts w:ascii="Arial" w:hAnsi="Arial" w:cs="Arial"/>
          <w:b/>
          <w:sz w:val="24"/>
        </w:rPr>
      </w:pPr>
      <w:r>
        <w:rPr>
          <w:rFonts w:ascii="Arial" w:hAnsi="Arial" w:cs="Arial"/>
          <w:b/>
          <w:color w:val="0000FF"/>
          <w:sz w:val="24"/>
        </w:rPr>
        <w:t>C6-250510</w:t>
      </w:r>
      <w:r>
        <w:rPr>
          <w:rFonts w:ascii="Arial" w:hAnsi="Arial" w:cs="Arial"/>
          <w:b/>
          <w:color w:val="0000FF"/>
          <w:sz w:val="24"/>
        </w:rPr>
        <w:tab/>
      </w:r>
      <w:r>
        <w:rPr>
          <w:rFonts w:ascii="Arial" w:hAnsi="Arial" w:cs="Arial"/>
          <w:b/>
          <w:sz w:val="24"/>
        </w:rPr>
        <w:t xml:space="preserve">Clarification of Coding Conventions </w:t>
      </w:r>
    </w:p>
    <w:p w14:paraId="10FAE424"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proofErr w:type="gramStart"/>
      <w:r>
        <w:rPr>
          <w:i/>
        </w:rPr>
        <w:tab/>
        <w:t xml:space="preserve">  CR</w:t>
      </w:r>
      <w:proofErr w:type="gramEnd"/>
      <w:r>
        <w:rPr>
          <w:i/>
        </w:rPr>
        <w:t>-</w:t>
      </w:r>
      <w:proofErr w:type="gramStart"/>
      <w:r>
        <w:rPr>
          <w:i/>
        </w:rPr>
        <w:t>0031  rev</w:t>
      </w:r>
      <w:proofErr w:type="gramEnd"/>
      <w:r>
        <w:rPr>
          <w:i/>
        </w:rPr>
        <w:t xml:space="preserve"> 2 Cat: D (Rel-18)</w:t>
      </w:r>
      <w:r>
        <w:rPr>
          <w:i/>
        </w:rPr>
        <w:br/>
      </w:r>
      <w:r>
        <w:rPr>
          <w:i/>
        </w:rPr>
        <w:br/>
      </w:r>
      <w:r>
        <w:rPr>
          <w:i/>
        </w:rPr>
        <w:tab/>
      </w:r>
      <w:r>
        <w:rPr>
          <w:i/>
        </w:rPr>
        <w:tab/>
      </w:r>
      <w:r>
        <w:rPr>
          <w:i/>
        </w:rPr>
        <w:tab/>
      </w:r>
      <w:r>
        <w:rPr>
          <w:i/>
        </w:rPr>
        <w:tab/>
      </w:r>
      <w:r>
        <w:rPr>
          <w:i/>
        </w:rPr>
        <w:tab/>
        <w:t xml:space="preserve">Source: </w:t>
      </w:r>
      <w:proofErr w:type="spellStart"/>
      <w:r>
        <w:rPr>
          <w:i/>
        </w:rPr>
        <w:t>Comprion</w:t>
      </w:r>
      <w:proofErr w:type="spellEnd"/>
      <w:r>
        <w:rPr>
          <w:i/>
        </w:rPr>
        <w:t xml:space="preserve"> GmbH</w:t>
      </w:r>
    </w:p>
    <w:p w14:paraId="4D72FFCA" w14:textId="77777777" w:rsidR="000F298B" w:rsidRDefault="000F298B" w:rsidP="000F298B">
      <w:pPr>
        <w:rPr>
          <w:color w:val="808080"/>
        </w:rPr>
      </w:pPr>
      <w:r>
        <w:rPr>
          <w:color w:val="808080"/>
        </w:rPr>
        <w:t>(Replaces C6-250479)</w:t>
      </w:r>
    </w:p>
    <w:p w14:paraId="0EB61BC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1E2CA" w14:textId="4EA05C2B" w:rsidR="000F298B" w:rsidRDefault="000F298B" w:rsidP="000F298B">
      <w:pPr>
        <w:rPr>
          <w:rFonts w:ascii="Arial" w:hAnsi="Arial" w:cs="Arial"/>
          <w:b/>
          <w:sz w:val="24"/>
        </w:rPr>
      </w:pPr>
      <w:r>
        <w:rPr>
          <w:rFonts w:ascii="Arial" w:hAnsi="Arial" w:cs="Arial"/>
          <w:b/>
          <w:color w:val="0000FF"/>
          <w:sz w:val="24"/>
        </w:rPr>
        <w:t>C6-250511</w:t>
      </w:r>
      <w:r>
        <w:rPr>
          <w:rFonts w:ascii="Arial" w:hAnsi="Arial" w:cs="Arial"/>
          <w:b/>
          <w:color w:val="0000FF"/>
          <w:sz w:val="24"/>
        </w:rPr>
        <w:tab/>
      </w:r>
      <w:r>
        <w:rPr>
          <w:rFonts w:ascii="Arial" w:hAnsi="Arial" w:cs="Arial"/>
          <w:b/>
          <w:sz w:val="24"/>
        </w:rPr>
        <w:t xml:space="preserve">Unify </w:t>
      </w:r>
      <w:proofErr w:type="spellStart"/>
      <w:r>
        <w:rPr>
          <w:rFonts w:ascii="Arial" w:hAnsi="Arial" w:cs="Arial"/>
          <w:b/>
          <w:sz w:val="24"/>
        </w:rPr>
        <w:t>ngKSI</w:t>
      </w:r>
      <w:proofErr w:type="spellEnd"/>
      <w:r>
        <w:rPr>
          <w:rFonts w:ascii="Arial" w:hAnsi="Arial" w:cs="Arial"/>
          <w:b/>
          <w:sz w:val="24"/>
        </w:rPr>
        <w:t xml:space="preserve"> in USIM test cases</w:t>
      </w:r>
    </w:p>
    <w:p w14:paraId="745F14C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proofErr w:type="gramStart"/>
      <w:r>
        <w:rPr>
          <w:i/>
        </w:rPr>
        <w:tab/>
        <w:t xml:space="preserve">  CR</w:t>
      </w:r>
      <w:proofErr w:type="gramEnd"/>
      <w:r>
        <w:rPr>
          <w:i/>
        </w:rPr>
        <w:t>-</w:t>
      </w:r>
      <w:proofErr w:type="gramStart"/>
      <w:r>
        <w:rPr>
          <w:i/>
        </w:rPr>
        <w:t>0598  rev</w:t>
      </w:r>
      <w:proofErr w:type="gramEnd"/>
      <w:r>
        <w:rPr>
          <w:i/>
        </w:rPr>
        <w:t xml:space="preserve"> 1 Cat: F (Rel-18)</w:t>
      </w:r>
      <w:r>
        <w:rPr>
          <w:i/>
        </w:rPr>
        <w:br/>
      </w:r>
      <w:r>
        <w:rPr>
          <w:i/>
        </w:rPr>
        <w:br/>
      </w:r>
      <w:r>
        <w:rPr>
          <w:i/>
        </w:rPr>
        <w:tab/>
      </w:r>
      <w:r>
        <w:rPr>
          <w:i/>
        </w:rPr>
        <w:tab/>
      </w:r>
      <w:r>
        <w:rPr>
          <w:i/>
        </w:rPr>
        <w:tab/>
      </w:r>
      <w:r>
        <w:rPr>
          <w:i/>
        </w:rPr>
        <w:tab/>
      </w:r>
      <w:r>
        <w:rPr>
          <w:i/>
        </w:rPr>
        <w:tab/>
        <w:t>Source: MediaTek Inc.</w:t>
      </w:r>
    </w:p>
    <w:p w14:paraId="734A9006" w14:textId="77777777" w:rsidR="000F298B" w:rsidRDefault="000F298B" w:rsidP="000F298B">
      <w:pPr>
        <w:rPr>
          <w:color w:val="808080"/>
        </w:rPr>
      </w:pPr>
      <w:r>
        <w:rPr>
          <w:color w:val="808080"/>
        </w:rPr>
        <w:t>(Replaces C6-250430)</w:t>
      </w:r>
    </w:p>
    <w:p w14:paraId="2AEA292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AA1B3" w14:textId="77777777" w:rsidR="000F298B" w:rsidRDefault="000F298B" w:rsidP="000F298B">
      <w:pPr>
        <w:pStyle w:val="berschrift3"/>
      </w:pPr>
      <w:bookmarkStart w:id="104" w:name="_Toc214317245"/>
      <w:r>
        <w:lastRenderedPageBreak/>
        <w:t>18.5</w:t>
      </w:r>
      <w:r>
        <w:tab/>
        <w:t>CT aspects of NBI18 [NBI18]</w:t>
      </w:r>
      <w:bookmarkEnd w:id="104"/>
    </w:p>
    <w:p w14:paraId="436BE9BB" w14:textId="77777777" w:rsidR="000F298B" w:rsidRDefault="000F298B" w:rsidP="000F298B">
      <w:pPr>
        <w:pStyle w:val="berschrift3"/>
      </w:pPr>
      <w:bookmarkStart w:id="105" w:name="_Toc214317246"/>
      <w:r>
        <w:t>18.6</w:t>
      </w:r>
      <w:r>
        <w:tab/>
        <w:t>CT aspects of SBIProtoc18 [SBIProtoc18]</w:t>
      </w:r>
      <w:bookmarkEnd w:id="105"/>
    </w:p>
    <w:p w14:paraId="7E0A1882" w14:textId="77777777" w:rsidR="000F298B" w:rsidRDefault="000F298B" w:rsidP="000F298B">
      <w:pPr>
        <w:pStyle w:val="berschrift3"/>
      </w:pPr>
      <w:bookmarkStart w:id="106" w:name="_Toc214317247"/>
      <w:r>
        <w:t>18.7</w:t>
      </w:r>
      <w:r>
        <w:tab/>
        <w:t>Stage-3 5GS NAS protocol development 18 general aspects [5GProtoc18]</w:t>
      </w:r>
      <w:bookmarkEnd w:id="106"/>
    </w:p>
    <w:p w14:paraId="1AAB4AE2" w14:textId="77777777" w:rsidR="000F298B" w:rsidRDefault="000F298B" w:rsidP="000F298B">
      <w:pPr>
        <w:pStyle w:val="berschrift3"/>
      </w:pPr>
      <w:bookmarkStart w:id="107" w:name="_Toc214317248"/>
      <w:r>
        <w:t>18.8</w:t>
      </w:r>
      <w:r>
        <w:tab/>
        <w:t>Stage-3 5GS NAS protocol development 18 non 3GPP aspects [5GProtoc18-non3GPP]</w:t>
      </w:r>
      <w:bookmarkEnd w:id="107"/>
    </w:p>
    <w:p w14:paraId="00BB660E" w14:textId="77777777" w:rsidR="000F298B" w:rsidRDefault="000F298B" w:rsidP="000F298B">
      <w:pPr>
        <w:pStyle w:val="berschrift3"/>
      </w:pPr>
      <w:bookmarkStart w:id="108" w:name="_Toc214317249"/>
      <w:r>
        <w:t>18.9</w:t>
      </w:r>
      <w:r>
        <w:tab/>
        <w:t>Stage-3 SAE Protocol Development [SAES18]</w:t>
      </w:r>
      <w:bookmarkEnd w:id="108"/>
    </w:p>
    <w:p w14:paraId="27500E1A" w14:textId="77777777" w:rsidR="000F298B" w:rsidRDefault="000F298B" w:rsidP="000F298B">
      <w:pPr>
        <w:pStyle w:val="berschrift3"/>
      </w:pPr>
      <w:bookmarkStart w:id="109" w:name="_Toc214317250"/>
      <w:r>
        <w:t>18.10</w:t>
      </w:r>
      <w:r>
        <w:tab/>
        <w:t>Stage-3 SAE Protocol Development CSFB [SAES18-CSFB]</w:t>
      </w:r>
      <w:bookmarkEnd w:id="109"/>
    </w:p>
    <w:p w14:paraId="54BFA9E3" w14:textId="77777777" w:rsidR="000F298B" w:rsidRDefault="000F298B" w:rsidP="000F298B">
      <w:pPr>
        <w:pStyle w:val="berschrift3"/>
      </w:pPr>
      <w:bookmarkStart w:id="110" w:name="_Toc214317251"/>
      <w:r>
        <w:t>18.11</w:t>
      </w:r>
      <w:r>
        <w:tab/>
        <w:t>Stage-3 SAE Protocol Development non 3GPP [SAES18-non3GPP]</w:t>
      </w:r>
      <w:bookmarkEnd w:id="110"/>
    </w:p>
    <w:p w14:paraId="134AE261" w14:textId="77777777" w:rsidR="000F298B" w:rsidRDefault="000F298B" w:rsidP="000F298B">
      <w:pPr>
        <w:pStyle w:val="berschrift3"/>
      </w:pPr>
      <w:bookmarkStart w:id="111" w:name="_Toc214317252"/>
      <w:r>
        <w:t>18.12</w:t>
      </w:r>
      <w:r>
        <w:tab/>
        <w:t>Protocol enhancements for Mission Critical Services [MCProtoc18]</w:t>
      </w:r>
      <w:bookmarkEnd w:id="111"/>
    </w:p>
    <w:p w14:paraId="0CB14F9C" w14:textId="77777777" w:rsidR="000F298B" w:rsidRDefault="000F298B" w:rsidP="000F298B">
      <w:pPr>
        <w:pStyle w:val="berschrift3"/>
      </w:pPr>
      <w:bookmarkStart w:id="112" w:name="_Toc214317253"/>
      <w:r>
        <w:t>18.13</w:t>
      </w:r>
      <w:r>
        <w:tab/>
        <w:t>MPS for Supplementary Services [</w:t>
      </w:r>
      <w:proofErr w:type="spellStart"/>
      <w:r>
        <w:t>MPSSupServ</w:t>
      </w:r>
      <w:proofErr w:type="spellEnd"/>
      <w:r>
        <w:t>]</w:t>
      </w:r>
      <w:bookmarkEnd w:id="112"/>
    </w:p>
    <w:p w14:paraId="24F448D8" w14:textId="77777777" w:rsidR="000F298B" w:rsidRDefault="000F298B" w:rsidP="000F298B">
      <w:pPr>
        <w:pStyle w:val="berschrift3"/>
      </w:pPr>
      <w:bookmarkStart w:id="113" w:name="_Toc214317254"/>
      <w:r>
        <w:t>18.14</w:t>
      </w:r>
      <w:r>
        <w:tab/>
        <w:t>CT aspects of Mission Critical Services over 5MBS [MCOver5MBS]</w:t>
      </w:r>
      <w:bookmarkEnd w:id="113"/>
    </w:p>
    <w:p w14:paraId="443AFA59" w14:textId="77777777" w:rsidR="000F298B" w:rsidRDefault="000F298B" w:rsidP="000F298B">
      <w:pPr>
        <w:pStyle w:val="berschrift3"/>
      </w:pPr>
      <w:bookmarkStart w:id="114" w:name="_Toc214317255"/>
      <w:r>
        <w:t>18.15</w:t>
      </w:r>
      <w:r>
        <w:tab/>
        <w:t>CT aspects of Mission Critical Services over 5GProSe [MCOver5GProSe]</w:t>
      </w:r>
      <w:bookmarkEnd w:id="114"/>
    </w:p>
    <w:p w14:paraId="792148F5" w14:textId="77777777" w:rsidR="000F298B" w:rsidRDefault="000F298B" w:rsidP="000F298B">
      <w:pPr>
        <w:pStyle w:val="berschrift3"/>
      </w:pPr>
      <w:bookmarkStart w:id="115" w:name="_Toc214317256"/>
      <w:r>
        <w:t>18.16</w:t>
      </w:r>
      <w:r>
        <w:tab/>
        <w:t>IMS Stage-3 IETF Protocol Alignment [IMSProtoc18]</w:t>
      </w:r>
      <w:bookmarkEnd w:id="115"/>
    </w:p>
    <w:p w14:paraId="3F19CE25" w14:textId="77777777" w:rsidR="000F298B" w:rsidRDefault="000F298B" w:rsidP="000F298B">
      <w:pPr>
        <w:pStyle w:val="berschrift3"/>
      </w:pPr>
      <w:bookmarkStart w:id="116" w:name="_Toc214317257"/>
      <w:r>
        <w:t>18.17</w:t>
      </w:r>
      <w:r>
        <w:tab/>
        <w:t>CT aspects of Signal level Enhanced Network Selection [SENSE]</w:t>
      </w:r>
      <w:bookmarkEnd w:id="116"/>
    </w:p>
    <w:p w14:paraId="78649092" w14:textId="77777777" w:rsidR="000F298B" w:rsidRDefault="000F298B" w:rsidP="000F298B">
      <w:pPr>
        <w:pStyle w:val="berschrift3"/>
      </w:pPr>
      <w:bookmarkStart w:id="117" w:name="_Toc214317258"/>
      <w:r>
        <w:t>18.18</w:t>
      </w:r>
      <w:r>
        <w:tab/>
        <w:t>Rel-18 Enhancements of UE Policy [UEP18]</w:t>
      </w:r>
      <w:bookmarkEnd w:id="117"/>
    </w:p>
    <w:p w14:paraId="5A783D2B" w14:textId="77777777" w:rsidR="000F298B" w:rsidRDefault="000F298B" w:rsidP="000F298B">
      <w:pPr>
        <w:pStyle w:val="berschrift3"/>
      </w:pPr>
      <w:bookmarkStart w:id="118" w:name="_Toc214317259"/>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18"/>
    </w:p>
    <w:p w14:paraId="1EB0C4AC" w14:textId="77777777" w:rsidR="000F298B" w:rsidRDefault="000F298B" w:rsidP="000F298B">
      <w:pPr>
        <w:pStyle w:val="berschrift3"/>
      </w:pPr>
      <w:bookmarkStart w:id="119" w:name="_Toc214317260"/>
      <w:r>
        <w:t>18.20</w:t>
      </w:r>
      <w:r>
        <w:tab/>
        <w:t>CT aspects on Multiple location report for MT-LR Immediate Location Request for regulatory services [TEI18_MLR]</w:t>
      </w:r>
      <w:bookmarkEnd w:id="119"/>
    </w:p>
    <w:p w14:paraId="042C61B5" w14:textId="77777777" w:rsidR="000F298B" w:rsidRDefault="000F298B" w:rsidP="000F298B">
      <w:pPr>
        <w:pStyle w:val="berschrift3"/>
      </w:pPr>
      <w:bookmarkStart w:id="120" w:name="_Toc214317261"/>
      <w:r>
        <w:t>18.21</w:t>
      </w:r>
      <w:r>
        <w:tab/>
        <w:t>Enhancement of Shared Data ID and Handling [</w:t>
      </w:r>
      <w:proofErr w:type="spellStart"/>
      <w:r>
        <w:t>ShDatID_H</w:t>
      </w:r>
      <w:proofErr w:type="spellEnd"/>
      <w:r>
        <w:t>]</w:t>
      </w:r>
      <w:bookmarkEnd w:id="120"/>
    </w:p>
    <w:p w14:paraId="49C20B36" w14:textId="77777777" w:rsidR="000F298B" w:rsidRDefault="000F298B" w:rsidP="000F298B">
      <w:pPr>
        <w:pStyle w:val="berschrift3"/>
      </w:pPr>
      <w:bookmarkStart w:id="121" w:name="_Toc214317262"/>
      <w:r>
        <w:t>18.22</w:t>
      </w:r>
      <w:r>
        <w:tab/>
        <w:t>CT Aspects of Edge Computing Phase 2 [EDGE_Ph2]</w:t>
      </w:r>
      <w:bookmarkEnd w:id="121"/>
    </w:p>
    <w:p w14:paraId="6E21C85D" w14:textId="77777777" w:rsidR="000F298B" w:rsidRDefault="000F298B" w:rsidP="000F298B">
      <w:pPr>
        <w:pStyle w:val="berschrift3"/>
      </w:pPr>
      <w:bookmarkStart w:id="122" w:name="_Toc214317263"/>
      <w:r>
        <w:t>18.23</w:t>
      </w:r>
      <w:r>
        <w:tab/>
        <w:t>Enhancement of NSAC for maximum number of UEs with at least one PDU session/PDN connection [</w:t>
      </w:r>
      <w:proofErr w:type="spellStart"/>
      <w:r>
        <w:t>eNSAC</w:t>
      </w:r>
      <w:proofErr w:type="spellEnd"/>
      <w:r>
        <w:t>]</w:t>
      </w:r>
      <w:bookmarkEnd w:id="122"/>
    </w:p>
    <w:p w14:paraId="11ACB8CD" w14:textId="77777777" w:rsidR="000F298B" w:rsidRDefault="000F298B" w:rsidP="000F298B">
      <w:pPr>
        <w:pStyle w:val="berschrift3"/>
      </w:pPr>
      <w:bookmarkStart w:id="123" w:name="_Toc214317264"/>
      <w:r>
        <w:lastRenderedPageBreak/>
        <w:t>18.24</w:t>
      </w:r>
      <w:r>
        <w:tab/>
        <w:t>Mission critical system migration and interconnection enhancements [</w:t>
      </w:r>
      <w:proofErr w:type="spellStart"/>
      <w:r>
        <w:t>eMCSMI_IRail</w:t>
      </w:r>
      <w:proofErr w:type="spellEnd"/>
      <w:r>
        <w:t>]</w:t>
      </w:r>
      <w:bookmarkEnd w:id="123"/>
    </w:p>
    <w:p w14:paraId="1B588FE8" w14:textId="77777777" w:rsidR="000F298B" w:rsidRDefault="000F298B" w:rsidP="000F298B">
      <w:pPr>
        <w:pStyle w:val="berschrift3"/>
      </w:pPr>
      <w:bookmarkStart w:id="124" w:name="_Toc214317265"/>
      <w:r>
        <w:t>18.25</w:t>
      </w:r>
      <w:r>
        <w:tab/>
        <w:t>CT aspects of application layer support for V2X services; Phase 3 [V2XAPP_Ph3]</w:t>
      </w:r>
      <w:bookmarkEnd w:id="124"/>
    </w:p>
    <w:p w14:paraId="11784E4D" w14:textId="77777777" w:rsidR="000F298B" w:rsidRDefault="000F298B" w:rsidP="000F298B">
      <w:pPr>
        <w:pStyle w:val="berschrift3"/>
      </w:pPr>
      <w:bookmarkStart w:id="125" w:name="_Toc214317266"/>
      <w:r>
        <w:t>18.26</w:t>
      </w:r>
      <w:r>
        <w:tab/>
        <w:t xml:space="preserve">CT aspects of </w:t>
      </w:r>
      <w:proofErr w:type="gramStart"/>
      <w:r>
        <w:t>proximity based</w:t>
      </w:r>
      <w:proofErr w:type="gramEnd"/>
      <w:r>
        <w:t xml:space="preserve"> services in 5GS Phase 2 [5G_ProSe_Ph2]</w:t>
      </w:r>
      <w:bookmarkEnd w:id="125"/>
    </w:p>
    <w:p w14:paraId="459E249D" w14:textId="77777777" w:rsidR="000F298B" w:rsidRDefault="000F298B" w:rsidP="000F298B">
      <w:pPr>
        <w:pStyle w:val="berschrift3"/>
      </w:pPr>
      <w:bookmarkStart w:id="126" w:name="_Toc214317267"/>
      <w:r>
        <w:t>18.27</w:t>
      </w:r>
      <w:r>
        <w:tab/>
        <w:t>Support for 5WWC Phase 2 [5WWC_Ph2]</w:t>
      </w:r>
      <w:bookmarkEnd w:id="126"/>
    </w:p>
    <w:p w14:paraId="25C7CB81" w14:textId="77777777" w:rsidR="000F298B" w:rsidRDefault="000F298B" w:rsidP="000F298B">
      <w:pPr>
        <w:pStyle w:val="berschrift3"/>
      </w:pPr>
      <w:bookmarkStart w:id="127" w:name="_Toc214317268"/>
      <w:r>
        <w:t>18.28</w:t>
      </w:r>
      <w:r>
        <w:tab/>
        <w:t>Enhancement of application detection event exposure [TEI18_ADEE]</w:t>
      </w:r>
      <w:bookmarkEnd w:id="127"/>
    </w:p>
    <w:p w14:paraId="57483F2A" w14:textId="77777777" w:rsidR="000F298B" w:rsidRDefault="000F298B" w:rsidP="000F298B">
      <w:pPr>
        <w:pStyle w:val="berschrift3"/>
      </w:pPr>
      <w:bookmarkStart w:id="128" w:name="_Toc214317269"/>
      <w:r>
        <w:t>18.29</w:t>
      </w:r>
      <w:r>
        <w:tab/>
        <w:t>CT aspects of General Support of IPv6 Prefix Delegation in 5GS [TEI18_IPv6PD]</w:t>
      </w:r>
      <w:bookmarkEnd w:id="128"/>
    </w:p>
    <w:p w14:paraId="28383353" w14:textId="77777777" w:rsidR="000F298B" w:rsidRDefault="000F298B" w:rsidP="000F298B">
      <w:pPr>
        <w:pStyle w:val="berschrift3"/>
      </w:pPr>
      <w:bookmarkStart w:id="129" w:name="_Toc214317270"/>
      <w:r>
        <w:t>18.30</w:t>
      </w:r>
      <w:r>
        <w:tab/>
        <w:t>CT aspects of 5G System with Satellite Backhaul [5GSATB]</w:t>
      </w:r>
      <w:bookmarkEnd w:id="129"/>
    </w:p>
    <w:p w14:paraId="4FFD149B" w14:textId="77777777" w:rsidR="000F298B" w:rsidRDefault="000F298B" w:rsidP="000F298B">
      <w:pPr>
        <w:pStyle w:val="berschrift3"/>
      </w:pPr>
      <w:bookmarkStart w:id="130" w:name="_Toc214317271"/>
      <w:r>
        <w:t>18.31</w:t>
      </w:r>
      <w:r>
        <w:tab/>
        <w:t>Timing Resiliency and URLLC enhancements [TRS_URLLC]</w:t>
      </w:r>
      <w:bookmarkEnd w:id="130"/>
    </w:p>
    <w:p w14:paraId="6256CA38" w14:textId="77777777" w:rsidR="000F298B" w:rsidRDefault="000F298B" w:rsidP="000F298B">
      <w:pPr>
        <w:pStyle w:val="berschrift3"/>
      </w:pPr>
      <w:bookmarkStart w:id="131" w:name="_Toc214317272"/>
      <w:r>
        <w:t>18.32</w:t>
      </w:r>
      <w:r>
        <w:tab/>
        <w:t xml:space="preserve">Extensions to the TSC Framework to support </w:t>
      </w:r>
      <w:proofErr w:type="spellStart"/>
      <w:r>
        <w:t>DetNet</w:t>
      </w:r>
      <w:proofErr w:type="spellEnd"/>
      <w:r>
        <w:t xml:space="preserve"> [</w:t>
      </w:r>
      <w:proofErr w:type="spellStart"/>
      <w:r>
        <w:t>DetNet</w:t>
      </w:r>
      <w:proofErr w:type="spellEnd"/>
      <w:r>
        <w:t>]</w:t>
      </w:r>
      <w:bookmarkEnd w:id="131"/>
    </w:p>
    <w:p w14:paraId="199EED3B" w14:textId="77777777" w:rsidR="000F298B" w:rsidRDefault="000F298B" w:rsidP="000F298B">
      <w:pPr>
        <w:pStyle w:val="berschrift3"/>
      </w:pPr>
      <w:bookmarkStart w:id="132" w:name="_Toc214317273"/>
      <w:r>
        <w:t>18.33</w:t>
      </w:r>
      <w:r>
        <w:tab/>
        <w:t>CT aspects for Enabling Edge Applications Phase 2 [EDGEAPP_Ph2]</w:t>
      </w:r>
      <w:bookmarkEnd w:id="132"/>
    </w:p>
    <w:p w14:paraId="6ACFACD9" w14:textId="77777777" w:rsidR="000F298B" w:rsidRDefault="000F298B" w:rsidP="000F298B">
      <w:pPr>
        <w:pStyle w:val="berschrift3"/>
      </w:pPr>
      <w:bookmarkStart w:id="133" w:name="_Toc214317274"/>
      <w:r>
        <w:t>18.34</w:t>
      </w:r>
      <w:r>
        <w:tab/>
        <w:t>Rel-18 enhancements of session management policy control [SMPC18]</w:t>
      </w:r>
      <w:bookmarkEnd w:id="133"/>
    </w:p>
    <w:p w14:paraId="3D2C2CE7" w14:textId="77777777" w:rsidR="000F298B" w:rsidRDefault="000F298B" w:rsidP="000F298B">
      <w:pPr>
        <w:pStyle w:val="berschrift3"/>
      </w:pPr>
      <w:bookmarkStart w:id="134" w:name="_Toc214317275"/>
      <w:r>
        <w:t>18.35</w:t>
      </w:r>
      <w:r>
        <w:tab/>
        <w:t>CT aspects of 5G System Enabler for Service Function Chaining [SFC]</w:t>
      </w:r>
      <w:bookmarkEnd w:id="134"/>
    </w:p>
    <w:p w14:paraId="005EFE17" w14:textId="77777777" w:rsidR="000F298B" w:rsidRDefault="000F298B" w:rsidP="000F298B">
      <w:pPr>
        <w:pStyle w:val="berschrift3"/>
      </w:pPr>
      <w:bookmarkStart w:id="135" w:name="_Toc214317276"/>
      <w:r>
        <w:t>18.36</w:t>
      </w:r>
      <w:r>
        <w:tab/>
        <w:t>Enhancement of Network Automation Enablers [</w:t>
      </w:r>
      <w:proofErr w:type="spellStart"/>
      <w:r>
        <w:t>eNetAE</w:t>
      </w:r>
      <w:proofErr w:type="spellEnd"/>
      <w:r>
        <w:t>]</w:t>
      </w:r>
      <w:bookmarkEnd w:id="135"/>
    </w:p>
    <w:p w14:paraId="446FB2DF" w14:textId="77777777" w:rsidR="000F298B" w:rsidRDefault="000F298B" w:rsidP="000F298B">
      <w:pPr>
        <w:pStyle w:val="berschrift3"/>
      </w:pPr>
      <w:bookmarkStart w:id="136" w:name="_Toc214317277"/>
      <w:r>
        <w:t>18.37</w:t>
      </w:r>
      <w:r>
        <w:tab/>
        <w:t>CT aspects of enhancement of 5G UE Policy [</w:t>
      </w:r>
      <w:proofErr w:type="spellStart"/>
      <w:r>
        <w:t>eUEPO</w:t>
      </w:r>
      <w:proofErr w:type="spellEnd"/>
      <w:r>
        <w:t>]</w:t>
      </w:r>
      <w:bookmarkEnd w:id="136"/>
    </w:p>
    <w:p w14:paraId="57ACE453" w14:textId="77777777" w:rsidR="000F298B" w:rsidRDefault="000F298B" w:rsidP="000F298B">
      <w:pPr>
        <w:pStyle w:val="berschrift3"/>
      </w:pPr>
      <w:bookmarkStart w:id="137" w:name="_Toc214317278"/>
      <w:r>
        <w:t>18.38</w:t>
      </w:r>
      <w:r>
        <w:tab/>
        <w:t>CT aspect of Seamless UE context recovery [SUECR]</w:t>
      </w:r>
      <w:bookmarkEnd w:id="137"/>
    </w:p>
    <w:p w14:paraId="4E1CEA7C" w14:textId="77777777" w:rsidR="000F298B" w:rsidRDefault="000F298B" w:rsidP="000F298B">
      <w:pPr>
        <w:pStyle w:val="berschrift3"/>
      </w:pPr>
      <w:bookmarkStart w:id="138" w:name="_Toc214317279"/>
      <w:r>
        <w:t>18.39</w:t>
      </w:r>
      <w:r>
        <w:tab/>
        <w:t>Secondary DN authentication and authorization in EPC IWK cases [TEI18_SDNAEPC]</w:t>
      </w:r>
      <w:bookmarkEnd w:id="138"/>
    </w:p>
    <w:p w14:paraId="6388E474" w14:textId="77777777" w:rsidR="000F298B" w:rsidRDefault="000F298B" w:rsidP="000F298B">
      <w:pPr>
        <w:pStyle w:val="berschrift3"/>
      </w:pPr>
      <w:bookmarkStart w:id="139" w:name="_Toc214317280"/>
      <w:r>
        <w:t>18.40</w:t>
      </w:r>
      <w:r>
        <w:tab/>
        <w:t>CT aspects of enhancement to the 5GC location services - phase 3 [5G_eLCS_Ph3]</w:t>
      </w:r>
      <w:bookmarkEnd w:id="139"/>
    </w:p>
    <w:p w14:paraId="4825DAAB" w14:textId="77777777" w:rsidR="000F298B" w:rsidRDefault="000F298B" w:rsidP="000F298B">
      <w:pPr>
        <w:pStyle w:val="berschrift3"/>
      </w:pPr>
      <w:bookmarkStart w:id="140" w:name="_Toc214317281"/>
      <w:r>
        <w:lastRenderedPageBreak/>
        <w:t>18.41</w:t>
      </w:r>
      <w:r>
        <w:tab/>
        <w:t>CT aspects of Enhanced support of Non-Public Networks Phase 2 [eNPN_Ph2]</w:t>
      </w:r>
      <w:bookmarkEnd w:id="140"/>
    </w:p>
    <w:p w14:paraId="6E5290F0" w14:textId="77777777" w:rsidR="000F298B" w:rsidRDefault="000F298B" w:rsidP="000F298B">
      <w:pPr>
        <w:pStyle w:val="berschrift3"/>
      </w:pPr>
      <w:bookmarkStart w:id="141" w:name="_Toc214317282"/>
      <w:r>
        <w:t>18.42</w:t>
      </w:r>
      <w:r>
        <w:tab/>
        <w:t>CT aspects of SEAL data delivery enabler for vertical applications [SEALDD]</w:t>
      </w:r>
      <w:bookmarkEnd w:id="141"/>
    </w:p>
    <w:p w14:paraId="42AA24F9" w14:textId="77777777" w:rsidR="000F298B" w:rsidRDefault="000F298B" w:rsidP="000F298B">
      <w:pPr>
        <w:pStyle w:val="berschrift3"/>
      </w:pPr>
      <w:bookmarkStart w:id="142" w:name="_Toc214317283"/>
      <w:r>
        <w:t>18.43</w:t>
      </w:r>
      <w:r>
        <w:tab/>
        <w:t>Enhanced Service Enabler Architecture Layer for Verticals Phase 3 [SEAL_Ph3]</w:t>
      </w:r>
      <w:bookmarkEnd w:id="142"/>
    </w:p>
    <w:p w14:paraId="3F0837A9" w14:textId="77777777" w:rsidR="000F298B" w:rsidRDefault="000F298B" w:rsidP="000F298B">
      <w:pPr>
        <w:pStyle w:val="berschrift3"/>
      </w:pPr>
      <w:bookmarkStart w:id="143" w:name="_Toc214317284"/>
      <w:r>
        <w:t>18.44</w:t>
      </w:r>
      <w:r>
        <w:tab/>
        <w:t>T Aspects of Application Layer Support for Uncrewed Aerial Systems (UAS), Phase 2 [UASAPP_Ph2]</w:t>
      </w:r>
      <w:bookmarkEnd w:id="143"/>
    </w:p>
    <w:p w14:paraId="399398C3" w14:textId="77777777" w:rsidR="000F298B" w:rsidRDefault="000F298B" w:rsidP="000F298B">
      <w:pPr>
        <w:pStyle w:val="berschrift3"/>
      </w:pPr>
      <w:bookmarkStart w:id="144" w:name="_Toc214317285"/>
      <w:r>
        <w:t>18.45</w:t>
      </w:r>
      <w:r>
        <w:tab/>
        <w:t>CT Aspects of 5GC architecture for satellite networks, Phase 2 [5GSAT_Ph2]</w:t>
      </w:r>
      <w:bookmarkEnd w:id="144"/>
    </w:p>
    <w:p w14:paraId="4C91C2BE" w14:textId="77777777" w:rsidR="000F298B" w:rsidRDefault="000F298B" w:rsidP="000F298B">
      <w:pPr>
        <w:pStyle w:val="berschrift3"/>
      </w:pPr>
      <w:bookmarkStart w:id="145" w:name="_Toc214317286"/>
      <w:r>
        <w:t>18.46</w:t>
      </w:r>
      <w:r>
        <w:tab/>
        <w:t>CT Aspects of Uncrewed Aerial Systems (UAS), Phase 2 [UAS_Ph2]</w:t>
      </w:r>
      <w:bookmarkEnd w:id="145"/>
    </w:p>
    <w:p w14:paraId="1738673B" w14:textId="77777777" w:rsidR="000F298B" w:rsidRDefault="000F298B" w:rsidP="000F298B">
      <w:pPr>
        <w:pStyle w:val="berschrift3"/>
      </w:pPr>
      <w:bookmarkStart w:id="146" w:name="_Toc214317287"/>
      <w:r>
        <w:t>18.47</w:t>
      </w:r>
      <w:r>
        <w:tab/>
        <w:t xml:space="preserve">CT aspects of </w:t>
      </w:r>
      <w:proofErr w:type="spellStart"/>
      <w:r>
        <w:t>Ranging_SL</w:t>
      </w:r>
      <w:proofErr w:type="spellEnd"/>
      <w:r>
        <w:t xml:space="preserve"> [</w:t>
      </w:r>
      <w:proofErr w:type="spellStart"/>
      <w:r>
        <w:t>Ranging_SL</w:t>
      </w:r>
      <w:proofErr w:type="spellEnd"/>
      <w:r>
        <w:t>]</w:t>
      </w:r>
      <w:bookmarkEnd w:id="146"/>
    </w:p>
    <w:p w14:paraId="5F95DD80" w14:textId="77777777" w:rsidR="000F298B" w:rsidRDefault="000F298B" w:rsidP="000F298B">
      <w:pPr>
        <w:pStyle w:val="berschrift3"/>
      </w:pPr>
      <w:bookmarkStart w:id="147" w:name="_Toc214317288"/>
      <w:r>
        <w:t>18.48</w:t>
      </w:r>
      <w:r>
        <w:tab/>
        <w:t>CT aspects of 5GFLS [5GFLS]</w:t>
      </w:r>
      <w:bookmarkEnd w:id="147"/>
    </w:p>
    <w:p w14:paraId="4DFC2308" w14:textId="77777777" w:rsidR="000F298B" w:rsidRDefault="000F298B" w:rsidP="000F298B">
      <w:pPr>
        <w:pStyle w:val="berschrift3"/>
      </w:pPr>
      <w:bookmarkStart w:id="148" w:name="_Toc214317289"/>
      <w:r>
        <w:t>18.49</w:t>
      </w:r>
      <w:r>
        <w:tab/>
        <w:t>CT aspects of MCGWUE [MCGWUE]</w:t>
      </w:r>
      <w:bookmarkEnd w:id="148"/>
    </w:p>
    <w:p w14:paraId="032504B3" w14:textId="77777777" w:rsidR="000F298B" w:rsidRDefault="000F298B" w:rsidP="000F298B">
      <w:pPr>
        <w:pStyle w:val="berschrift3"/>
      </w:pPr>
      <w:bookmarkStart w:id="149" w:name="_Toc214317290"/>
      <w:r>
        <w:t>18.50</w:t>
      </w:r>
      <w:r>
        <w:tab/>
        <w:t>GBA_U Based APIs [GBA_U_APIs]</w:t>
      </w:r>
      <w:bookmarkEnd w:id="149"/>
    </w:p>
    <w:p w14:paraId="1F836B9B" w14:textId="77777777" w:rsidR="000F298B" w:rsidRDefault="000F298B" w:rsidP="000F298B">
      <w:pPr>
        <w:pStyle w:val="berschrift3"/>
      </w:pPr>
      <w:bookmarkStart w:id="150" w:name="_Toc214317291"/>
      <w:r>
        <w:t>18.51</w:t>
      </w:r>
      <w:r>
        <w:tab/>
        <w:t>CT aspects of AIML [</w:t>
      </w:r>
      <w:proofErr w:type="spellStart"/>
      <w:r>
        <w:t>AIMLsys</w:t>
      </w:r>
      <w:proofErr w:type="spellEnd"/>
      <w:r>
        <w:t>]</w:t>
      </w:r>
      <w:bookmarkEnd w:id="150"/>
    </w:p>
    <w:p w14:paraId="6A70B4B1" w14:textId="77777777" w:rsidR="000F298B" w:rsidRDefault="000F298B" w:rsidP="000F298B">
      <w:pPr>
        <w:pStyle w:val="berschrift3"/>
      </w:pPr>
      <w:bookmarkStart w:id="151" w:name="_Toc214317292"/>
      <w:r>
        <w:t>18.52</w:t>
      </w:r>
      <w:r>
        <w:tab/>
        <w:t>CT aspects of NG_RTC [NG_RTC]</w:t>
      </w:r>
      <w:bookmarkEnd w:id="151"/>
    </w:p>
    <w:p w14:paraId="12EBB1F9" w14:textId="66BBEB52" w:rsidR="000F298B" w:rsidRDefault="000F298B" w:rsidP="000F298B">
      <w:pPr>
        <w:rPr>
          <w:rFonts w:ascii="Arial" w:hAnsi="Arial" w:cs="Arial"/>
          <w:b/>
          <w:sz w:val="24"/>
        </w:rPr>
      </w:pPr>
      <w:r>
        <w:rPr>
          <w:rFonts w:ascii="Arial" w:hAnsi="Arial" w:cs="Arial"/>
          <w:b/>
          <w:color w:val="0000FF"/>
          <w:sz w:val="24"/>
        </w:rPr>
        <w:t>C6-250450</w:t>
      </w:r>
      <w:r>
        <w:rPr>
          <w:rFonts w:ascii="Arial" w:hAnsi="Arial" w:cs="Arial"/>
          <w:b/>
          <w:color w:val="0000FF"/>
          <w:sz w:val="24"/>
        </w:rPr>
        <w:tab/>
      </w:r>
      <w:r>
        <w:rPr>
          <w:rFonts w:ascii="Arial" w:hAnsi="Arial" w:cs="Arial"/>
          <w:b/>
          <w:sz w:val="24"/>
        </w:rPr>
        <w:t>Update EF of IMS Data Channel Indication</w:t>
      </w:r>
    </w:p>
    <w:p w14:paraId="1F901351"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v18.2.0</w:t>
      </w:r>
      <w:proofErr w:type="gramStart"/>
      <w:r>
        <w:rPr>
          <w:i/>
        </w:rPr>
        <w:tab/>
        <w:t xml:space="preserve">  CR</w:t>
      </w:r>
      <w:proofErr w:type="gramEnd"/>
      <w:r>
        <w:rPr>
          <w:i/>
        </w:rPr>
        <w:t>-</w:t>
      </w:r>
      <w:proofErr w:type="gramStart"/>
      <w:r>
        <w:rPr>
          <w:i/>
        </w:rPr>
        <w:t>0145  Cat</w:t>
      </w:r>
      <w:proofErr w:type="gramEnd"/>
      <w:r>
        <w:rPr>
          <w:i/>
        </w:rPr>
        <w:t>: B (Rel-18)</w:t>
      </w:r>
      <w:r>
        <w:rPr>
          <w:i/>
        </w:rPr>
        <w:br/>
      </w:r>
      <w:r>
        <w:rPr>
          <w:i/>
        </w:rPr>
        <w:br/>
      </w:r>
      <w:r>
        <w:rPr>
          <w:i/>
        </w:rPr>
        <w:tab/>
      </w:r>
      <w:r>
        <w:rPr>
          <w:i/>
        </w:rPr>
        <w:tab/>
      </w:r>
      <w:r>
        <w:rPr>
          <w:i/>
        </w:rPr>
        <w:tab/>
      </w:r>
      <w:r>
        <w:rPr>
          <w:i/>
        </w:rPr>
        <w:tab/>
      </w:r>
      <w:r>
        <w:rPr>
          <w:i/>
        </w:rPr>
        <w:tab/>
        <w:t>Source: China Mobile</w:t>
      </w:r>
    </w:p>
    <w:p w14:paraId="17CCCE7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C6-250472</w:t>
      </w:r>
      <w:r>
        <w:rPr>
          <w:color w:val="993300"/>
          <w:u w:val="single"/>
        </w:rPr>
        <w:t>.</w:t>
      </w:r>
    </w:p>
    <w:p w14:paraId="6E995D09" w14:textId="15FC58C7" w:rsidR="000F298B" w:rsidRDefault="000F298B" w:rsidP="000F298B">
      <w:pPr>
        <w:rPr>
          <w:rFonts w:ascii="Arial" w:hAnsi="Arial" w:cs="Arial"/>
          <w:b/>
          <w:sz w:val="24"/>
        </w:rPr>
      </w:pPr>
      <w:r>
        <w:rPr>
          <w:rFonts w:ascii="Arial" w:hAnsi="Arial" w:cs="Arial"/>
          <w:b/>
          <w:color w:val="0000FF"/>
          <w:sz w:val="24"/>
        </w:rPr>
        <w:t>C6-250472</w:t>
      </w:r>
      <w:r>
        <w:rPr>
          <w:rFonts w:ascii="Arial" w:hAnsi="Arial" w:cs="Arial"/>
          <w:b/>
          <w:color w:val="0000FF"/>
          <w:sz w:val="24"/>
        </w:rPr>
        <w:tab/>
      </w:r>
      <w:r>
        <w:rPr>
          <w:rFonts w:ascii="Arial" w:hAnsi="Arial" w:cs="Arial"/>
          <w:b/>
          <w:sz w:val="24"/>
        </w:rPr>
        <w:t>Update EF of IMS Data Channel Indication</w:t>
      </w:r>
    </w:p>
    <w:p w14:paraId="0677D19B"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v18.2.0</w:t>
      </w:r>
      <w:proofErr w:type="gramStart"/>
      <w:r>
        <w:rPr>
          <w:i/>
        </w:rPr>
        <w:tab/>
        <w:t xml:space="preserve">  CR</w:t>
      </w:r>
      <w:proofErr w:type="gramEnd"/>
      <w:r>
        <w:rPr>
          <w:i/>
        </w:rPr>
        <w:t>-</w:t>
      </w:r>
      <w:proofErr w:type="gramStart"/>
      <w:r>
        <w:rPr>
          <w:i/>
        </w:rPr>
        <w:t>0145  rev</w:t>
      </w:r>
      <w:proofErr w:type="gramEnd"/>
      <w:r>
        <w:rPr>
          <w:i/>
        </w:rPr>
        <w:t xml:space="preserve"> 1 Cat: F (Rel-18)</w:t>
      </w:r>
      <w:r>
        <w:rPr>
          <w:i/>
        </w:rPr>
        <w:br/>
      </w:r>
      <w:r>
        <w:rPr>
          <w:i/>
        </w:rPr>
        <w:br/>
      </w:r>
      <w:r>
        <w:rPr>
          <w:i/>
        </w:rPr>
        <w:tab/>
      </w:r>
      <w:r>
        <w:rPr>
          <w:i/>
        </w:rPr>
        <w:tab/>
      </w:r>
      <w:r>
        <w:rPr>
          <w:i/>
        </w:rPr>
        <w:tab/>
      </w:r>
      <w:r>
        <w:rPr>
          <w:i/>
        </w:rPr>
        <w:tab/>
      </w:r>
      <w:r>
        <w:rPr>
          <w:i/>
        </w:rPr>
        <w:tab/>
        <w:t>Source: China Mobile</w:t>
      </w:r>
    </w:p>
    <w:p w14:paraId="42BAFA3B" w14:textId="77777777" w:rsidR="000F298B" w:rsidRDefault="000F298B" w:rsidP="000F298B">
      <w:pPr>
        <w:rPr>
          <w:color w:val="808080"/>
        </w:rPr>
      </w:pPr>
      <w:r>
        <w:rPr>
          <w:color w:val="808080"/>
        </w:rPr>
        <w:t>(Replaces C6-250450)</w:t>
      </w:r>
    </w:p>
    <w:p w14:paraId="398819C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EBD32" w14:textId="07B395A2" w:rsidR="000F298B" w:rsidRDefault="000F298B" w:rsidP="000F298B">
      <w:pPr>
        <w:rPr>
          <w:rFonts w:ascii="Arial" w:hAnsi="Arial" w:cs="Arial"/>
          <w:b/>
          <w:sz w:val="24"/>
        </w:rPr>
      </w:pPr>
      <w:r>
        <w:rPr>
          <w:rFonts w:ascii="Arial" w:hAnsi="Arial" w:cs="Arial"/>
          <w:b/>
          <w:color w:val="0000FF"/>
          <w:sz w:val="24"/>
        </w:rPr>
        <w:t>C6-250504</w:t>
      </w:r>
      <w:r>
        <w:rPr>
          <w:rFonts w:ascii="Arial" w:hAnsi="Arial" w:cs="Arial"/>
          <w:b/>
          <w:color w:val="0000FF"/>
          <w:sz w:val="24"/>
        </w:rPr>
        <w:tab/>
      </w:r>
      <w:r>
        <w:rPr>
          <w:rFonts w:ascii="Arial" w:hAnsi="Arial" w:cs="Arial"/>
          <w:b/>
          <w:sz w:val="24"/>
        </w:rPr>
        <w:t>Update EF of IMS Data Channel Indication</w:t>
      </w:r>
    </w:p>
    <w:p w14:paraId="5C3F3244" w14:textId="77777777" w:rsidR="000F298B" w:rsidRDefault="000F298B" w:rsidP="000F29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v18.2.0</w:t>
      </w:r>
      <w:proofErr w:type="gramStart"/>
      <w:r>
        <w:rPr>
          <w:i/>
        </w:rPr>
        <w:tab/>
        <w:t xml:space="preserve">  CR</w:t>
      </w:r>
      <w:proofErr w:type="gramEnd"/>
      <w:r>
        <w:rPr>
          <w:i/>
        </w:rPr>
        <w:t>-</w:t>
      </w:r>
      <w:proofErr w:type="gramStart"/>
      <w:r>
        <w:rPr>
          <w:i/>
        </w:rPr>
        <w:t>0146  Cat</w:t>
      </w:r>
      <w:proofErr w:type="gramEnd"/>
      <w:r>
        <w:rPr>
          <w:i/>
        </w:rPr>
        <w:t>: A (Rel-18)</w:t>
      </w:r>
      <w:r>
        <w:rPr>
          <w:i/>
        </w:rPr>
        <w:br/>
      </w:r>
      <w:r>
        <w:rPr>
          <w:i/>
        </w:rPr>
        <w:br/>
      </w:r>
      <w:r>
        <w:rPr>
          <w:i/>
        </w:rPr>
        <w:tab/>
      </w:r>
      <w:r>
        <w:rPr>
          <w:i/>
        </w:rPr>
        <w:tab/>
      </w:r>
      <w:r>
        <w:rPr>
          <w:i/>
        </w:rPr>
        <w:tab/>
      </w:r>
      <w:r>
        <w:rPr>
          <w:i/>
        </w:rPr>
        <w:tab/>
      </w:r>
      <w:r>
        <w:rPr>
          <w:i/>
        </w:rPr>
        <w:tab/>
        <w:t>Source: China Mobile</w:t>
      </w:r>
    </w:p>
    <w:p w14:paraId="54AC24D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C6-250505, C6-250506</w:t>
      </w:r>
      <w:r>
        <w:rPr>
          <w:color w:val="993300"/>
          <w:u w:val="single"/>
        </w:rPr>
        <w:t>.</w:t>
      </w:r>
    </w:p>
    <w:p w14:paraId="41B08B29" w14:textId="2CC960A5" w:rsidR="000F298B" w:rsidRDefault="000F298B" w:rsidP="000F298B">
      <w:pPr>
        <w:rPr>
          <w:rFonts w:ascii="Arial" w:hAnsi="Arial" w:cs="Arial"/>
          <w:b/>
          <w:sz w:val="24"/>
        </w:rPr>
      </w:pPr>
      <w:r>
        <w:rPr>
          <w:rFonts w:ascii="Arial" w:hAnsi="Arial" w:cs="Arial"/>
          <w:b/>
          <w:color w:val="0000FF"/>
          <w:sz w:val="24"/>
        </w:rPr>
        <w:t>C6-250505</w:t>
      </w:r>
      <w:r>
        <w:rPr>
          <w:rFonts w:ascii="Arial" w:hAnsi="Arial" w:cs="Arial"/>
          <w:b/>
          <w:color w:val="0000FF"/>
          <w:sz w:val="24"/>
        </w:rPr>
        <w:tab/>
      </w:r>
      <w:r>
        <w:rPr>
          <w:rFonts w:ascii="Arial" w:hAnsi="Arial" w:cs="Arial"/>
          <w:b/>
          <w:sz w:val="24"/>
        </w:rPr>
        <w:t>Update EF of IMS Data Channel Indication</w:t>
      </w:r>
    </w:p>
    <w:p w14:paraId="4866F1E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v18.2.0</w:t>
      </w:r>
      <w:proofErr w:type="gramStart"/>
      <w:r>
        <w:rPr>
          <w:i/>
        </w:rPr>
        <w:tab/>
        <w:t xml:space="preserve">  CR</w:t>
      </w:r>
      <w:proofErr w:type="gramEnd"/>
      <w:r>
        <w:rPr>
          <w:i/>
        </w:rPr>
        <w:t>-</w:t>
      </w:r>
      <w:proofErr w:type="gramStart"/>
      <w:r>
        <w:rPr>
          <w:i/>
        </w:rPr>
        <w:t>0146  rev</w:t>
      </w:r>
      <w:proofErr w:type="gramEnd"/>
      <w:r>
        <w:rPr>
          <w:i/>
        </w:rPr>
        <w:t xml:space="preserve"> 1 Cat: B (Rel-18)</w:t>
      </w:r>
      <w:r>
        <w:rPr>
          <w:i/>
        </w:rPr>
        <w:br/>
      </w:r>
      <w:r>
        <w:rPr>
          <w:i/>
        </w:rPr>
        <w:br/>
      </w:r>
      <w:r>
        <w:rPr>
          <w:i/>
        </w:rPr>
        <w:tab/>
      </w:r>
      <w:r>
        <w:rPr>
          <w:i/>
        </w:rPr>
        <w:tab/>
      </w:r>
      <w:r>
        <w:rPr>
          <w:i/>
        </w:rPr>
        <w:tab/>
      </w:r>
      <w:r>
        <w:rPr>
          <w:i/>
        </w:rPr>
        <w:tab/>
      </w:r>
      <w:r>
        <w:rPr>
          <w:i/>
        </w:rPr>
        <w:tab/>
        <w:t>Source: China Mobile</w:t>
      </w:r>
    </w:p>
    <w:p w14:paraId="42C65256" w14:textId="77777777" w:rsidR="000F298B" w:rsidRDefault="000F298B" w:rsidP="000F298B">
      <w:pPr>
        <w:rPr>
          <w:color w:val="808080"/>
        </w:rPr>
      </w:pPr>
      <w:r>
        <w:rPr>
          <w:color w:val="808080"/>
        </w:rPr>
        <w:t>(Replaces C6-250504)</w:t>
      </w:r>
    </w:p>
    <w:p w14:paraId="4467F1A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411D9" w14:textId="6595912C" w:rsidR="000F298B" w:rsidRDefault="000F298B" w:rsidP="000F298B">
      <w:pPr>
        <w:rPr>
          <w:rFonts w:ascii="Arial" w:hAnsi="Arial" w:cs="Arial"/>
          <w:b/>
          <w:sz w:val="24"/>
        </w:rPr>
      </w:pPr>
      <w:r>
        <w:rPr>
          <w:rFonts w:ascii="Arial" w:hAnsi="Arial" w:cs="Arial"/>
          <w:b/>
          <w:color w:val="0000FF"/>
          <w:sz w:val="24"/>
        </w:rPr>
        <w:t>C6-250506</w:t>
      </w:r>
      <w:r>
        <w:rPr>
          <w:rFonts w:ascii="Arial" w:hAnsi="Arial" w:cs="Arial"/>
          <w:b/>
          <w:color w:val="0000FF"/>
          <w:sz w:val="24"/>
        </w:rPr>
        <w:tab/>
      </w:r>
      <w:r>
        <w:rPr>
          <w:rFonts w:ascii="Arial" w:hAnsi="Arial" w:cs="Arial"/>
          <w:b/>
          <w:sz w:val="24"/>
        </w:rPr>
        <w:t>Update EF of IMS Data Channel Indication</w:t>
      </w:r>
    </w:p>
    <w:p w14:paraId="0BFC15FF"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v18.2.0</w:t>
      </w:r>
      <w:proofErr w:type="gramStart"/>
      <w:r>
        <w:rPr>
          <w:i/>
        </w:rPr>
        <w:tab/>
        <w:t xml:space="preserve">  CR</w:t>
      </w:r>
      <w:proofErr w:type="gramEnd"/>
      <w:r>
        <w:rPr>
          <w:i/>
        </w:rPr>
        <w:t>-</w:t>
      </w:r>
      <w:proofErr w:type="gramStart"/>
      <w:r>
        <w:rPr>
          <w:i/>
        </w:rPr>
        <w:t>0146  rev</w:t>
      </w:r>
      <w:proofErr w:type="gramEnd"/>
      <w:r>
        <w:rPr>
          <w:i/>
        </w:rPr>
        <w:t xml:space="preserve"> 2 Cat: B (Rel-18)</w:t>
      </w:r>
      <w:r>
        <w:rPr>
          <w:i/>
        </w:rPr>
        <w:br/>
      </w:r>
      <w:r>
        <w:rPr>
          <w:i/>
        </w:rPr>
        <w:br/>
      </w:r>
      <w:r>
        <w:rPr>
          <w:i/>
        </w:rPr>
        <w:tab/>
      </w:r>
      <w:r>
        <w:rPr>
          <w:i/>
        </w:rPr>
        <w:tab/>
      </w:r>
      <w:r>
        <w:rPr>
          <w:i/>
        </w:rPr>
        <w:tab/>
      </w:r>
      <w:r>
        <w:rPr>
          <w:i/>
        </w:rPr>
        <w:tab/>
      </w:r>
      <w:r>
        <w:rPr>
          <w:i/>
        </w:rPr>
        <w:tab/>
        <w:t>Source: China Mobile</w:t>
      </w:r>
    </w:p>
    <w:p w14:paraId="3DF863D5" w14:textId="77777777" w:rsidR="000F298B" w:rsidRDefault="000F298B" w:rsidP="000F298B">
      <w:pPr>
        <w:rPr>
          <w:color w:val="808080"/>
        </w:rPr>
      </w:pPr>
      <w:r>
        <w:rPr>
          <w:color w:val="808080"/>
        </w:rPr>
        <w:t>(Replaces C6-250504)</w:t>
      </w:r>
    </w:p>
    <w:p w14:paraId="15F0849C"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BFC9B" w14:textId="77777777" w:rsidR="000F298B" w:rsidRDefault="000F298B" w:rsidP="000F298B">
      <w:pPr>
        <w:pStyle w:val="berschrift3"/>
      </w:pPr>
      <w:bookmarkStart w:id="152" w:name="_Toc214317293"/>
      <w:r>
        <w:lastRenderedPageBreak/>
        <w:t>18.53</w:t>
      </w:r>
      <w:r>
        <w:tab/>
        <w:t xml:space="preserve">CT aspects of 5G AM </w:t>
      </w:r>
      <w:proofErr w:type="gramStart"/>
      <w:r>
        <w:t>Policy  [</w:t>
      </w:r>
      <w:proofErr w:type="gramEnd"/>
      <w:r>
        <w:t>AMP]</w:t>
      </w:r>
      <w:bookmarkEnd w:id="152"/>
    </w:p>
    <w:p w14:paraId="1AB11BAA" w14:textId="77777777" w:rsidR="000F298B" w:rsidRDefault="000F298B" w:rsidP="000F298B">
      <w:pPr>
        <w:pStyle w:val="berschrift3"/>
      </w:pPr>
      <w:bookmarkStart w:id="153" w:name="_Toc214317294"/>
      <w:r>
        <w:t>18.54</w:t>
      </w:r>
      <w:r>
        <w:tab/>
        <w:t>CT aspects on Dynamically Changing AM Policies in the 5GC Phase 2 [TEI18_DCAMP_Ph2]</w:t>
      </w:r>
      <w:bookmarkEnd w:id="153"/>
    </w:p>
    <w:p w14:paraId="7E0F766C" w14:textId="77777777" w:rsidR="000F298B" w:rsidRDefault="000F298B" w:rsidP="000F298B">
      <w:pPr>
        <w:pStyle w:val="berschrift3"/>
      </w:pPr>
      <w:bookmarkStart w:id="154" w:name="_Toc214317295"/>
      <w:r>
        <w:t>18.55</w:t>
      </w:r>
      <w:r>
        <w:tab/>
        <w:t>CT aspects of MPS_WLAN [MPS_WLAN]</w:t>
      </w:r>
      <w:bookmarkEnd w:id="154"/>
    </w:p>
    <w:p w14:paraId="36CB40AE" w14:textId="77777777" w:rsidR="000F298B" w:rsidRDefault="000F298B" w:rsidP="000F298B">
      <w:pPr>
        <w:pStyle w:val="berschrift3"/>
      </w:pPr>
      <w:bookmarkStart w:id="155" w:name="_Toc214317296"/>
      <w:r>
        <w:t>18.56</w:t>
      </w:r>
      <w:r>
        <w:tab/>
        <w:t>CT aspects of ADAES [ADAES]</w:t>
      </w:r>
      <w:bookmarkEnd w:id="155"/>
    </w:p>
    <w:p w14:paraId="1383B9E8" w14:textId="77777777" w:rsidR="000F298B" w:rsidRDefault="000F298B" w:rsidP="000F298B">
      <w:pPr>
        <w:pStyle w:val="berschrift3"/>
      </w:pPr>
      <w:bookmarkStart w:id="156" w:name="_Toc214317297"/>
      <w:r>
        <w:t>18.57</w:t>
      </w:r>
      <w:r>
        <w:tab/>
        <w:t xml:space="preserve">CT aspects </w:t>
      </w:r>
      <w:proofErr w:type="gramStart"/>
      <w:r>
        <w:t>of  MSGin</w:t>
      </w:r>
      <w:proofErr w:type="gramEnd"/>
      <w:r>
        <w:t>5G Service Ph2 [5GMARCH_Ph2]</w:t>
      </w:r>
      <w:bookmarkEnd w:id="156"/>
    </w:p>
    <w:p w14:paraId="2094BA55" w14:textId="77777777" w:rsidR="000F298B" w:rsidRDefault="000F298B" w:rsidP="000F298B">
      <w:pPr>
        <w:pStyle w:val="berschrift3"/>
      </w:pPr>
      <w:bookmarkStart w:id="157" w:name="_Toc214317298"/>
      <w:r>
        <w:t>18.58</w:t>
      </w:r>
      <w:r>
        <w:tab/>
        <w:t>CT aspects of VMR [VMR]</w:t>
      </w:r>
      <w:bookmarkEnd w:id="157"/>
    </w:p>
    <w:p w14:paraId="62F34483" w14:textId="77777777" w:rsidR="000F298B" w:rsidRDefault="000F298B" w:rsidP="000F298B">
      <w:pPr>
        <w:pStyle w:val="berschrift3"/>
      </w:pPr>
      <w:bookmarkStart w:id="158" w:name="_Toc214317299"/>
      <w:r>
        <w:t>18.59</w:t>
      </w:r>
      <w:r>
        <w:tab/>
        <w:t>Enhancements on Service-based support for SMS in 5GC [</w:t>
      </w:r>
      <w:proofErr w:type="spellStart"/>
      <w:r>
        <w:t>eSMS_SBI</w:t>
      </w:r>
      <w:proofErr w:type="spellEnd"/>
      <w:r>
        <w:t>]</w:t>
      </w:r>
      <w:bookmarkEnd w:id="158"/>
    </w:p>
    <w:p w14:paraId="51431F65" w14:textId="77777777" w:rsidR="000F298B" w:rsidRDefault="000F298B" w:rsidP="000F298B">
      <w:pPr>
        <w:pStyle w:val="berschrift3"/>
      </w:pPr>
      <w:bookmarkStart w:id="159" w:name="_Toc214317300"/>
      <w:r>
        <w:t>18.60</w:t>
      </w:r>
      <w:r>
        <w:tab/>
        <w:t>CT aspects of eNA_Ph3 [eNA_Ph3]</w:t>
      </w:r>
      <w:bookmarkEnd w:id="159"/>
    </w:p>
    <w:p w14:paraId="1A7A9CDD" w14:textId="77777777" w:rsidR="000F298B" w:rsidRDefault="000F298B" w:rsidP="000F298B">
      <w:pPr>
        <w:pStyle w:val="berschrift3"/>
      </w:pPr>
      <w:bookmarkStart w:id="160" w:name="_Toc214317301"/>
      <w:r>
        <w:t>18.61</w:t>
      </w:r>
      <w:r>
        <w:tab/>
        <w:t>CT aspects of PIN [PIN]</w:t>
      </w:r>
      <w:bookmarkEnd w:id="160"/>
    </w:p>
    <w:p w14:paraId="7B81D0CB" w14:textId="77777777" w:rsidR="000F298B" w:rsidRDefault="000F298B" w:rsidP="000F298B">
      <w:pPr>
        <w:pStyle w:val="berschrift3"/>
      </w:pPr>
      <w:bookmarkStart w:id="161" w:name="_Toc214317302"/>
      <w:r>
        <w:t>18.62</w:t>
      </w:r>
      <w:r>
        <w:tab/>
        <w:t>CT aspects of PINAPP [PINAPP]</w:t>
      </w:r>
      <w:bookmarkEnd w:id="161"/>
    </w:p>
    <w:p w14:paraId="69CE7C9C" w14:textId="77777777" w:rsidR="000F298B" w:rsidRDefault="000F298B" w:rsidP="000F298B">
      <w:pPr>
        <w:pStyle w:val="berschrift3"/>
      </w:pPr>
      <w:bookmarkStart w:id="162" w:name="_Toc214317303"/>
      <w:r>
        <w:t>18.63</w:t>
      </w:r>
      <w:r>
        <w:tab/>
        <w:t>CT aspects of GMEC [GMEC]</w:t>
      </w:r>
      <w:bookmarkEnd w:id="162"/>
    </w:p>
    <w:p w14:paraId="650BCDA9" w14:textId="77777777" w:rsidR="000F298B" w:rsidRDefault="000F298B" w:rsidP="000F298B">
      <w:pPr>
        <w:pStyle w:val="berschrift3"/>
      </w:pPr>
      <w:bookmarkStart w:id="163" w:name="_Toc214317304"/>
      <w:r>
        <w:t>18.64</w:t>
      </w:r>
      <w:r>
        <w:tab/>
        <w:t>CT aspects of 5MBS_Ph2 [5MBS_Ph2]</w:t>
      </w:r>
      <w:bookmarkEnd w:id="163"/>
    </w:p>
    <w:p w14:paraId="22F9F511" w14:textId="77777777" w:rsidR="000F298B" w:rsidRDefault="000F298B" w:rsidP="000F298B">
      <w:pPr>
        <w:pStyle w:val="berschrift3"/>
      </w:pPr>
      <w:bookmarkStart w:id="164" w:name="_Toc214317305"/>
      <w:r>
        <w:t>18.65</w:t>
      </w:r>
      <w:r>
        <w:tab/>
        <w:t>CT aspects of Enhancement of Network Slicing Phase 3 [eNS_Ph3]</w:t>
      </w:r>
      <w:bookmarkEnd w:id="164"/>
    </w:p>
    <w:p w14:paraId="7E34B7F3" w14:textId="77777777" w:rsidR="000F298B" w:rsidRDefault="000F298B" w:rsidP="000F298B">
      <w:pPr>
        <w:pStyle w:val="berschrift3"/>
      </w:pPr>
      <w:bookmarkStart w:id="165" w:name="_Toc214317306"/>
      <w:r>
        <w:t>18.66</w:t>
      </w:r>
      <w:r>
        <w:tab/>
        <w:t>CT aspects of XRM [XRM]</w:t>
      </w:r>
      <w:bookmarkEnd w:id="165"/>
    </w:p>
    <w:p w14:paraId="5B61E778" w14:textId="77777777" w:rsidR="000F298B" w:rsidRDefault="000F298B" w:rsidP="000F298B">
      <w:pPr>
        <w:pStyle w:val="berschrift3"/>
      </w:pPr>
      <w:bookmarkStart w:id="166" w:name="_Toc214317307"/>
      <w:r>
        <w:t>18.67</w:t>
      </w:r>
      <w:r>
        <w:tab/>
        <w:t>CT aspects of ATSSS_Ph3 [ATSSS_Ph3]</w:t>
      </w:r>
      <w:bookmarkEnd w:id="166"/>
    </w:p>
    <w:p w14:paraId="6B663C54" w14:textId="77777777" w:rsidR="000F298B" w:rsidRDefault="000F298B" w:rsidP="000F298B">
      <w:pPr>
        <w:pStyle w:val="berschrift3"/>
      </w:pPr>
      <w:bookmarkStart w:id="167" w:name="_Toc214317308"/>
      <w:r>
        <w:t>18.68</w:t>
      </w:r>
      <w:r>
        <w:tab/>
        <w:t>CT4 aspects of UPF enhancement for exposure and SBA [UPEAS]</w:t>
      </w:r>
      <w:bookmarkEnd w:id="167"/>
    </w:p>
    <w:p w14:paraId="4D6F0AE0" w14:textId="77777777" w:rsidR="000F298B" w:rsidRDefault="000F298B" w:rsidP="000F298B">
      <w:pPr>
        <w:pStyle w:val="berschrift3"/>
      </w:pPr>
      <w:bookmarkStart w:id="168" w:name="_Toc214317309"/>
      <w:r>
        <w:t>18.69</w:t>
      </w:r>
      <w:r>
        <w:tab/>
        <w:t>UE pre-configuration for 5MBS [UEConfig5MBS]</w:t>
      </w:r>
      <w:bookmarkEnd w:id="168"/>
    </w:p>
    <w:p w14:paraId="1A7073A6" w14:textId="77777777" w:rsidR="000F298B" w:rsidRDefault="000F298B" w:rsidP="000F298B">
      <w:pPr>
        <w:pStyle w:val="berschrift3"/>
      </w:pPr>
      <w:bookmarkStart w:id="169" w:name="_Toc214317310"/>
      <w:r>
        <w:t>18.70</w:t>
      </w:r>
      <w:r>
        <w:tab/>
        <w:t>CT aspects of enh4MCPTT [enh4MCPTT]</w:t>
      </w:r>
      <w:bookmarkEnd w:id="169"/>
    </w:p>
    <w:p w14:paraId="2083D471" w14:textId="77777777" w:rsidR="000F298B" w:rsidRDefault="000F298B" w:rsidP="000F298B">
      <w:pPr>
        <w:pStyle w:val="berschrift3"/>
      </w:pPr>
      <w:bookmarkStart w:id="170" w:name="_Toc214317311"/>
      <w:r>
        <w:t>18.71</w:t>
      </w:r>
      <w:r>
        <w:tab/>
        <w:t>CT aspects of Slice-based PLMN Selection [</w:t>
      </w:r>
      <w:proofErr w:type="spellStart"/>
      <w:r>
        <w:t>PLMNsel_NS</w:t>
      </w:r>
      <w:proofErr w:type="spellEnd"/>
      <w:r>
        <w:t>]</w:t>
      </w:r>
      <w:bookmarkEnd w:id="170"/>
    </w:p>
    <w:p w14:paraId="64775DE0" w14:textId="77777777" w:rsidR="000F298B" w:rsidRDefault="000F298B" w:rsidP="000F298B">
      <w:pPr>
        <w:pStyle w:val="berschrift3"/>
      </w:pPr>
      <w:bookmarkStart w:id="171" w:name="_Toc214317312"/>
      <w:r>
        <w:t>18.72</w:t>
      </w:r>
      <w:r>
        <w:tab/>
        <w:t>Enhancement of Network Slicing UICC application for network slice-specific authentication and authorization [</w:t>
      </w:r>
      <w:proofErr w:type="spellStart"/>
      <w:r>
        <w:t>eNS_UICC</w:t>
      </w:r>
      <w:proofErr w:type="spellEnd"/>
      <w:r>
        <w:t>]</w:t>
      </w:r>
      <w:bookmarkEnd w:id="171"/>
    </w:p>
    <w:p w14:paraId="4368B153" w14:textId="77777777" w:rsidR="000F298B" w:rsidRDefault="000F298B" w:rsidP="000F298B">
      <w:pPr>
        <w:pStyle w:val="berschrift3"/>
      </w:pPr>
      <w:bookmarkStart w:id="172" w:name="_Toc214317313"/>
      <w:r>
        <w:t>18.73</w:t>
      </w:r>
      <w:r>
        <w:tab/>
        <w:t>CT aspects of MBS support for V2X services [TEI18_MBS4V2X]</w:t>
      </w:r>
      <w:bookmarkEnd w:id="172"/>
    </w:p>
    <w:p w14:paraId="7B68DC52" w14:textId="77777777" w:rsidR="000F298B" w:rsidRDefault="000F298B" w:rsidP="000F298B">
      <w:pPr>
        <w:pStyle w:val="berschrift3"/>
      </w:pPr>
      <w:bookmarkStart w:id="173" w:name="_Toc214317314"/>
      <w:r>
        <w:lastRenderedPageBreak/>
        <w:t>18.74</w:t>
      </w:r>
      <w:r>
        <w:tab/>
        <w:t>CT aspects on Spending Limits for AM and UE Policies in the 5GC [TEI18_SLAMUP]</w:t>
      </w:r>
      <w:bookmarkEnd w:id="173"/>
    </w:p>
    <w:p w14:paraId="27DC6451" w14:textId="77777777" w:rsidR="000F298B" w:rsidRDefault="000F298B" w:rsidP="000F298B">
      <w:pPr>
        <w:pStyle w:val="berschrift3"/>
      </w:pPr>
      <w:bookmarkStart w:id="174" w:name="_Toc214317315"/>
      <w:r>
        <w:t>18.75</w:t>
      </w:r>
      <w:r>
        <w:tab/>
        <w:t>CT aspects on Spending Limits for AM and UE Policies in the 5GC [</w:t>
      </w:r>
      <w:proofErr w:type="spellStart"/>
      <w:r>
        <w:t>HN_Auth</w:t>
      </w:r>
      <w:proofErr w:type="spellEnd"/>
      <w:r>
        <w:t>]</w:t>
      </w:r>
      <w:bookmarkEnd w:id="174"/>
    </w:p>
    <w:p w14:paraId="423F0CED" w14:textId="77777777" w:rsidR="000F298B" w:rsidRDefault="000F298B" w:rsidP="000F298B">
      <w:pPr>
        <w:pStyle w:val="berschrift3"/>
      </w:pPr>
      <w:bookmarkStart w:id="175" w:name="_Toc214317316"/>
      <w:r>
        <w:t>18.76</w:t>
      </w:r>
      <w:r>
        <w:tab/>
        <w:t>CT aspects of Mission Critical ad hoc group Communications [MC_AHGC]</w:t>
      </w:r>
      <w:bookmarkEnd w:id="175"/>
    </w:p>
    <w:p w14:paraId="2C99A19C" w14:textId="77777777" w:rsidR="000F298B" w:rsidRDefault="000F298B" w:rsidP="000F298B">
      <w:pPr>
        <w:pStyle w:val="berschrift3"/>
      </w:pPr>
      <w:bookmarkStart w:id="176" w:name="_Toc214317317"/>
      <w:r>
        <w:t>18.77</w:t>
      </w:r>
      <w:r>
        <w:tab/>
        <w:t>NRF API enhancements to avoid signalling and storing of redundant data [</w:t>
      </w:r>
      <w:proofErr w:type="spellStart"/>
      <w:r>
        <w:t>NRFe</w:t>
      </w:r>
      <w:proofErr w:type="spellEnd"/>
      <w:r>
        <w:t>]</w:t>
      </w:r>
      <w:bookmarkEnd w:id="176"/>
    </w:p>
    <w:p w14:paraId="67FA4768" w14:textId="77777777" w:rsidR="000F298B" w:rsidRDefault="000F298B" w:rsidP="000F298B">
      <w:pPr>
        <w:pStyle w:val="berschrift3"/>
      </w:pPr>
      <w:bookmarkStart w:id="177" w:name="_Toc214317318"/>
      <w:r>
        <w:t>18.78</w:t>
      </w:r>
      <w:r>
        <w:tab/>
        <w:t>Network Slice Capability Exposure for Application Layer Enablement [NSCALE]</w:t>
      </w:r>
      <w:bookmarkEnd w:id="177"/>
    </w:p>
    <w:p w14:paraId="1191C3E9" w14:textId="77777777" w:rsidR="000F298B" w:rsidRDefault="000F298B" w:rsidP="000F298B">
      <w:pPr>
        <w:pStyle w:val="berschrift3"/>
      </w:pPr>
      <w:bookmarkStart w:id="178" w:name="_Toc214317319"/>
      <w:r>
        <w:t>18.79</w:t>
      </w:r>
      <w:r>
        <w:tab/>
        <w:t>Application enablement aspects for subscriber-aware northbound API access [SNAAPP]</w:t>
      </w:r>
      <w:bookmarkEnd w:id="178"/>
    </w:p>
    <w:p w14:paraId="70E4E752" w14:textId="77777777" w:rsidR="000F298B" w:rsidRDefault="000F298B" w:rsidP="000F298B">
      <w:pPr>
        <w:pStyle w:val="berschrift3"/>
      </w:pPr>
      <w:bookmarkStart w:id="179" w:name="_Toc214317320"/>
      <w:r>
        <w:t>18.80</w:t>
      </w:r>
      <w:r>
        <w:tab/>
      </w:r>
      <w:proofErr w:type="spellStart"/>
      <w:r>
        <w:t>IVAS_Codec</w:t>
      </w:r>
      <w:proofErr w:type="spellEnd"/>
      <w:r>
        <w:t xml:space="preserve"> [</w:t>
      </w:r>
      <w:proofErr w:type="spellStart"/>
      <w:r>
        <w:t>IVAS_Codec</w:t>
      </w:r>
      <w:proofErr w:type="spellEnd"/>
      <w:r>
        <w:t>]</w:t>
      </w:r>
      <w:bookmarkEnd w:id="179"/>
    </w:p>
    <w:p w14:paraId="2E2C753A" w14:textId="77777777" w:rsidR="000F298B" w:rsidRDefault="000F298B" w:rsidP="000F298B">
      <w:pPr>
        <w:pStyle w:val="berschrift3"/>
      </w:pPr>
      <w:bookmarkStart w:id="180" w:name="_Toc214317321"/>
      <w:r>
        <w:t>18.81</w:t>
      </w:r>
      <w:r>
        <w:tab/>
        <w:t>Update of conformance test specifications to Rel-18 [UEConTest_R18]</w:t>
      </w:r>
      <w:bookmarkEnd w:id="180"/>
    </w:p>
    <w:p w14:paraId="34193852" w14:textId="0251E09F" w:rsidR="000F298B" w:rsidRDefault="000F298B" w:rsidP="000F298B">
      <w:pPr>
        <w:rPr>
          <w:rFonts w:ascii="Arial" w:hAnsi="Arial" w:cs="Arial"/>
          <w:b/>
          <w:sz w:val="24"/>
        </w:rPr>
      </w:pPr>
      <w:r>
        <w:rPr>
          <w:rFonts w:ascii="Arial" w:hAnsi="Arial" w:cs="Arial"/>
          <w:b/>
          <w:color w:val="0000FF"/>
          <w:sz w:val="24"/>
        </w:rPr>
        <w:t>C6-250431</w:t>
      </w:r>
      <w:r>
        <w:rPr>
          <w:rFonts w:ascii="Arial" w:hAnsi="Arial" w:cs="Arial"/>
          <w:b/>
          <w:color w:val="0000FF"/>
          <w:sz w:val="24"/>
        </w:rPr>
        <w:tab/>
      </w:r>
      <w:r>
        <w:rPr>
          <w:rFonts w:ascii="Arial" w:hAnsi="Arial" w:cs="Arial"/>
          <w:b/>
          <w:sz w:val="24"/>
        </w:rPr>
        <w:t>Correction of incorrect parameters length in Refresh SOR-CMCI</w:t>
      </w:r>
    </w:p>
    <w:p w14:paraId="4A2F7983"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0818  Cat</w:t>
      </w:r>
      <w:proofErr w:type="gramEnd"/>
      <w:r>
        <w:rPr>
          <w:i/>
        </w:rPr>
        <w:t>: F (Rel-18)</w:t>
      </w:r>
      <w:r>
        <w:rPr>
          <w:i/>
        </w:rPr>
        <w:br/>
      </w:r>
      <w:r>
        <w:rPr>
          <w:i/>
        </w:rPr>
        <w:br/>
      </w:r>
      <w:r>
        <w:rPr>
          <w:i/>
        </w:rPr>
        <w:tab/>
      </w:r>
      <w:r>
        <w:rPr>
          <w:i/>
        </w:rPr>
        <w:tab/>
      </w:r>
      <w:r>
        <w:rPr>
          <w:i/>
        </w:rPr>
        <w:tab/>
      </w:r>
      <w:r>
        <w:rPr>
          <w:i/>
        </w:rPr>
        <w:tab/>
      </w:r>
      <w:r>
        <w:rPr>
          <w:i/>
        </w:rPr>
        <w:tab/>
        <w:t>Source: THALES, Huawei</w:t>
      </w:r>
    </w:p>
    <w:p w14:paraId="590971AD" w14:textId="77777777" w:rsidR="000F298B" w:rsidRDefault="000F298B" w:rsidP="000F298B">
      <w:pPr>
        <w:rPr>
          <w:rFonts w:ascii="Arial" w:hAnsi="Arial" w:cs="Arial"/>
          <w:b/>
        </w:rPr>
      </w:pPr>
      <w:r>
        <w:rPr>
          <w:rFonts w:ascii="Arial" w:hAnsi="Arial" w:cs="Arial"/>
          <w:b/>
        </w:rPr>
        <w:t xml:space="preserve">Abstract: </w:t>
      </w:r>
    </w:p>
    <w:p w14:paraId="6D23CE51" w14:textId="77777777" w:rsidR="000F298B" w:rsidRDefault="000F298B" w:rsidP="000F298B">
      <w:r>
        <w:t xml:space="preserve">Correction of the SOR-CMCI </w:t>
      </w:r>
      <w:proofErr w:type="spellStart"/>
      <w:r>
        <w:t>parametrers</w:t>
      </w:r>
      <w:proofErr w:type="spellEnd"/>
      <w:r>
        <w:t xml:space="preserve"> length.</w:t>
      </w:r>
    </w:p>
    <w:p w14:paraId="3CA7E6A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286B6" w14:textId="71388E68" w:rsidR="000F298B" w:rsidRDefault="000F298B" w:rsidP="000F298B">
      <w:pPr>
        <w:rPr>
          <w:rFonts w:ascii="Arial" w:hAnsi="Arial" w:cs="Arial"/>
          <w:b/>
          <w:sz w:val="24"/>
        </w:rPr>
      </w:pPr>
      <w:r>
        <w:rPr>
          <w:rFonts w:ascii="Arial" w:hAnsi="Arial" w:cs="Arial"/>
          <w:b/>
          <w:color w:val="0000FF"/>
          <w:sz w:val="24"/>
        </w:rPr>
        <w:t>C6-250432</w:t>
      </w:r>
      <w:r>
        <w:rPr>
          <w:rFonts w:ascii="Arial" w:hAnsi="Arial" w:cs="Arial"/>
          <w:b/>
          <w:color w:val="0000FF"/>
          <w:sz w:val="24"/>
        </w:rPr>
        <w:tab/>
      </w:r>
      <w:r>
        <w:rPr>
          <w:rFonts w:ascii="Arial" w:hAnsi="Arial" w:cs="Arial"/>
          <w:b/>
          <w:sz w:val="24"/>
        </w:rPr>
        <w:t>Correction of EFSOR-CMCI coding</w:t>
      </w:r>
    </w:p>
    <w:p w14:paraId="22A29B5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v18.3.0</w:t>
      </w:r>
      <w:proofErr w:type="gramStart"/>
      <w:r>
        <w:rPr>
          <w:i/>
        </w:rPr>
        <w:tab/>
        <w:t xml:space="preserve">  CR</w:t>
      </w:r>
      <w:proofErr w:type="gramEnd"/>
      <w:r>
        <w:rPr>
          <w:i/>
        </w:rPr>
        <w:t>-</w:t>
      </w:r>
      <w:proofErr w:type="gramStart"/>
      <w:r>
        <w:rPr>
          <w:i/>
        </w:rPr>
        <w:t>0599  Cat</w:t>
      </w:r>
      <w:proofErr w:type="gramEnd"/>
      <w:r>
        <w:rPr>
          <w:i/>
        </w:rPr>
        <w:t>: F (Rel-18)</w:t>
      </w:r>
      <w:r>
        <w:rPr>
          <w:i/>
        </w:rPr>
        <w:br/>
      </w:r>
      <w:r>
        <w:rPr>
          <w:i/>
        </w:rPr>
        <w:br/>
      </w:r>
      <w:r>
        <w:rPr>
          <w:i/>
        </w:rPr>
        <w:tab/>
      </w:r>
      <w:r>
        <w:rPr>
          <w:i/>
        </w:rPr>
        <w:tab/>
      </w:r>
      <w:r>
        <w:rPr>
          <w:i/>
        </w:rPr>
        <w:tab/>
      </w:r>
      <w:r>
        <w:rPr>
          <w:i/>
        </w:rPr>
        <w:tab/>
      </w:r>
      <w:r>
        <w:rPr>
          <w:i/>
        </w:rPr>
        <w:tab/>
        <w:t>Source: THALES</w:t>
      </w:r>
    </w:p>
    <w:p w14:paraId="4EFED8BF" w14:textId="77777777" w:rsidR="000F298B" w:rsidRDefault="000F298B" w:rsidP="000F298B">
      <w:pPr>
        <w:rPr>
          <w:rFonts w:ascii="Arial" w:hAnsi="Arial" w:cs="Arial"/>
          <w:b/>
        </w:rPr>
      </w:pPr>
      <w:r>
        <w:rPr>
          <w:rFonts w:ascii="Arial" w:hAnsi="Arial" w:cs="Arial"/>
          <w:b/>
        </w:rPr>
        <w:t xml:space="preserve">Abstract: </w:t>
      </w:r>
    </w:p>
    <w:p w14:paraId="76EAF5E0" w14:textId="77777777" w:rsidR="000F298B" w:rsidRDefault="000F298B" w:rsidP="000F298B">
      <w:r>
        <w:t>In clause 19, correction of the EFSOR-CMCI format by using the correct Length of SOR-CMCI rule contents and the proper DNN length-value pair.</w:t>
      </w:r>
    </w:p>
    <w:p w14:paraId="03933D0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764EC" w14:textId="66AD30CE" w:rsidR="000F298B" w:rsidRDefault="000F298B" w:rsidP="000F298B">
      <w:pPr>
        <w:rPr>
          <w:rFonts w:ascii="Arial" w:hAnsi="Arial" w:cs="Arial"/>
          <w:b/>
          <w:sz w:val="24"/>
        </w:rPr>
      </w:pPr>
      <w:r>
        <w:rPr>
          <w:rFonts w:ascii="Arial" w:hAnsi="Arial" w:cs="Arial"/>
          <w:b/>
          <w:color w:val="0000FF"/>
          <w:sz w:val="24"/>
        </w:rPr>
        <w:t>C6-250434</w:t>
      </w:r>
      <w:r>
        <w:rPr>
          <w:rFonts w:ascii="Arial" w:hAnsi="Arial" w:cs="Arial"/>
          <w:b/>
          <w:color w:val="0000FF"/>
          <w:sz w:val="24"/>
        </w:rPr>
        <w:tab/>
      </w:r>
      <w:r>
        <w:rPr>
          <w:rFonts w:ascii="Arial" w:hAnsi="Arial" w:cs="Arial"/>
          <w:b/>
          <w:sz w:val="24"/>
        </w:rPr>
        <w:t>Test Cases Steering of Roaming via DL NAS TRANSPORT long message secured packet AES protected passed to USIM</w:t>
      </w:r>
    </w:p>
    <w:p w14:paraId="0186756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0819  Cat</w:t>
      </w:r>
      <w:proofErr w:type="gramEnd"/>
      <w:r>
        <w:rPr>
          <w:i/>
        </w:rPr>
        <w:t>: B (Rel-18)</w:t>
      </w:r>
      <w:r>
        <w:rPr>
          <w:i/>
        </w:rPr>
        <w:br/>
      </w:r>
      <w:r>
        <w:rPr>
          <w:i/>
        </w:rPr>
        <w:lastRenderedPageBreak/>
        <w:br/>
      </w:r>
      <w:r>
        <w:rPr>
          <w:i/>
        </w:rPr>
        <w:tab/>
      </w:r>
      <w:r>
        <w:rPr>
          <w:i/>
        </w:rPr>
        <w:tab/>
      </w:r>
      <w:r>
        <w:rPr>
          <w:i/>
        </w:rPr>
        <w:tab/>
      </w:r>
      <w:r>
        <w:rPr>
          <w:i/>
        </w:rPr>
        <w:tab/>
      </w:r>
      <w:r>
        <w:rPr>
          <w:i/>
        </w:rPr>
        <w:tab/>
        <w:t>Source: THALES</w:t>
      </w:r>
    </w:p>
    <w:p w14:paraId="09B6C60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4C60F" w14:textId="6A690FC7" w:rsidR="000F298B" w:rsidRDefault="000F298B" w:rsidP="000F298B">
      <w:pPr>
        <w:rPr>
          <w:rFonts w:ascii="Arial" w:hAnsi="Arial" w:cs="Arial"/>
          <w:b/>
          <w:sz w:val="24"/>
        </w:rPr>
      </w:pPr>
      <w:r>
        <w:rPr>
          <w:rFonts w:ascii="Arial" w:hAnsi="Arial" w:cs="Arial"/>
          <w:b/>
          <w:color w:val="0000FF"/>
          <w:sz w:val="24"/>
        </w:rPr>
        <w:t>C6-250442</w:t>
      </w:r>
      <w:r>
        <w:rPr>
          <w:rFonts w:ascii="Arial" w:hAnsi="Arial" w:cs="Arial"/>
          <w:b/>
          <w:color w:val="0000FF"/>
          <w:sz w:val="24"/>
        </w:rPr>
        <w:tab/>
      </w:r>
      <w:r>
        <w:rPr>
          <w:rFonts w:ascii="Arial" w:hAnsi="Arial" w:cs="Arial"/>
          <w:b/>
          <w:sz w:val="24"/>
        </w:rPr>
        <w:t>Missing figure in Clause D.1</w:t>
      </w:r>
    </w:p>
    <w:p w14:paraId="2A808A2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proofErr w:type="gramStart"/>
      <w:r>
        <w:rPr>
          <w:i/>
        </w:rPr>
        <w:tab/>
        <w:t xml:space="preserve">  CR</w:t>
      </w:r>
      <w:proofErr w:type="gramEnd"/>
      <w:r>
        <w:rPr>
          <w:i/>
        </w:rPr>
        <w:t>-</w:t>
      </w:r>
      <w:proofErr w:type="gramStart"/>
      <w:r>
        <w:rPr>
          <w:i/>
        </w:rPr>
        <w:t>0032  Cat</w:t>
      </w:r>
      <w:proofErr w:type="gramEnd"/>
      <w:r>
        <w:rPr>
          <w:i/>
        </w:rPr>
        <w:t>: F (Rel-18)</w:t>
      </w:r>
      <w:r>
        <w:rPr>
          <w:i/>
        </w:rPr>
        <w:br/>
      </w:r>
      <w:r>
        <w:rPr>
          <w:i/>
        </w:rPr>
        <w:br/>
      </w:r>
      <w:r>
        <w:rPr>
          <w:i/>
        </w:rPr>
        <w:tab/>
      </w:r>
      <w:r>
        <w:rPr>
          <w:i/>
        </w:rPr>
        <w:tab/>
      </w:r>
      <w:r>
        <w:rPr>
          <w:i/>
        </w:rPr>
        <w:tab/>
      </w:r>
      <w:r>
        <w:rPr>
          <w:i/>
        </w:rPr>
        <w:tab/>
      </w:r>
      <w:r>
        <w:rPr>
          <w:i/>
        </w:rPr>
        <w:tab/>
        <w:t>Source: Apple AB Denmark</w:t>
      </w:r>
    </w:p>
    <w:p w14:paraId="719DB5B4"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C6-250499</w:t>
      </w:r>
      <w:r>
        <w:rPr>
          <w:color w:val="993300"/>
          <w:u w:val="single"/>
        </w:rPr>
        <w:t>.</w:t>
      </w:r>
    </w:p>
    <w:p w14:paraId="20FFBB1B" w14:textId="1216B8CE" w:rsidR="000F298B" w:rsidRDefault="000F298B" w:rsidP="000F298B">
      <w:pPr>
        <w:rPr>
          <w:rFonts w:ascii="Arial" w:hAnsi="Arial" w:cs="Arial"/>
          <w:b/>
          <w:sz w:val="24"/>
        </w:rPr>
      </w:pPr>
      <w:r>
        <w:rPr>
          <w:rFonts w:ascii="Arial" w:hAnsi="Arial" w:cs="Arial"/>
          <w:b/>
          <w:color w:val="0000FF"/>
          <w:sz w:val="24"/>
        </w:rPr>
        <w:t>C6-250499</w:t>
      </w:r>
      <w:r>
        <w:rPr>
          <w:rFonts w:ascii="Arial" w:hAnsi="Arial" w:cs="Arial"/>
          <w:b/>
          <w:color w:val="0000FF"/>
          <w:sz w:val="24"/>
        </w:rPr>
        <w:tab/>
      </w:r>
      <w:r>
        <w:rPr>
          <w:rFonts w:ascii="Arial" w:hAnsi="Arial" w:cs="Arial"/>
          <w:b/>
          <w:sz w:val="24"/>
        </w:rPr>
        <w:t>Missing figure in Clause D.1</w:t>
      </w:r>
    </w:p>
    <w:p w14:paraId="784050F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proofErr w:type="gramStart"/>
      <w:r>
        <w:rPr>
          <w:i/>
        </w:rPr>
        <w:tab/>
        <w:t xml:space="preserve">  CR</w:t>
      </w:r>
      <w:proofErr w:type="gramEnd"/>
      <w:r>
        <w:rPr>
          <w:i/>
        </w:rPr>
        <w:t>-</w:t>
      </w:r>
      <w:proofErr w:type="gramStart"/>
      <w:r>
        <w:rPr>
          <w:i/>
        </w:rPr>
        <w:t>0032  rev</w:t>
      </w:r>
      <w:proofErr w:type="gramEnd"/>
      <w:r>
        <w:rPr>
          <w:i/>
        </w:rPr>
        <w:t xml:space="preserve"> 1 Cat: F (Rel-18)</w:t>
      </w:r>
      <w:r>
        <w:rPr>
          <w:i/>
        </w:rPr>
        <w:br/>
      </w:r>
      <w:r>
        <w:rPr>
          <w:i/>
        </w:rPr>
        <w:br/>
      </w:r>
      <w:r>
        <w:rPr>
          <w:i/>
        </w:rPr>
        <w:tab/>
      </w:r>
      <w:r>
        <w:rPr>
          <w:i/>
        </w:rPr>
        <w:tab/>
      </w:r>
      <w:r>
        <w:rPr>
          <w:i/>
        </w:rPr>
        <w:tab/>
      </w:r>
      <w:r>
        <w:rPr>
          <w:i/>
        </w:rPr>
        <w:tab/>
      </w:r>
      <w:r>
        <w:rPr>
          <w:i/>
        </w:rPr>
        <w:tab/>
        <w:t>Source: Apple AB Denmark</w:t>
      </w:r>
    </w:p>
    <w:p w14:paraId="0CECC1C4" w14:textId="77777777" w:rsidR="000F298B" w:rsidRDefault="000F298B" w:rsidP="000F298B">
      <w:pPr>
        <w:rPr>
          <w:color w:val="808080"/>
        </w:rPr>
      </w:pPr>
      <w:r>
        <w:rPr>
          <w:color w:val="808080"/>
        </w:rPr>
        <w:t>(Replaces C6-250442)</w:t>
      </w:r>
    </w:p>
    <w:p w14:paraId="446AFA8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C6-250513</w:t>
      </w:r>
      <w:r>
        <w:rPr>
          <w:color w:val="993300"/>
          <w:u w:val="single"/>
        </w:rPr>
        <w:t>.</w:t>
      </w:r>
    </w:p>
    <w:p w14:paraId="33FC6896" w14:textId="3EF999C8" w:rsidR="000F298B" w:rsidRDefault="000F298B" w:rsidP="000F298B">
      <w:pPr>
        <w:rPr>
          <w:rFonts w:ascii="Arial" w:hAnsi="Arial" w:cs="Arial"/>
          <w:b/>
          <w:sz w:val="24"/>
        </w:rPr>
      </w:pPr>
      <w:r>
        <w:rPr>
          <w:rFonts w:ascii="Arial" w:hAnsi="Arial" w:cs="Arial"/>
          <w:b/>
          <w:color w:val="0000FF"/>
          <w:sz w:val="24"/>
        </w:rPr>
        <w:t>C6-250463</w:t>
      </w:r>
      <w:r>
        <w:rPr>
          <w:rFonts w:ascii="Arial" w:hAnsi="Arial" w:cs="Arial"/>
          <w:b/>
          <w:color w:val="0000FF"/>
          <w:sz w:val="24"/>
        </w:rPr>
        <w:tab/>
      </w:r>
      <w:r>
        <w:rPr>
          <w:rFonts w:ascii="Arial" w:hAnsi="Arial" w:cs="Arial"/>
          <w:b/>
          <w:sz w:val="24"/>
        </w:rPr>
        <w:t>Correction to the TC 27.22.4.7.3; PROACTIVE COMMAND: REFRESH 3.7.2</w:t>
      </w:r>
    </w:p>
    <w:p w14:paraId="74F2FA94"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0822  Cat</w:t>
      </w:r>
      <w:proofErr w:type="gramEnd"/>
      <w:r>
        <w:rPr>
          <w:i/>
        </w:rPr>
        <w: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4F2B8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042AF" w14:textId="386834D6" w:rsidR="000F298B" w:rsidRDefault="000F298B" w:rsidP="000F298B">
      <w:pPr>
        <w:rPr>
          <w:rFonts w:ascii="Arial" w:hAnsi="Arial" w:cs="Arial"/>
          <w:b/>
          <w:sz w:val="24"/>
        </w:rPr>
      </w:pPr>
      <w:r>
        <w:rPr>
          <w:rFonts w:ascii="Arial" w:hAnsi="Arial" w:cs="Arial"/>
          <w:b/>
          <w:color w:val="0000FF"/>
          <w:sz w:val="24"/>
        </w:rPr>
        <w:t>C6-250464</w:t>
      </w:r>
      <w:r>
        <w:rPr>
          <w:rFonts w:ascii="Arial" w:hAnsi="Arial" w:cs="Arial"/>
          <w:b/>
          <w:color w:val="0000FF"/>
          <w:sz w:val="24"/>
        </w:rPr>
        <w:tab/>
      </w:r>
      <w:r>
        <w:rPr>
          <w:rFonts w:ascii="Arial" w:hAnsi="Arial" w:cs="Arial"/>
          <w:b/>
          <w:sz w:val="24"/>
        </w:rPr>
        <w:t>Correction to the TC 27.22.4.15; Expected Sequence 1.30</w:t>
      </w:r>
    </w:p>
    <w:p w14:paraId="0728514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0823  Cat</w:t>
      </w:r>
      <w:proofErr w:type="gramEnd"/>
      <w:r>
        <w:rPr>
          <w:i/>
        </w:rPr>
        <w: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9AF6D1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4E6C5" w14:textId="38030B92" w:rsidR="000F298B" w:rsidRDefault="000F298B" w:rsidP="000F298B">
      <w:pPr>
        <w:rPr>
          <w:rFonts w:ascii="Arial" w:hAnsi="Arial" w:cs="Arial"/>
          <w:b/>
          <w:sz w:val="24"/>
        </w:rPr>
      </w:pPr>
      <w:r>
        <w:rPr>
          <w:rFonts w:ascii="Arial" w:hAnsi="Arial" w:cs="Arial"/>
          <w:b/>
          <w:color w:val="0000FF"/>
          <w:sz w:val="24"/>
        </w:rPr>
        <w:t>C6-250513</w:t>
      </w:r>
      <w:r>
        <w:rPr>
          <w:rFonts w:ascii="Arial" w:hAnsi="Arial" w:cs="Arial"/>
          <w:b/>
          <w:color w:val="0000FF"/>
          <w:sz w:val="24"/>
        </w:rPr>
        <w:tab/>
      </w:r>
      <w:r>
        <w:rPr>
          <w:rFonts w:ascii="Arial" w:hAnsi="Arial" w:cs="Arial"/>
          <w:b/>
          <w:sz w:val="24"/>
        </w:rPr>
        <w:t>Missing figure in Clause D.1</w:t>
      </w:r>
    </w:p>
    <w:p w14:paraId="2EE697B8"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v18.2.0</w:t>
      </w:r>
      <w:proofErr w:type="gramStart"/>
      <w:r>
        <w:rPr>
          <w:i/>
        </w:rPr>
        <w:tab/>
        <w:t xml:space="preserve">  CR</w:t>
      </w:r>
      <w:proofErr w:type="gramEnd"/>
      <w:r>
        <w:rPr>
          <w:i/>
        </w:rPr>
        <w:t>-</w:t>
      </w:r>
      <w:proofErr w:type="gramStart"/>
      <w:r>
        <w:rPr>
          <w:i/>
        </w:rPr>
        <w:t>0032  rev</w:t>
      </w:r>
      <w:proofErr w:type="gramEnd"/>
      <w:r>
        <w:rPr>
          <w:i/>
        </w:rPr>
        <w:t xml:space="preserve"> 2 Cat: F (Rel-18)</w:t>
      </w:r>
      <w:r>
        <w:rPr>
          <w:i/>
        </w:rPr>
        <w:br/>
      </w:r>
      <w:r>
        <w:rPr>
          <w:i/>
        </w:rPr>
        <w:br/>
      </w:r>
      <w:r>
        <w:rPr>
          <w:i/>
        </w:rPr>
        <w:tab/>
      </w:r>
      <w:r>
        <w:rPr>
          <w:i/>
        </w:rPr>
        <w:tab/>
      </w:r>
      <w:r>
        <w:rPr>
          <w:i/>
        </w:rPr>
        <w:tab/>
      </w:r>
      <w:r>
        <w:rPr>
          <w:i/>
        </w:rPr>
        <w:tab/>
      </w:r>
      <w:r>
        <w:rPr>
          <w:i/>
        </w:rPr>
        <w:tab/>
        <w:t xml:space="preserve">Source: Apple AB Denmark, </w:t>
      </w:r>
      <w:proofErr w:type="spellStart"/>
      <w:r>
        <w:rPr>
          <w:i/>
        </w:rPr>
        <w:t>Comprion</w:t>
      </w:r>
      <w:proofErr w:type="spellEnd"/>
      <w:r>
        <w:rPr>
          <w:i/>
        </w:rPr>
        <w:t xml:space="preserve"> GmbH</w:t>
      </w:r>
    </w:p>
    <w:p w14:paraId="321DF97B" w14:textId="77777777" w:rsidR="000F298B" w:rsidRDefault="000F298B" w:rsidP="000F298B">
      <w:pPr>
        <w:rPr>
          <w:color w:val="808080"/>
        </w:rPr>
      </w:pPr>
      <w:r>
        <w:rPr>
          <w:color w:val="808080"/>
        </w:rPr>
        <w:t>(Replaces C6-250499)</w:t>
      </w:r>
    </w:p>
    <w:p w14:paraId="127B747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F108A" w14:textId="77777777" w:rsidR="000F298B" w:rsidRDefault="000F298B" w:rsidP="000F298B">
      <w:pPr>
        <w:pStyle w:val="berschrift3"/>
      </w:pPr>
      <w:bookmarkStart w:id="181" w:name="_Toc214317322"/>
      <w:r>
        <w:t>18.82</w:t>
      </w:r>
      <w:r>
        <w:tab/>
        <w:t>Test method of GBA_U Based APIs [TEST_GBA_U_APIs]</w:t>
      </w:r>
      <w:bookmarkEnd w:id="181"/>
    </w:p>
    <w:p w14:paraId="0ABD1781" w14:textId="255F1D76" w:rsidR="000F298B" w:rsidRDefault="000F298B" w:rsidP="000F298B">
      <w:pPr>
        <w:rPr>
          <w:rFonts w:ascii="Arial" w:hAnsi="Arial" w:cs="Arial"/>
          <w:b/>
          <w:sz w:val="24"/>
        </w:rPr>
      </w:pPr>
      <w:r>
        <w:rPr>
          <w:rFonts w:ascii="Arial" w:hAnsi="Arial" w:cs="Arial"/>
          <w:b/>
          <w:color w:val="0000FF"/>
          <w:sz w:val="24"/>
        </w:rPr>
        <w:t>C6-250439</w:t>
      </w:r>
      <w:r>
        <w:rPr>
          <w:rFonts w:ascii="Arial" w:hAnsi="Arial" w:cs="Arial"/>
          <w:b/>
          <w:color w:val="0000FF"/>
          <w:sz w:val="24"/>
        </w:rPr>
        <w:tab/>
      </w:r>
      <w:r>
        <w:rPr>
          <w:rFonts w:ascii="Arial" w:hAnsi="Arial" w:cs="Arial"/>
          <w:b/>
          <w:sz w:val="24"/>
        </w:rPr>
        <w:t xml:space="preserve">GBA_U API </w:t>
      </w:r>
      <w:proofErr w:type="spellStart"/>
      <w:r>
        <w:rPr>
          <w:rFonts w:ascii="Arial" w:hAnsi="Arial" w:cs="Arial"/>
          <w:b/>
          <w:sz w:val="24"/>
        </w:rPr>
        <w:t>additionnal</w:t>
      </w:r>
      <w:proofErr w:type="spellEnd"/>
      <w:r>
        <w:rPr>
          <w:rFonts w:ascii="Arial" w:hAnsi="Arial" w:cs="Arial"/>
          <w:b/>
          <w:sz w:val="24"/>
        </w:rPr>
        <w:t xml:space="preserve"> test cases on </w:t>
      </w:r>
      <w:proofErr w:type="spellStart"/>
      <w:r>
        <w:rPr>
          <w:rFonts w:ascii="Arial" w:hAnsi="Arial" w:cs="Arial"/>
          <w:b/>
          <w:sz w:val="24"/>
        </w:rPr>
        <w:t>GBAUCipher</w:t>
      </w:r>
      <w:proofErr w:type="spellEnd"/>
      <w:r>
        <w:rPr>
          <w:rFonts w:ascii="Arial" w:hAnsi="Arial" w:cs="Arial"/>
          <w:b/>
          <w:sz w:val="24"/>
        </w:rPr>
        <w:t xml:space="preserve"> and </w:t>
      </w:r>
      <w:proofErr w:type="spellStart"/>
      <w:r>
        <w:rPr>
          <w:rFonts w:ascii="Arial" w:hAnsi="Arial" w:cs="Arial"/>
          <w:b/>
          <w:sz w:val="24"/>
        </w:rPr>
        <w:t>GBAUSignature</w:t>
      </w:r>
      <w:proofErr w:type="spellEnd"/>
    </w:p>
    <w:p w14:paraId="76711820"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0026  rev</w:t>
      </w:r>
      <w:proofErr w:type="gramEnd"/>
      <w:r>
        <w:rPr>
          <w:i/>
        </w:rPr>
        <w:t xml:space="preserve"> 2 Cat: B (Rel-18)</w:t>
      </w:r>
      <w:r>
        <w:rPr>
          <w:i/>
        </w:rPr>
        <w:br/>
      </w:r>
      <w:r>
        <w:rPr>
          <w:i/>
        </w:rPr>
        <w:br/>
      </w:r>
      <w:r>
        <w:rPr>
          <w:i/>
        </w:rPr>
        <w:tab/>
      </w:r>
      <w:r>
        <w:rPr>
          <w:i/>
        </w:rPr>
        <w:tab/>
      </w:r>
      <w:r>
        <w:rPr>
          <w:i/>
        </w:rPr>
        <w:tab/>
      </w:r>
      <w:r>
        <w:rPr>
          <w:i/>
        </w:rPr>
        <w:tab/>
      </w:r>
      <w:r>
        <w:rPr>
          <w:i/>
        </w:rPr>
        <w:tab/>
        <w:t>Source: THALES, China Mobile</w:t>
      </w:r>
    </w:p>
    <w:p w14:paraId="7AF5A600" w14:textId="77777777" w:rsidR="000F298B" w:rsidRDefault="000F298B" w:rsidP="000F298B">
      <w:pPr>
        <w:rPr>
          <w:color w:val="808080"/>
        </w:rPr>
      </w:pPr>
      <w:r>
        <w:rPr>
          <w:color w:val="808080"/>
        </w:rPr>
        <w:lastRenderedPageBreak/>
        <w:t>(Replaces C6-250335)</w:t>
      </w:r>
    </w:p>
    <w:p w14:paraId="1BA884BF" w14:textId="77777777" w:rsidR="000F298B" w:rsidRDefault="000F298B" w:rsidP="000F298B">
      <w:pPr>
        <w:rPr>
          <w:rFonts w:ascii="Arial" w:hAnsi="Arial" w:cs="Arial"/>
          <w:b/>
        </w:rPr>
      </w:pPr>
      <w:r>
        <w:rPr>
          <w:rFonts w:ascii="Arial" w:hAnsi="Arial" w:cs="Arial"/>
          <w:b/>
        </w:rPr>
        <w:t xml:space="preserve">Abstract: </w:t>
      </w:r>
    </w:p>
    <w:p w14:paraId="3953F01F" w14:textId="77777777" w:rsidR="000F298B" w:rsidRDefault="000F298B" w:rsidP="000F298B">
      <w:r>
        <w:t>Coverage of methods / acronyms:</w:t>
      </w:r>
    </w:p>
    <w:p w14:paraId="1174CB9E" w14:textId="77777777" w:rsidR="000F298B" w:rsidRDefault="000F298B" w:rsidP="000F298B">
      <w:r>
        <w:t xml:space="preserve"> - </w:t>
      </w:r>
      <w:proofErr w:type="spellStart"/>
      <w:r>
        <w:t>GBAUCipher.getInstance</w:t>
      </w:r>
      <w:proofErr w:type="spellEnd"/>
      <w:r>
        <w:t xml:space="preserve">(byte, byte, </w:t>
      </w:r>
      <w:proofErr w:type="spellStart"/>
      <w:r>
        <w:t>boolean</w:t>
      </w:r>
      <w:proofErr w:type="spellEnd"/>
      <w:r>
        <w:t xml:space="preserve">) / Gci_Gin2 </w:t>
      </w:r>
    </w:p>
    <w:p w14:paraId="4020D297" w14:textId="77777777" w:rsidR="000F298B" w:rsidRDefault="000F298B" w:rsidP="000F298B">
      <w:r>
        <w:t xml:space="preserve"> - </w:t>
      </w:r>
      <w:proofErr w:type="spellStart"/>
      <w:r>
        <w:t>GBAUCipher.init</w:t>
      </w:r>
      <w:proofErr w:type="spellEnd"/>
      <w:r>
        <w:t>(</w:t>
      </w:r>
      <w:proofErr w:type="spellStart"/>
      <w:proofErr w:type="gramStart"/>
      <w:r>
        <w:t>byte,byte</w:t>
      </w:r>
      <w:proofErr w:type="spellEnd"/>
      <w:proofErr w:type="gramEnd"/>
      <w:r>
        <w:t>[</w:t>
      </w:r>
      <w:proofErr w:type="gramStart"/>
      <w:r>
        <w:t>],</w:t>
      </w:r>
      <w:proofErr w:type="spellStart"/>
      <w:r>
        <w:t>short</w:t>
      </w:r>
      <w:proofErr w:type="gramEnd"/>
      <w:r>
        <w:t>,</w:t>
      </w:r>
      <w:proofErr w:type="gramStart"/>
      <w:r>
        <w:t>short,byte</w:t>
      </w:r>
      <w:proofErr w:type="spellEnd"/>
      <w:proofErr w:type="gramEnd"/>
      <w:r>
        <w:t>[</w:t>
      </w:r>
      <w:proofErr w:type="gramStart"/>
      <w:r>
        <w:t>],</w:t>
      </w:r>
      <w:proofErr w:type="spellStart"/>
      <w:r>
        <w:t>short</w:t>
      </w:r>
      <w:proofErr w:type="gramEnd"/>
      <w:r>
        <w:t>,short</w:t>
      </w:r>
      <w:proofErr w:type="spellEnd"/>
      <w:r>
        <w:t>) / Gci_Ini1</w:t>
      </w:r>
    </w:p>
    <w:p w14:paraId="5D43D9C7" w14:textId="77777777" w:rsidR="000F298B" w:rsidRDefault="000F298B" w:rsidP="000F298B">
      <w:r>
        <w:t xml:space="preserve"> - </w:t>
      </w:r>
      <w:proofErr w:type="spellStart"/>
      <w:r>
        <w:t>GBAUCipher.init</w:t>
      </w:r>
      <w:proofErr w:type="spellEnd"/>
      <w:r>
        <w:t>(</w:t>
      </w:r>
      <w:proofErr w:type="spellStart"/>
      <w:proofErr w:type="gramStart"/>
      <w:r>
        <w:t>byte,byte</w:t>
      </w:r>
      <w:proofErr w:type="spellEnd"/>
      <w:proofErr w:type="gramEnd"/>
      <w:r>
        <w:t>[</w:t>
      </w:r>
      <w:proofErr w:type="gramStart"/>
      <w:r>
        <w:t>],</w:t>
      </w:r>
      <w:proofErr w:type="spellStart"/>
      <w:r>
        <w:t>short</w:t>
      </w:r>
      <w:proofErr w:type="gramEnd"/>
      <w:r>
        <w:t>,</w:t>
      </w:r>
      <w:proofErr w:type="gramStart"/>
      <w:r>
        <w:t>short,byte</w:t>
      </w:r>
      <w:proofErr w:type="spellEnd"/>
      <w:proofErr w:type="gramEnd"/>
      <w:r>
        <w:t>[</w:t>
      </w:r>
      <w:proofErr w:type="gramStart"/>
      <w:r>
        <w:t>],</w:t>
      </w:r>
      <w:proofErr w:type="spellStart"/>
      <w:r>
        <w:t>short</w:t>
      </w:r>
      <w:proofErr w:type="gramEnd"/>
      <w:r>
        <w:t>,short</w:t>
      </w:r>
      <w:proofErr w:type="spellEnd"/>
      <w:r>
        <w:t>, byte[</w:t>
      </w:r>
      <w:proofErr w:type="gramStart"/>
      <w:r>
        <w:t>],</w:t>
      </w:r>
      <w:proofErr w:type="spellStart"/>
      <w:r>
        <w:t>short</w:t>
      </w:r>
      <w:proofErr w:type="gramEnd"/>
      <w:r>
        <w:t>,short</w:t>
      </w:r>
      <w:proofErr w:type="spellEnd"/>
      <w:r>
        <w:t xml:space="preserve">) / </w:t>
      </w:r>
      <w:proofErr w:type="spellStart"/>
      <w:r>
        <w:t>Gci_I</w:t>
      </w:r>
      <w:proofErr w:type="spellEnd"/>
    </w:p>
    <w:p w14:paraId="53F2CAF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C6-250440</w:t>
      </w:r>
      <w:r>
        <w:rPr>
          <w:color w:val="993300"/>
          <w:u w:val="single"/>
        </w:rPr>
        <w:t>.</w:t>
      </w:r>
    </w:p>
    <w:p w14:paraId="2FA028C6" w14:textId="3F07B5C9" w:rsidR="000F298B" w:rsidRDefault="000F298B" w:rsidP="000F298B">
      <w:pPr>
        <w:rPr>
          <w:rFonts w:ascii="Arial" w:hAnsi="Arial" w:cs="Arial"/>
          <w:b/>
          <w:sz w:val="24"/>
        </w:rPr>
      </w:pPr>
      <w:r>
        <w:rPr>
          <w:rFonts w:ascii="Arial" w:hAnsi="Arial" w:cs="Arial"/>
          <w:b/>
          <w:color w:val="0000FF"/>
          <w:sz w:val="24"/>
        </w:rPr>
        <w:t>C6-250440</w:t>
      </w:r>
      <w:r>
        <w:rPr>
          <w:rFonts w:ascii="Arial" w:hAnsi="Arial" w:cs="Arial"/>
          <w:b/>
          <w:color w:val="0000FF"/>
          <w:sz w:val="24"/>
        </w:rPr>
        <w:tab/>
      </w:r>
      <w:r>
        <w:rPr>
          <w:rFonts w:ascii="Arial" w:hAnsi="Arial" w:cs="Arial"/>
          <w:b/>
          <w:sz w:val="24"/>
        </w:rPr>
        <w:t xml:space="preserve">GBA_U API </w:t>
      </w:r>
      <w:proofErr w:type="spellStart"/>
      <w:r>
        <w:rPr>
          <w:rFonts w:ascii="Arial" w:hAnsi="Arial" w:cs="Arial"/>
          <w:b/>
          <w:sz w:val="24"/>
        </w:rPr>
        <w:t>additionnal</w:t>
      </w:r>
      <w:proofErr w:type="spellEnd"/>
      <w:r>
        <w:rPr>
          <w:rFonts w:ascii="Arial" w:hAnsi="Arial" w:cs="Arial"/>
          <w:b/>
          <w:sz w:val="24"/>
        </w:rPr>
        <w:t xml:space="preserve"> test cases on </w:t>
      </w:r>
      <w:proofErr w:type="spellStart"/>
      <w:r>
        <w:rPr>
          <w:rFonts w:ascii="Arial" w:hAnsi="Arial" w:cs="Arial"/>
          <w:b/>
          <w:sz w:val="24"/>
        </w:rPr>
        <w:t>GBAUCipher</w:t>
      </w:r>
      <w:proofErr w:type="spellEnd"/>
      <w:r>
        <w:rPr>
          <w:rFonts w:ascii="Arial" w:hAnsi="Arial" w:cs="Arial"/>
          <w:b/>
          <w:sz w:val="24"/>
        </w:rPr>
        <w:t xml:space="preserve"> and </w:t>
      </w:r>
      <w:proofErr w:type="spellStart"/>
      <w:r>
        <w:rPr>
          <w:rFonts w:ascii="Arial" w:hAnsi="Arial" w:cs="Arial"/>
          <w:b/>
          <w:sz w:val="24"/>
        </w:rPr>
        <w:t>GBAUSignature</w:t>
      </w:r>
      <w:proofErr w:type="spellEnd"/>
    </w:p>
    <w:p w14:paraId="0531C3B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0026  rev</w:t>
      </w:r>
      <w:proofErr w:type="gramEnd"/>
      <w:r>
        <w:rPr>
          <w:i/>
        </w:rPr>
        <w:t xml:space="preserve"> 3 Cat: B (Rel-18)</w:t>
      </w:r>
      <w:r>
        <w:rPr>
          <w:i/>
        </w:rPr>
        <w:br/>
      </w:r>
      <w:r>
        <w:rPr>
          <w:i/>
        </w:rPr>
        <w:br/>
      </w:r>
      <w:r>
        <w:rPr>
          <w:i/>
        </w:rPr>
        <w:tab/>
      </w:r>
      <w:r>
        <w:rPr>
          <w:i/>
        </w:rPr>
        <w:tab/>
      </w:r>
      <w:r>
        <w:rPr>
          <w:i/>
        </w:rPr>
        <w:tab/>
      </w:r>
      <w:r>
        <w:rPr>
          <w:i/>
        </w:rPr>
        <w:tab/>
      </w:r>
      <w:r>
        <w:rPr>
          <w:i/>
        </w:rPr>
        <w:tab/>
        <w:t>Source: THALES, China Mobile</w:t>
      </w:r>
    </w:p>
    <w:p w14:paraId="3E19C7A3" w14:textId="77777777" w:rsidR="000F298B" w:rsidRDefault="000F298B" w:rsidP="000F298B">
      <w:pPr>
        <w:rPr>
          <w:color w:val="808080"/>
        </w:rPr>
      </w:pPr>
      <w:r>
        <w:rPr>
          <w:color w:val="808080"/>
        </w:rPr>
        <w:t>(Replaces C6-250439)</w:t>
      </w:r>
    </w:p>
    <w:p w14:paraId="447CA70D" w14:textId="77777777" w:rsidR="000F298B" w:rsidRDefault="000F298B" w:rsidP="000F298B">
      <w:pPr>
        <w:rPr>
          <w:rFonts w:ascii="Arial" w:hAnsi="Arial" w:cs="Arial"/>
          <w:b/>
        </w:rPr>
      </w:pPr>
      <w:r>
        <w:rPr>
          <w:rFonts w:ascii="Arial" w:hAnsi="Arial" w:cs="Arial"/>
          <w:b/>
        </w:rPr>
        <w:t xml:space="preserve">Abstract: </w:t>
      </w:r>
    </w:p>
    <w:p w14:paraId="05AA3B5F" w14:textId="77777777" w:rsidR="000F298B" w:rsidRDefault="000F298B" w:rsidP="000F298B">
      <w:r>
        <w:t>Coverage of methods / acronyms:</w:t>
      </w:r>
    </w:p>
    <w:p w14:paraId="1822E7CB" w14:textId="77777777" w:rsidR="000F298B" w:rsidRDefault="000F298B" w:rsidP="000F298B">
      <w:r>
        <w:t xml:space="preserve"> - </w:t>
      </w:r>
      <w:proofErr w:type="spellStart"/>
      <w:r>
        <w:t>GBAUCipher.getInstance</w:t>
      </w:r>
      <w:proofErr w:type="spellEnd"/>
      <w:r>
        <w:t xml:space="preserve">(byte, byte, </w:t>
      </w:r>
      <w:proofErr w:type="spellStart"/>
      <w:r>
        <w:t>boolean</w:t>
      </w:r>
      <w:proofErr w:type="spellEnd"/>
      <w:r>
        <w:t xml:space="preserve">) / Gci_Gin2 </w:t>
      </w:r>
    </w:p>
    <w:p w14:paraId="7226748C" w14:textId="77777777" w:rsidR="000F298B" w:rsidRDefault="000F298B" w:rsidP="000F298B">
      <w:r>
        <w:t xml:space="preserve"> - </w:t>
      </w:r>
      <w:proofErr w:type="spellStart"/>
      <w:r>
        <w:t>GBAUCipher.init</w:t>
      </w:r>
      <w:proofErr w:type="spellEnd"/>
      <w:r>
        <w:t>(</w:t>
      </w:r>
      <w:proofErr w:type="spellStart"/>
      <w:proofErr w:type="gramStart"/>
      <w:r>
        <w:t>byte,byte</w:t>
      </w:r>
      <w:proofErr w:type="spellEnd"/>
      <w:proofErr w:type="gramEnd"/>
      <w:r>
        <w:t>[</w:t>
      </w:r>
      <w:proofErr w:type="gramStart"/>
      <w:r>
        <w:t>],</w:t>
      </w:r>
      <w:proofErr w:type="spellStart"/>
      <w:r>
        <w:t>short</w:t>
      </w:r>
      <w:proofErr w:type="gramEnd"/>
      <w:r>
        <w:t>,</w:t>
      </w:r>
      <w:proofErr w:type="gramStart"/>
      <w:r>
        <w:t>short,byte</w:t>
      </w:r>
      <w:proofErr w:type="spellEnd"/>
      <w:proofErr w:type="gramEnd"/>
      <w:r>
        <w:t>[</w:t>
      </w:r>
      <w:proofErr w:type="gramStart"/>
      <w:r>
        <w:t>],</w:t>
      </w:r>
      <w:proofErr w:type="spellStart"/>
      <w:r>
        <w:t>short</w:t>
      </w:r>
      <w:proofErr w:type="gramEnd"/>
      <w:r>
        <w:t>,short</w:t>
      </w:r>
      <w:proofErr w:type="spellEnd"/>
      <w:r>
        <w:t>) / Gci_Ini1</w:t>
      </w:r>
    </w:p>
    <w:p w14:paraId="776F6625" w14:textId="77777777" w:rsidR="000F298B" w:rsidRDefault="000F298B" w:rsidP="000F298B">
      <w:r>
        <w:t xml:space="preserve"> - </w:t>
      </w:r>
      <w:proofErr w:type="spellStart"/>
      <w:r>
        <w:t>GBAUCipher.init</w:t>
      </w:r>
      <w:proofErr w:type="spellEnd"/>
      <w:r>
        <w:t>(</w:t>
      </w:r>
      <w:proofErr w:type="spellStart"/>
      <w:proofErr w:type="gramStart"/>
      <w:r>
        <w:t>byte,byte</w:t>
      </w:r>
      <w:proofErr w:type="spellEnd"/>
      <w:proofErr w:type="gramEnd"/>
      <w:r>
        <w:t>[</w:t>
      </w:r>
      <w:proofErr w:type="gramStart"/>
      <w:r>
        <w:t>],</w:t>
      </w:r>
      <w:proofErr w:type="spellStart"/>
      <w:r>
        <w:t>short</w:t>
      </w:r>
      <w:proofErr w:type="gramEnd"/>
      <w:r>
        <w:t>,</w:t>
      </w:r>
      <w:proofErr w:type="gramStart"/>
      <w:r>
        <w:t>short,byte</w:t>
      </w:r>
      <w:proofErr w:type="spellEnd"/>
      <w:proofErr w:type="gramEnd"/>
      <w:r>
        <w:t>[</w:t>
      </w:r>
      <w:proofErr w:type="gramStart"/>
      <w:r>
        <w:t>],</w:t>
      </w:r>
      <w:proofErr w:type="spellStart"/>
      <w:r>
        <w:t>short</w:t>
      </w:r>
      <w:proofErr w:type="gramEnd"/>
      <w:r>
        <w:t>,short</w:t>
      </w:r>
      <w:proofErr w:type="spellEnd"/>
      <w:r>
        <w:t>, byte[</w:t>
      </w:r>
      <w:proofErr w:type="gramStart"/>
      <w:r>
        <w:t>],</w:t>
      </w:r>
      <w:proofErr w:type="spellStart"/>
      <w:r>
        <w:t>short</w:t>
      </w:r>
      <w:proofErr w:type="gramEnd"/>
      <w:r>
        <w:t>,short</w:t>
      </w:r>
      <w:proofErr w:type="spellEnd"/>
      <w:r>
        <w:t xml:space="preserve">) / </w:t>
      </w:r>
      <w:proofErr w:type="spellStart"/>
      <w:r>
        <w:t>Gci_I</w:t>
      </w:r>
      <w:proofErr w:type="spellEnd"/>
    </w:p>
    <w:p w14:paraId="317D87F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C6-250482</w:t>
      </w:r>
      <w:r>
        <w:rPr>
          <w:color w:val="993300"/>
          <w:u w:val="single"/>
        </w:rPr>
        <w:t>.</w:t>
      </w:r>
    </w:p>
    <w:p w14:paraId="1125D72B" w14:textId="32317A7A" w:rsidR="000F298B" w:rsidRDefault="000F298B" w:rsidP="000F298B">
      <w:pPr>
        <w:rPr>
          <w:rFonts w:ascii="Arial" w:hAnsi="Arial" w:cs="Arial"/>
          <w:b/>
          <w:sz w:val="24"/>
        </w:rPr>
      </w:pPr>
      <w:r>
        <w:rPr>
          <w:rFonts w:ascii="Arial" w:hAnsi="Arial" w:cs="Arial"/>
          <w:b/>
          <w:color w:val="0000FF"/>
          <w:sz w:val="24"/>
        </w:rPr>
        <w:t>C6-250482</w:t>
      </w:r>
      <w:r>
        <w:rPr>
          <w:rFonts w:ascii="Arial" w:hAnsi="Arial" w:cs="Arial"/>
          <w:b/>
          <w:color w:val="0000FF"/>
          <w:sz w:val="24"/>
        </w:rPr>
        <w:tab/>
      </w:r>
      <w:r>
        <w:rPr>
          <w:rFonts w:ascii="Arial" w:hAnsi="Arial" w:cs="Arial"/>
          <w:b/>
          <w:sz w:val="24"/>
        </w:rPr>
        <w:t xml:space="preserve">GBA_U API </w:t>
      </w:r>
      <w:proofErr w:type="spellStart"/>
      <w:r>
        <w:rPr>
          <w:rFonts w:ascii="Arial" w:hAnsi="Arial" w:cs="Arial"/>
          <w:b/>
          <w:sz w:val="24"/>
        </w:rPr>
        <w:t>additionnal</w:t>
      </w:r>
      <w:proofErr w:type="spellEnd"/>
      <w:r>
        <w:rPr>
          <w:rFonts w:ascii="Arial" w:hAnsi="Arial" w:cs="Arial"/>
          <w:b/>
          <w:sz w:val="24"/>
        </w:rPr>
        <w:t xml:space="preserve"> test cases on </w:t>
      </w:r>
      <w:proofErr w:type="spellStart"/>
      <w:r>
        <w:rPr>
          <w:rFonts w:ascii="Arial" w:hAnsi="Arial" w:cs="Arial"/>
          <w:b/>
          <w:sz w:val="24"/>
        </w:rPr>
        <w:t>GBAUCipher</w:t>
      </w:r>
      <w:proofErr w:type="spellEnd"/>
      <w:r>
        <w:rPr>
          <w:rFonts w:ascii="Arial" w:hAnsi="Arial" w:cs="Arial"/>
          <w:b/>
          <w:sz w:val="24"/>
        </w:rPr>
        <w:t xml:space="preserve"> and </w:t>
      </w:r>
      <w:proofErr w:type="spellStart"/>
      <w:r>
        <w:rPr>
          <w:rFonts w:ascii="Arial" w:hAnsi="Arial" w:cs="Arial"/>
          <w:b/>
          <w:sz w:val="24"/>
        </w:rPr>
        <w:t>GBAUSignature</w:t>
      </w:r>
      <w:proofErr w:type="spellEnd"/>
    </w:p>
    <w:p w14:paraId="07E979CB"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0026  rev</w:t>
      </w:r>
      <w:proofErr w:type="gramEnd"/>
      <w:r>
        <w:rPr>
          <w:i/>
        </w:rPr>
        <w:t xml:space="preserve"> 4 Cat: B (Rel-18)</w:t>
      </w:r>
      <w:r>
        <w:rPr>
          <w:i/>
        </w:rPr>
        <w:br/>
      </w:r>
      <w:r>
        <w:rPr>
          <w:i/>
        </w:rPr>
        <w:br/>
      </w:r>
      <w:r>
        <w:rPr>
          <w:i/>
        </w:rPr>
        <w:tab/>
      </w:r>
      <w:r>
        <w:rPr>
          <w:i/>
        </w:rPr>
        <w:tab/>
      </w:r>
      <w:r>
        <w:rPr>
          <w:i/>
        </w:rPr>
        <w:tab/>
      </w:r>
      <w:r>
        <w:rPr>
          <w:i/>
        </w:rPr>
        <w:tab/>
      </w:r>
      <w:r>
        <w:rPr>
          <w:i/>
        </w:rPr>
        <w:tab/>
        <w:t>Source: THALES, China Mobile</w:t>
      </w:r>
    </w:p>
    <w:p w14:paraId="3E8E02E5" w14:textId="77777777" w:rsidR="000F298B" w:rsidRDefault="000F298B" w:rsidP="000F298B">
      <w:pPr>
        <w:rPr>
          <w:color w:val="808080"/>
        </w:rPr>
      </w:pPr>
      <w:r>
        <w:rPr>
          <w:color w:val="808080"/>
        </w:rPr>
        <w:t>(Replaces C6-250440)</w:t>
      </w:r>
    </w:p>
    <w:p w14:paraId="6BA696F1" w14:textId="77777777" w:rsidR="000F298B" w:rsidRDefault="000F298B" w:rsidP="000F298B">
      <w:pPr>
        <w:rPr>
          <w:rFonts w:ascii="Arial" w:hAnsi="Arial" w:cs="Arial"/>
          <w:b/>
        </w:rPr>
      </w:pPr>
      <w:r>
        <w:rPr>
          <w:rFonts w:ascii="Arial" w:hAnsi="Arial" w:cs="Arial"/>
          <w:b/>
        </w:rPr>
        <w:t xml:space="preserve">Discussion: </w:t>
      </w:r>
    </w:p>
    <w:p w14:paraId="31242085" w14:textId="77777777" w:rsidR="000F298B" w:rsidRDefault="000F298B" w:rsidP="000F298B">
      <w:r>
        <w:t>Merged into C6-250514</w:t>
      </w:r>
    </w:p>
    <w:p w14:paraId="74BCF0C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BB01AF" w14:textId="6DD1DCE3" w:rsidR="000F298B" w:rsidRDefault="000F298B" w:rsidP="000F298B">
      <w:pPr>
        <w:rPr>
          <w:rFonts w:ascii="Arial" w:hAnsi="Arial" w:cs="Arial"/>
          <w:b/>
          <w:sz w:val="24"/>
        </w:rPr>
      </w:pPr>
      <w:r>
        <w:rPr>
          <w:rFonts w:ascii="Arial" w:hAnsi="Arial" w:cs="Arial"/>
          <w:b/>
          <w:color w:val="0000FF"/>
          <w:sz w:val="24"/>
        </w:rPr>
        <w:t>C6-250451</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226CB078"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0035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19D6D74E" w14:textId="77777777" w:rsidR="000F298B" w:rsidRDefault="000F298B" w:rsidP="000F298B">
      <w:pPr>
        <w:rPr>
          <w:rFonts w:ascii="Arial" w:hAnsi="Arial" w:cs="Arial"/>
          <w:b/>
        </w:rPr>
      </w:pPr>
      <w:r>
        <w:rPr>
          <w:rFonts w:ascii="Arial" w:hAnsi="Arial" w:cs="Arial"/>
          <w:b/>
        </w:rPr>
        <w:t xml:space="preserve">Abstract: </w:t>
      </w:r>
    </w:p>
    <w:p w14:paraId="6598EFE4" w14:textId="77777777" w:rsidR="000F298B" w:rsidRDefault="000F298B" w:rsidP="000F298B">
      <w:r>
        <w:t xml:space="preserve">Add new Test cases for the </w:t>
      </w:r>
      <w:proofErr w:type="spellStart"/>
      <w:r>
        <w:t>getAlgorithm</w:t>
      </w:r>
      <w:proofErr w:type="spellEnd"/>
      <w:r>
        <w:t xml:space="preserve"> method in </w:t>
      </w:r>
      <w:proofErr w:type="spellStart"/>
      <w:r>
        <w:t>GBAUSignatureClass</w:t>
      </w:r>
      <w:proofErr w:type="spellEnd"/>
      <w:r>
        <w:t xml:space="preserve"> of the GBA_U API.</w:t>
      </w:r>
    </w:p>
    <w:p w14:paraId="7D91EEF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C6-250483</w:t>
      </w:r>
      <w:r>
        <w:rPr>
          <w:color w:val="993300"/>
          <w:u w:val="single"/>
        </w:rPr>
        <w:t>.</w:t>
      </w:r>
    </w:p>
    <w:p w14:paraId="3FDCE649" w14:textId="2549D8FA" w:rsidR="000F298B" w:rsidRDefault="000F298B" w:rsidP="000F298B">
      <w:pPr>
        <w:rPr>
          <w:rFonts w:ascii="Arial" w:hAnsi="Arial" w:cs="Arial"/>
          <w:b/>
          <w:sz w:val="24"/>
        </w:rPr>
      </w:pPr>
      <w:r>
        <w:rPr>
          <w:rFonts w:ascii="Arial" w:hAnsi="Arial" w:cs="Arial"/>
          <w:b/>
          <w:color w:val="0000FF"/>
          <w:sz w:val="24"/>
        </w:rPr>
        <w:t>C6-250483</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745298B6" w14:textId="77777777" w:rsidR="000F298B" w:rsidRDefault="000F298B" w:rsidP="000F29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0035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26D74814" w14:textId="77777777" w:rsidR="000F298B" w:rsidRDefault="000F298B" w:rsidP="000F298B">
      <w:pPr>
        <w:rPr>
          <w:color w:val="808080"/>
        </w:rPr>
      </w:pPr>
      <w:r>
        <w:rPr>
          <w:color w:val="808080"/>
        </w:rPr>
        <w:t>(Replaces C6-250451)</w:t>
      </w:r>
    </w:p>
    <w:p w14:paraId="748520F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C6-250515</w:t>
      </w:r>
      <w:r>
        <w:rPr>
          <w:color w:val="993300"/>
          <w:u w:val="single"/>
        </w:rPr>
        <w:t>.</w:t>
      </w:r>
    </w:p>
    <w:p w14:paraId="6749F25E" w14:textId="237D2187" w:rsidR="000F298B" w:rsidRDefault="000F298B" w:rsidP="000F298B">
      <w:pPr>
        <w:rPr>
          <w:rFonts w:ascii="Arial" w:hAnsi="Arial" w:cs="Arial"/>
          <w:b/>
          <w:sz w:val="24"/>
        </w:rPr>
      </w:pPr>
      <w:r>
        <w:rPr>
          <w:rFonts w:ascii="Arial" w:hAnsi="Arial" w:cs="Arial"/>
          <w:b/>
          <w:color w:val="0000FF"/>
          <w:sz w:val="24"/>
        </w:rPr>
        <w:t>C6-250452</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getCipherAlgorithm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0CD520D1"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0036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CB78A25" w14:textId="77777777" w:rsidR="000F298B" w:rsidRDefault="000F298B" w:rsidP="000F298B">
      <w:pPr>
        <w:rPr>
          <w:rFonts w:ascii="Arial" w:hAnsi="Arial" w:cs="Arial"/>
          <w:b/>
        </w:rPr>
      </w:pPr>
      <w:r>
        <w:rPr>
          <w:rFonts w:ascii="Arial" w:hAnsi="Arial" w:cs="Arial"/>
          <w:b/>
        </w:rPr>
        <w:t xml:space="preserve">Abstract: </w:t>
      </w:r>
    </w:p>
    <w:p w14:paraId="5E93A8E5" w14:textId="77777777" w:rsidR="000F298B" w:rsidRDefault="000F298B" w:rsidP="000F298B">
      <w:r>
        <w:t xml:space="preserve">Add new Test cases for the </w:t>
      </w:r>
      <w:proofErr w:type="spellStart"/>
      <w:r>
        <w:t>getCipherAlgorithm</w:t>
      </w:r>
      <w:proofErr w:type="spellEnd"/>
      <w:r>
        <w:t xml:space="preserve"> method in </w:t>
      </w:r>
      <w:proofErr w:type="spellStart"/>
      <w:r>
        <w:t>GBAUSignatureClass</w:t>
      </w:r>
      <w:proofErr w:type="spellEnd"/>
      <w:r>
        <w:t xml:space="preserve"> of the GBA_U API</w:t>
      </w:r>
    </w:p>
    <w:p w14:paraId="5096AF8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C6-250484</w:t>
      </w:r>
      <w:r>
        <w:rPr>
          <w:color w:val="993300"/>
          <w:u w:val="single"/>
        </w:rPr>
        <w:t>.</w:t>
      </w:r>
    </w:p>
    <w:p w14:paraId="37CD7611" w14:textId="0BDD5B3B" w:rsidR="000F298B" w:rsidRDefault="000F298B" w:rsidP="000F298B">
      <w:pPr>
        <w:rPr>
          <w:rFonts w:ascii="Arial" w:hAnsi="Arial" w:cs="Arial"/>
          <w:b/>
          <w:sz w:val="24"/>
        </w:rPr>
      </w:pPr>
      <w:r>
        <w:rPr>
          <w:rFonts w:ascii="Arial" w:hAnsi="Arial" w:cs="Arial"/>
          <w:b/>
          <w:color w:val="0000FF"/>
          <w:sz w:val="24"/>
        </w:rPr>
        <w:t>C6-250484</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getCipherAlgorithm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0040095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0036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004AD3BB" w14:textId="77777777" w:rsidR="000F298B" w:rsidRDefault="000F298B" w:rsidP="000F298B">
      <w:pPr>
        <w:rPr>
          <w:color w:val="808080"/>
        </w:rPr>
      </w:pPr>
      <w:r>
        <w:rPr>
          <w:color w:val="808080"/>
        </w:rPr>
        <w:t>(Replaces C6-250452)</w:t>
      </w:r>
    </w:p>
    <w:p w14:paraId="3729ED4D"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C6-250516</w:t>
      </w:r>
      <w:r>
        <w:rPr>
          <w:color w:val="993300"/>
          <w:u w:val="single"/>
        </w:rPr>
        <w:t>.</w:t>
      </w:r>
    </w:p>
    <w:p w14:paraId="44E223AE" w14:textId="27DA9FAB" w:rsidR="000F298B" w:rsidRDefault="000F298B" w:rsidP="000F298B">
      <w:pPr>
        <w:rPr>
          <w:rFonts w:ascii="Arial" w:hAnsi="Arial" w:cs="Arial"/>
          <w:b/>
          <w:sz w:val="24"/>
        </w:rPr>
      </w:pPr>
      <w:r>
        <w:rPr>
          <w:rFonts w:ascii="Arial" w:hAnsi="Arial" w:cs="Arial"/>
          <w:b/>
          <w:color w:val="0000FF"/>
          <w:sz w:val="24"/>
        </w:rPr>
        <w:t>C6-250453</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getInstance</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1942CCC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0037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62EE38B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C6-250485</w:t>
      </w:r>
      <w:r>
        <w:rPr>
          <w:color w:val="993300"/>
          <w:u w:val="single"/>
        </w:rPr>
        <w:t>.</w:t>
      </w:r>
    </w:p>
    <w:p w14:paraId="7D7125F9" w14:textId="5BC4F807" w:rsidR="000F298B" w:rsidRDefault="000F298B" w:rsidP="000F298B">
      <w:pPr>
        <w:rPr>
          <w:rFonts w:ascii="Arial" w:hAnsi="Arial" w:cs="Arial"/>
          <w:b/>
          <w:sz w:val="24"/>
        </w:rPr>
      </w:pPr>
      <w:r>
        <w:rPr>
          <w:rFonts w:ascii="Arial" w:hAnsi="Arial" w:cs="Arial"/>
          <w:b/>
          <w:color w:val="0000FF"/>
          <w:sz w:val="24"/>
        </w:rPr>
        <w:t>C6-250485</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getInstance</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5F75DEA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0037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F891126" w14:textId="77777777" w:rsidR="000F298B" w:rsidRDefault="000F298B" w:rsidP="000F298B">
      <w:pPr>
        <w:rPr>
          <w:color w:val="808080"/>
        </w:rPr>
      </w:pPr>
      <w:r>
        <w:rPr>
          <w:color w:val="808080"/>
        </w:rPr>
        <w:t>(Replaces C6-250453)</w:t>
      </w:r>
    </w:p>
    <w:p w14:paraId="75FCD49C" w14:textId="77777777" w:rsidR="000F298B" w:rsidRDefault="000F298B" w:rsidP="000F298B">
      <w:pPr>
        <w:rPr>
          <w:rFonts w:ascii="Arial" w:hAnsi="Arial" w:cs="Arial"/>
          <w:b/>
        </w:rPr>
      </w:pPr>
      <w:r>
        <w:rPr>
          <w:rFonts w:ascii="Arial" w:hAnsi="Arial" w:cs="Arial"/>
          <w:b/>
        </w:rPr>
        <w:t xml:space="preserve">Discussion: </w:t>
      </w:r>
    </w:p>
    <w:p w14:paraId="52F4166B" w14:textId="77777777" w:rsidR="000F298B" w:rsidRDefault="000F298B" w:rsidP="000F298B">
      <w:r>
        <w:t>Merged into C6-250514</w:t>
      </w:r>
    </w:p>
    <w:p w14:paraId="5E0C36E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91E133" w14:textId="177BB782" w:rsidR="000F298B" w:rsidRDefault="000F298B" w:rsidP="000F298B">
      <w:pPr>
        <w:rPr>
          <w:rFonts w:ascii="Arial" w:hAnsi="Arial" w:cs="Arial"/>
          <w:b/>
          <w:sz w:val="24"/>
        </w:rPr>
      </w:pPr>
      <w:r>
        <w:rPr>
          <w:rFonts w:ascii="Arial" w:hAnsi="Arial" w:cs="Arial"/>
          <w:b/>
          <w:color w:val="0000FF"/>
          <w:sz w:val="24"/>
        </w:rPr>
        <w:t>C6-250454</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getLength</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445190A4" w14:textId="77777777" w:rsidR="000F298B" w:rsidRDefault="000F298B" w:rsidP="000F29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0038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16C43BFC"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C6-250486</w:t>
      </w:r>
      <w:r>
        <w:rPr>
          <w:color w:val="993300"/>
          <w:u w:val="single"/>
        </w:rPr>
        <w:t>.</w:t>
      </w:r>
    </w:p>
    <w:p w14:paraId="0D9F1C69" w14:textId="4046737D" w:rsidR="000F298B" w:rsidRDefault="000F298B" w:rsidP="000F298B">
      <w:pPr>
        <w:rPr>
          <w:rFonts w:ascii="Arial" w:hAnsi="Arial" w:cs="Arial"/>
          <w:b/>
          <w:sz w:val="24"/>
        </w:rPr>
      </w:pPr>
      <w:r>
        <w:rPr>
          <w:rFonts w:ascii="Arial" w:hAnsi="Arial" w:cs="Arial"/>
          <w:b/>
          <w:color w:val="0000FF"/>
          <w:sz w:val="24"/>
        </w:rPr>
        <w:t>C6-250486</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getLength</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162B0331"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0038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55142064" w14:textId="77777777" w:rsidR="000F298B" w:rsidRDefault="000F298B" w:rsidP="000F298B">
      <w:pPr>
        <w:rPr>
          <w:color w:val="808080"/>
        </w:rPr>
      </w:pPr>
      <w:r>
        <w:rPr>
          <w:color w:val="808080"/>
        </w:rPr>
        <w:t>(Replaces C6-250454)</w:t>
      </w:r>
    </w:p>
    <w:p w14:paraId="1DBA68CC" w14:textId="77777777" w:rsidR="000F298B" w:rsidRDefault="000F298B" w:rsidP="000F298B">
      <w:pPr>
        <w:rPr>
          <w:rFonts w:ascii="Arial" w:hAnsi="Arial" w:cs="Arial"/>
          <w:b/>
        </w:rPr>
      </w:pPr>
      <w:r>
        <w:rPr>
          <w:rFonts w:ascii="Arial" w:hAnsi="Arial" w:cs="Arial"/>
          <w:b/>
        </w:rPr>
        <w:t xml:space="preserve">Discussion: </w:t>
      </w:r>
    </w:p>
    <w:p w14:paraId="757F0510" w14:textId="77777777" w:rsidR="000F298B" w:rsidRDefault="000F298B" w:rsidP="000F298B">
      <w:r>
        <w:t>Merged into C6-250514</w:t>
      </w:r>
    </w:p>
    <w:p w14:paraId="49F9CB6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5DF1F9" w14:textId="48AF5D42" w:rsidR="000F298B" w:rsidRDefault="000F298B" w:rsidP="000F298B">
      <w:pPr>
        <w:rPr>
          <w:rFonts w:ascii="Arial" w:hAnsi="Arial" w:cs="Arial"/>
          <w:b/>
          <w:sz w:val="24"/>
        </w:rPr>
      </w:pPr>
      <w:r>
        <w:rPr>
          <w:rFonts w:ascii="Arial" w:hAnsi="Arial" w:cs="Arial"/>
          <w:b/>
          <w:color w:val="0000FF"/>
          <w:sz w:val="24"/>
        </w:rPr>
        <w:t>C6-250455</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getMessageDigestAlgorithm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3603390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0039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1B11374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C6-250487</w:t>
      </w:r>
      <w:r>
        <w:rPr>
          <w:color w:val="993300"/>
          <w:u w:val="single"/>
        </w:rPr>
        <w:t>.</w:t>
      </w:r>
    </w:p>
    <w:p w14:paraId="41093840" w14:textId="50F54319" w:rsidR="000F298B" w:rsidRDefault="000F298B" w:rsidP="000F298B">
      <w:pPr>
        <w:rPr>
          <w:rFonts w:ascii="Arial" w:hAnsi="Arial" w:cs="Arial"/>
          <w:b/>
          <w:sz w:val="24"/>
        </w:rPr>
      </w:pPr>
      <w:r>
        <w:rPr>
          <w:rFonts w:ascii="Arial" w:hAnsi="Arial" w:cs="Arial"/>
          <w:b/>
          <w:color w:val="0000FF"/>
          <w:sz w:val="24"/>
        </w:rPr>
        <w:t>C6-250487</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getMessageDigestAlgorithm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37CCAD18"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0039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5EF32470" w14:textId="77777777" w:rsidR="000F298B" w:rsidRDefault="000F298B" w:rsidP="000F298B">
      <w:pPr>
        <w:rPr>
          <w:color w:val="808080"/>
        </w:rPr>
      </w:pPr>
      <w:r>
        <w:rPr>
          <w:color w:val="808080"/>
        </w:rPr>
        <w:t>(Replaces C6-250455)</w:t>
      </w:r>
    </w:p>
    <w:p w14:paraId="11131B9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C6-250517</w:t>
      </w:r>
      <w:r>
        <w:rPr>
          <w:color w:val="993300"/>
          <w:u w:val="single"/>
        </w:rPr>
        <w:t>.</w:t>
      </w:r>
    </w:p>
    <w:p w14:paraId="0811F3ED" w14:textId="6D17301B" w:rsidR="000F298B" w:rsidRDefault="000F298B" w:rsidP="000F298B">
      <w:pPr>
        <w:rPr>
          <w:rFonts w:ascii="Arial" w:hAnsi="Arial" w:cs="Arial"/>
          <w:b/>
          <w:sz w:val="24"/>
        </w:rPr>
      </w:pPr>
      <w:r>
        <w:rPr>
          <w:rFonts w:ascii="Arial" w:hAnsi="Arial" w:cs="Arial"/>
          <w:b/>
          <w:color w:val="0000FF"/>
          <w:sz w:val="24"/>
        </w:rPr>
        <w:t>C6-250456</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getPaddingAlgorithm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065003CB"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0040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703F1B4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C6-250488</w:t>
      </w:r>
      <w:r>
        <w:rPr>
          <w:color w:val="993300"/>
          <w:u w:val="single"/>
        </w:rPr>
        <w:t>.</w:t>
      </w:r>
    </w:p>
    <w:p w14:paraId="0980E0BF" w14:textId="31902D4F" w:rsidR="000F298B" w:rsidRDefault="000F298B" w:rsidP="000F298B">
      <w:pPr>
        <w:rPr>
          <w:rFonts w:ascii="Arial" w:hAnsi="Arial" w:cs="Arial"/>
          <w:b/>
          <w:sz w:val="24"/>
        </w:rPr>
      </w:pPr>
      <w:r>
        <w:rPr>
          <w:rFonts w:ascii="Arial" w:hAnsi="Arial" w:cs="Arial"/>
          <w:b/>
          <w:color w:val="0000FF"/>
          <w:sz w:val="24"/>
        </w:rPr>
        <w:t>C6-250488</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getPaddingAlgorithm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24E9C8E3"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0040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A6365DD" w14:textId="77777777" w:rsidR="000F298B" w:rsidRDefault="000F298B" w:rsidP="000F298B">
      <w:pPr>
        <w:rPr>
          <w:color w:val="808080"/>
        </w:rPr>
      </w:pPr>
      <w:r>
        <w:rPr>
          <w:color w:val="808080"/>
        </w:rPr>
        <w:t>(Replaces C6-250456)</w:t>
      </w:r>
    </w:p>
    <w:p w14:paraId="6301D8DB" w14:textId="77777777" w:rsidR="000F298B" w:rsidRDefault="000F298B" w:rsidP="000F298B">
      <w:pPr>
        <w:rPr>
          <w:rFonts w:ascii="Arial" w:hAnsi="Arial" w:cs="Arial"/>
          <w:b/>
        </w:rPr>
      </w:pPr>
      <w:r>
        <w:rPr>
          <w:rFonts w:ascii="Arial" w:hAnsi="Arial" w:cs="Arial"/>
          <w:b/>
        </w:rPr>
        <w:lastRenderedPageBreak/>
        <w:t xml:space="preserve">Discussion: </w:t>
      </w:r>
    </w:p>
    <w:p w14:paraId="03D76808" w14:textId="77777777" w:rsidR="000F298B" w:rsidRDefault="000F298B" w:rsidP="000F298B">
      <w:r>
        <w:t>Merged into C6-250514</w:t>
      </w:r>
    </w:p>
    <w:p w14:paraId="70B312A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2A2A5F" w14:textId="60D641C7" w:rsidR="000F298B" w:rsidRDefault="000F298B" w:rsidP="000F298B">
      <w:pPr>
        <w:rPr>
          <w:rFonts w:ascii="Arial" w:hAnsi="Arial" w:cs="Arial"/>
          <w:b/>
          <w:sz w:val="24"/>
        </w:rPr>
      </w:pPr>
      <w:r>
        <w:rPr>
          <w:rFonts w:ascii="Arial" w:hAnsi="Arial" w:cs="Arial"/>
          <w:b/>
          <w:color w:val="0000FF"/>
          <w:sz w:val="24"/>
        </w:rPr>
        <w:t>C6-250457</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init</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315CC015"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0041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B6DE3C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C6-250489</w:t>
      </w:r>
      <w:r>
        <w:rPr>
          <w:color w:val="993300"/>
          <w:u w:val="single"/>
        </w:rPr>
        <w:t>.</w:t>
      </w:r>
    </w:p>
    <w:p w14:paraId="068C754B" w14:textId="4B534C34" w:rsidR="000F298B" w:rsidRDefault="000F298B" w:rsidP="000F298B">
      <w:pPr>
        <w:rPr>
          <w:rFonts w:ascii="Arial" w:hAnsi="Arial" w:cs="Arial"/>
          <w:b/>
          <w:sz w:val="24"/>
        </w:rPr>
      </w:pPr>
      <w:r>
        <w:rPr>
          <w:rFonts w:ascii="Arial" w:hAnsi="Arial" w:cs="Arial"/>
          <w:b/>
          <w:color w:val="0000FF"/>
          <w:sz w:val="24"/>
        </w:rPr>
        <w:t>C6-250489</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init</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22CE6346"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0041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74A51807" w14:textId="77777777" w:rsidR="000F298B" w:rsidRDefault="000F298B" w:rsidP="000F298B">
      <w:pPr>
        <w:rPr>
          <w:color w:val="808080"/>
        </w:rPr>
      </w:pPr>
      <w:r>
        <w:rPr>
          <w:color w:val="808080"/>
        </w:rPr>
        <w:t>(Replaces C6-250457)</w:t>
      </w:r>
    </w:p>
    <w:p w14:paraId="62F3E145" w14:textId="77777777" w:rsidR="000F298B" w:rsidRDefault="000F298B" w:rsidP="000F298B">
      <w:pPr>
        <w:rPr>
          <w:rFonts w:ascii="Arial" w:hAnsi="Arial" w:cs="Arial"/>
          <w:b/>
        </w:rPr>
      </w:pPr>
      <w:r>
        <w:rPr>
          <w:rFonts w:ascii="Arial" w:hAnsi="Arial" w:cs="Arial"/>
          <w:b/>
        </w:rPr>
        <w:t xml:space="preserve">Discussion: </w:t>
      </w:r>
    </w:p>
    <w:p w14:paraId="052602FC" w14:textId="77777777" w:rsidR="000F298B" w:rsidRDefault="000F298B" w:rsidP="000F298B">
      <w:r>
        <w:t>Merged into C6-250514</w:t>
      </w:r>
    </w:p>
    <w:p w14:paraId="495AF86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60B029" w14:textId="069D3677" w:rsidR="000F298B" w:rsidRDefault="000F298B" w:rsidP="000F298B">
      <w:pPr>
        <w:rPr>
          <w:rFonts w:ascii="Arial" w:hAnsi="Arial" w:cs="Arial"/>
          <w:b/>
          <w:sz w:val="24"/>
        </w:rPr>
      </w:pPr>
      <w:r>
        <w:rPr>
          <w:rFonts w:ascii="Arial" w:hAnsi="Arial" w:cs="Arial"/>
          <w:b/>
          <w:color w:val="0000FF"/>
          <w:sz w:val="24"/>
        </w:rPr>
        <w:t>C6-250458</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setInitialDigest</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4BB3C3B2"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0042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69AFA94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C6-250490</w:t>
      </w:r>
      <w:r>
        <w:rPr>
          <w:color w:val="993300"/>
          <w:u w:val="single"/>
        </w:rPr>
        <w:t>.</w:t>
      </w:r>
    </w:p>
    <w:p w14:paraId="0CB39D4A" w14:textId="1F315EBB" w:rsidR="000F298B" w:rsidRDefault="000F298B" w:rsidP="000F298B">
      <w:pPr>
        <w:rPr>
          <w:rFonts w:ascii="Arial" w:hAnsi="Arial" w:cs="Arial"/>
          <w:b/>
          <w:sz w:val="24"/>
        </w:rPr>
      </w:pPr>
      <w:r>
        <w:rPr>
          <w:rFonts w:ascii="Arial" w:hAnsi="Arial" w:cs="Arial"/>
          <w:b/>
          <w:color w:val="0000FF"/>
          <w:sz w:val="24"/>
        </w:rPr>
        <w:t>C6-250490</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setInitialDigest</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49A01E7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0042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7B4EBE6F" w14:textId="77777777" w:rsidR="000F298B" w:rsidRDefault="000F298B" w:rsidP="000F298B">
      <w:pPr>
        <w:rPr>
          <w:color w:val="808080"/>
        </w:rPr>
      </w:pPr>
      <w:r>
        <w:rPr>
          <w:color w:val="808080"/>
        </w:rPr>
        <w:t>(Replaces C6-250458)</w:t>
      </w:r>
    </w:p>
    <w:p w14:paraId="0F5ABCC2" w14:textId="77777777" w:rsidR="000F298B" w:rsidRDefault="000F298B" w:rsidP="000F298B">
      <w:pPr>
        <w:rPr>
          <w:rFonts w:ascii="Arial" w:hAnsi="Arial" w:cs="Arial"/>
          <w:b/>
        </w:rPr>
      </w:pPr>
      <w:r>
        <w:rPr>
          <w:rFonts w:ascii="Arial" w:hAnsi="Arial" w:cs="Arial"/>
          <w:b/>
        </w:rPr>
        <w:t xml:space="preserve">Discussion: </w:t>
      </w:r>
    </w:p>
    <w:p w14:paraId="7B18B5A5" w14:textId="77777777" w:rsidR="000F298B" w:rsidRDefault="000F298B" w:rsidP="000F298B">
      <w:r>
        <w:t>Merged into C6-250514</w:t>
      </w:r>
    </w:p>
    <w:p w14:paraId="2D44C26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048899" w14:textId="2E61C696" w:rsidR="000F298B" w:rsidRDefault="000F298B" w:rsidP="000F298B">
      <w:pPr>
        <w:rPr>
          <w:rFonts w:ascii="Arial" w:hAnsi="Arial" w:cs="Arial"/>
          <w:b/>
          <w:sz w:val="24"/>
        </w:rPr>
      </w:pPr>
      <w:r>
        <w:rPr>
          <w:rFonts w:ascii="Arial" w:hAnsi="Arial" w:cs="Arial"/>
          <w:b/>
          <w:color w:val="0000FF"/>
          <w:sz w:val="24"/>
        </w:rPr>
        <w:t>C6-250459</w:t>
      </w:r>
      <w:r>
        <w:rPr>
          <w:rFonts w:ascii="Arial" w:hAnsi="Arial" w:cs="Arial"/>
          <w:b/>
          <w:color w:val="0000FF"/>
          <w:sz w:val="24"/>
        </w:rPr>
        <w:tab/>
      </w:r>
      <w:r>
        <w:rPr>
          <w:rFonts w:ascii="Arial" w:hAnsi="Arial" w:cs="Arial"/>
          <w:b/>
          <w:sz w:val="24"/>
        </w:rPr>
        <w:t xml:space="preserve">Test cases for the sign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20482CD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0043  Cat</w:t>
      </w:r>
      <w:proofErr w:type="gramEnd"/>
      <w:r>
        <w:rPr>
          <w:i/>
        </w:rPr>
        <w:t>: B (Rel-18)</w:t>
      </w:r>
      <w:r>
        <w:rPr>
          <w:i/>
        </w:rPr>
        <w:br/>
      </w:r>
      <w:r>
        <w:rPr>
          <w:i/>
        </w:rPr>
        <w:lastRenderedPageBreak/>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6FEEFF8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C6-250491</w:t>
      </w:r>
      <w:r>
        <w:rPr>
          <w:color w:val="993300"/>
          <w:u w:val="single"/>
        </w:rPr>
        <w:t>.</w:t>
      </w:r>
    </w:p>
    <w:p w14:paraId="0A00410E" w14:textId="58F66EAE" w:rsidR="000F298B" w:rsidRDefault="000F298B" w:rsidP="000F298B">
      <w:pPr>
        <w:rPr>
          <w:rFonts w:ascii="Arial" w:hAnsi="Arial" w:cs="Arial"/>
          <w:b/>
          <w:sz w:val="24"/>
        </w:rPr>
      </w:pPr>
      <w:r>
        <w:rPr>
          <w:rFonts w:ascii="Arial" w:hAnsi="Arial" w:cs="Arial"/>
          <w:b/>
          <w:color w:val="0000FF"/>
          <w:sz w:val="24"/>
        </w:rPr>
        <w:t>C6-250491</w:t>
      </w:r>
      <w:r>
        <w:rPr>
          <w:rFonts w:ascii="Arial" w:hAnsi="Arial" w:cs="Arial"/>
          <w:b/>
          <w:color w:val="0000FF"/>
          <w:sz w:val="24"/>
        </w:rPr>
        <w:tab/>
      </w:r>
      <w:r>
        <w:rPr>
          <w:rFonts w:ascii="Arial" w:hAnsi="Arial" w:cs="Arial"/>
          <w:b/>
          <w:sz w:val="24"/>
        </w:rPr>
        <w:t xml:space="preserve">Test cases for the sign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39C6768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0043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535C5AB8" w14:textId="77777777" w:rsidR="000F298B" w:rsidRDefault="000F298B" w:rsidP="000F298B">
      <w:pPr>
        <w:rPr>
          <w:color w:val="808080"/>
        </w:rPr>
      </w:pPr>
      <w:r>
        <w:rPr>
          <w:color w:val="808080"/>
        </w:rPr>
        <w:t>(Replaces C6-250459)</w:t>
      </w:r>
    </w:p>
    <w:p w14:paraId="4103CF0C" w14:textId="77777777" w:rsidR="000F298B" w:rsidRDefault="000F298B" w:rsidP="000F298B">
      <w:pPr>
        <w:rPr>
          <w:rFonts w:ascii="Arial" w:hAnsi="Arial" w:cs="Arial"/>
          <w:b/>
        </w:rPr>
      </w:pPr>
      <w:r>
        <w:rPr>
          <w:rFonts w:ascii="Arial" w:hAnsi="Arial" w:cs="Arial"/>
          <w:b/>
        </w:rPr>
        <w:t xml:space="preserve">Discussion: </w:t>
      </w:r>
    </w:p>
    <w:p w14:paraId="69C9E077" w14:textId="77777777" w:rsidR="000F298B" w:rsidRDefault="000F298B" w:rsidP="000F298B">
      <w:r>
        <w:t>Merged into C6-250514</w:t>
      </w:r>
    </w:p>
    <w:p w14:paraId="1F6CC74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F6512E" w14:textId="48B5D5BE" w:rsidR="000F298B" w:rsidRDefault="000F298B" w:rsidP="000F298B">
      <w:pPr>
        <w:rPr>
          <w:rFonts w:ascii="Arial" w:hAnsi="Arial" w:cs="Arial"/>
          <w:b/>
          <w:sz w:val="24"/>
        </w:rPr>
      </w:pPr>
      <w:r>
        <w:rPr>
          <w:rFonts w:ascii="Arial" w:hAnsi="Arial" w:cs="Arial"/>
          <w:b/>
          <w:color w:val="0000FF"/>
          <w:sz w:val="24"/>
        </w:rPr>
        <w:t>C6-250460</w:t>
      </w:r>
      <w:r>
        <w:rPr>
          <w:rFonts w:ascii="Arial" w:hAnsi="Arial" w:cs="Arial"/>
          <w:b/>
          <w:color w:val="0000FF"/>
          <w:sz w:val="24"/>
        </w:rPr>
        <w:tab/>
      </w:r>
      <w:r>
        <w:rPr>
          <w:rFonts w:ascii="Arial" w:hAnsi="Arial" w:cs="Arial"/>
          <w:b/>
          <w:sz w:val="24"/>
        </w:rPr>
        <w:t xml:space="preserve">Test cases for the update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2948F98E"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0044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5E099E9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C6-250492</w:t>
      </w:r>
      <w:r>
        <w:rPr>
          <w:color w:val="993300"/>
          <w:u w:val="single"/>
        </w:rPr>
        <w:t>.</w:t>
      </w:r>
    </w:p>
    <w:p w14:paraId="5A6DA1F3" w14:textId="68DE7701" w:rsidR="000F298B" w:rsidRDefault="000F298B" w:rsidP="000F298B">
      <w:pPr>
        <w:rPr>
          <w:rFonts w:ascii="Arial" w:hAnsi="Arial" w:cs="Arial"/>
          <w:b/>
          <w:sz w:val="24"/>
        </w:rPr>
      </w:pPr>
      <w:r>
        <w:rPr>
          <w:rFonts w:ascii="Arial" w:hAnsi="Arial" w:cs="Arial"/>
          <w:b/>
          <w:color w:val="0000FF"/>
          <w:sz w:val="24"/>
        </w:rPr>
        <w:t>C6-250492</w:t>
      </w:r>
      <w:r>
        <w:rPr>
          <w:rFonts w:ascii="Arial" w:hAnsi="Arial" w:cs="Arial"/>
          <w:b/>
          <w:color w:val="0000FF"/>
          <w:sz w:val="24"/>
        </w:rPr>
        <w:tab/>
      </w:r>
      <w:r>
        <w:rPr>
          <w:rFonts w:ascii="Arial" w:hAnsi="Arial" w:cs="Arial"/>
          <w:b/>
          <w:sz w:val="24"/>
        </w:rPr>
        <w:t xml:space="preserve">Test cases for the update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469F4792"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0044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1FE2316F" w14:textId="77777777" w:rsidR="000F298B" w:rsidRDefault="000F298B" w:rsidP="000F298B">
      <w:pPr>
        <w:rPr>
          <w:color w:val="808080"/>
        </w:rPr>
      </w:pPr>
      <w:r>
        <w:rPr>
          <w:color w:val="808080"/>
        </w:rPr>
        <w:t>(Replaces C6-250460)</w:t>
      </w:r>
    </w:p>
    <w:p w14:paraId="65D7DCE6" w14:textId="77777777" w:rsidR="000F298B" w:rsidRDefault="000F298B" w:rsidP="000F298B">
      <w:pPr>
        <w:rPr>
          <w:rFonts w:ascii="Arial" w:hAnsi="Arial" w:cs="Arial"/>
          <w:b/>
        </w:rPr>
      </w:pPr>
      <w:r>
        <w:rPr>
          <w:rFonts w:ascii="Arial" w:hAnsi="Arial" w:cs="Arial"/>
          <w:b/>
        </w:rPr>
        <w:t xml:space="preserve">Discussion: </w:t>
      </w:r>
    </w:p>
    <w:p w14:paraId="7ED19CF5" w14:textId="77777777" w:rsidR="000F298B" w:rsidRDefault="000F298B" w:rsidP="000F298B">
      <w:r>
        <w:t>Merged into C6-250514</w:t>
      </w:r>
    </w:p>
    <w:p w14:paraId="7450344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DDAE56" w14:textId="6F014D0F" w:rsidR="000F298B" w:rsidRDefault="000F298B" w:rsidP="000F298B">
      <w:pPr>
        <w:rPr>
          <w:rFonts w:ascii="Arial" w:hAnsi="Arial" w:cs="Arial"/>
          <w:b/>
          <w:sz w:val="24"/>
        </w:rPr>
      </w:pPr>
      <w:r>
        <w:rPr>
          <w:rFonts w:ascii="Arial" w:hAnsi="Arial" w:cs="Arial"/>
          <w:b/>
          <w:color w:val="0000FF"/>
          <w:sz w:val="24"/>
        </w:rPr>
        <w:t>C6-250461</w:t>
      </w:r>
      <w:r>
        <w:rPr>
          <w:rFonts w:ascii="Arial" w:hAnsi="Arial" w:cs="Arial"/>
          <w:b/>
          <w:color w:val="0000FF"/>
          <w:sz w:val="24"/>
        </w:rPr>
        <w:tab/>
      </w:r>
      <w:r>
        <w:rPr>
          <w:rFonts w:ascii="Arial" w:hAnsi="Arial" w:cs="Arial"/>
          <w:b/>
          <w:sz w:val="24"/>
        </w:rPr>
        <w:t xml:space="preserve">Test cases for the verify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1CABAC66"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0045  Cat</w:t>
      </w:r>
      <w:proofErr w:type="gramEnd"/>
      <w:r>
        <w:rPr>
          <w:i/>
        </w:rPr>
        <w: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37D1730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C6-250493</w:t>
      </w:r>
      <w:r>
        <w:rPr>
          <w:color w:val="993300"/>
          <w:u w:val="single"/>
        </w:rPr>
        <w:t>.</w:t>
      </w:r>
    </w:p>
    <w:p w14:paraId="3FA101C3" w14:textId="4504B37A" w:rsidR="000F298B" w:rsidRDefault="000F298B" w:rsidP="000F298B">
      <w:pPr>
        <w:rPr>
          <w:rFonts w:ascii="Arial" w:hAnsi="Arial" w:cs="Arial"/>
          <w:b/>
          <w:sz w:val="24"/>
        </w:rPr>
      </w:pPr>
      <w:r>
        <w:rPr>
          <w:rFonts w:ascii="Arial" w:hAnsi="Arial" w:cs="Arial"/>
          <w:b/>
          <w:color w:val="0000FF"/>
          <w:sz w:val="24"/>
        </w:rPr>
        <w:t>C6-250493</w:t>
      </w:r>
      <w:r>
        <w:rPr>
          <w:rFonts w:ascii="Arial" w:hAnsi="Arial" w:cs="Arial"/>
          <w:b/>
          <w:color w:val="0000FF"/>
          <w:sz w:val="24"/>
        </w:rPr>
        <w:tab/>
      </w:r>
      <w:r>
        <w:rPr>
          <w:rFonts w:ascii="Arial" w:hAnsi="Arial" w:cs="Arial"/>
          <w:b/>
          <w:sz w:val="24"/>
        </w:rPr>
        <w:t xml:space="preserve">Test cases for the verify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0D602335"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0045  rev</w:t>
      </w:r>
      <w:proofErr w:type="gramEnd"/>
      <w:r>
        <w:rPr>
          <w:i/>
        </w:rPr>
        <w:t xml:space="preserve"> 1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1AFC5378" w14:textId="77777777" w:rsidR="000F298B" w:rsidRDefault="000F298B" w:rsidP="000F298B">
      <w:pPr>
        <w:rPr>
          <w:color w:val="808080"/>
        </w:rPr>
      </w:pPr>
      <w:r>
        <w:rPr>
          <w:color w:val="808080"/>
        </w:rPr>
        <w:lastRenderedPageBreak/>
        <w:t>(Replaces C6-250461)</w:t>
      </w:r>
    </w:p>
    <w:p w14:paraId="6A177C42" w14:textId="77777777" w:rsidR="000F298B" w:rsidRDefault="000F298B" w:rsidP="000F298B">
      <w:pPr>
        <w:rPr>
          <w:rFonts w:ascii="Arial" w:hAnsi="Arial" w:cs="Arial"/>
          <w:b/>
        </w:rPr>
      </w:pPr>
      <w:r>
        <w:rPr>
          <w:rFonts w:ascii="Arial" w:hAnsi="Arial" w:cs="Arial"/>
          <w:b/>
        </w:rPr>
        <w:t xml:space="preserve">Discussion: </w:t>
      </w:r>
    </w:p>
    <w:p w14:paraId="7F7DE347" w14:textId="77777777" w:rsidR="000F298B" w:rsidRDefault="000F298B" w:rsidP="000F298B">
      <w:r>
        <w:t>Merged into C6-250514</w:t>
      </w:r>
    </w:p>
    <w:p w14:paraId="1ECA30A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ECEB16" w14:textId="52286F68" w:rsidR="000F298B" w:rsidRDefault="000F298B" w:rsidP="000F298B">
      <w:pPr>
        <w:rPr>
          <w:rFonts w:ascii="Arial" w:hAnsi="Arial" w:cs="Arial"/>
          <w:b/>
          <w:sz w:val="24"/>
        </w:rPr>
      </w:pPr>
      <w:r>
        <w:rPr>
          <w:rFonts w:ascii="Arial" w:hAnsi="Arial" w:cs="Arial"/>
          <w:b/>
          <w:color w:val="0000FF"/>
          <w:sz w:val="24"/>
        </w:rPr>
        <w:t>C6-250514</w:t>
      </w:r>
      <w:r>
        <w:rPr>
          <w:rFonts w:ascii="Arial" w:hAnsi="Arial" w:cs="Arial"/>
          <w:b/>
          <w:color w:val="0000FF"/>
          <w:sz w:val="24"/>
        </w:rPr>
        <w:tab/>
      </w:r>
      <w:r>
        <w:rPr>
          <w:rFonts w:ascii="Arial" w:hAnsi="Arial" w:cs="Arial"/>
          <w:b/>
          <w:sz w:val="24"/>
        </w:rPr>
        <w:t xml:space="preserve">GBA_U API test cases on </w:t>
      </w:r>
      <w:proofErr w:type="spellStart"/>
      <w:r>
        <w:rPr>
          <w:rFonts w:ascii="Arial" w:hAnsi="Arial" w:cs="Arial"/>
          <w:b/>
          <w:sz w:val="24"/>
        </w:rPr>
        <w:t>GBAUCipher</w:t>
      </w:r>
      <w:proofErr w:type="spellEnd"/>
      <w:r>
        <w:rPr>
          <w:rFonts w:ascii="Arial" w:hAnsi="Arial" w:cs="Arial"/>
          <w:b/>
          <w:sz w:val="24"/>
        </w:rPr>
        <w:t xml:space="preserve"> and </w:t>
      </w:r>
      <w:proofErr w:type="spellStart"/>
      <w:r>
        <w:rPr>
          <w:rFonts w:ascii="Arial" w:hAnsi="Arial" w:cs="Arial"/>
          <w:b/>
          <w:sz w:val="24"/>
        </w:rPr>
        <w:t>GBAUSignature</w:t>
      </w:r>
      <w:proofErr w:type="spellEnd"/>
    </w:p>
    <w:p w14:paraId="2D95547F"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0046  Cat</w:t>
      </w:r>
      <w:proofErr w:type="gramEnd"/>
      <w:r>
        <w:rPr>
          <w:i/>
        </w:rPr>
        <w:t>: B (Rel-18)</w:t>
      </w:r>
      <w:r>
        <w:rPr>
          <w:i/>
        </w:rPr>
        <w:br/>
      </w:r>
      <w:r>
        <w:rPr>
          <w:i/>
        </w:rPr>
        <w:br/>
      </w:r>
      <w:r>
        <w:rPr>
          <w:i/>
        </w:rPr>
        <w:tab/>
      </w:r>
      <w:r>
        <w:rPr>
          <w:i/>
        </w:rPr>
        <w:tab/>
      </w:r>
      <w:r>
        <w:rPr>
          <w:i/>
        </w:rPr>
        <w:tab/>
      </w:r>
      <w:r>
        <w:rPr>
          <w:i/>
        </w:rPr>
        <w:tab/>
      </w:r>
      <w:r>
        <w:rPr>
          <w:i/>
        </w:rPr>
        <w:tab/>
        <w:t>Source: THALES, China Mobile</w:t>
      </w:r>
    </w:p>
    <w:p w14:paraId="65F17F2E" w14:textId="77777777" w:rsidR="000F298B" w:rsidRDefault="000F298B" w:rsidP="000F298B">
      <w:pPr>
        <w:rPr>
          <w:rFonts w:ascii="Arial" w:hAnsi="Arial" w:cs="Arial"/>
          <w:b/>
        </w:rPr>
      </w:pPr>
      <w:r>
        <w:rPr>
          <w:rFonts w:ascii="Arial" w:hAnsi="Arial" w:cs="Arial"/>
          <w:b/>
        </w:rPr>
        <w:t xml:space="preserve">Abstract: </w:t>
      </w:r>
    </w:p>
    <w:p w14:paraId="79FDC08F" w14:textId="77777777" w:rsidR="000F298B" w:rsidRDefault="000F298B" w:rsidP="000F298B">
      <w:r>
        <w:t>Merged CR including: CR0026r4, CR0035r2, CR0036r2, CR0037r1, CR0038r1, CR0039r2, CR0040r1, CR0041r1, CR0042r1, CR0043r1, CR0044r1, CR0045r1</w:t>
      </w:r>
    </w:p>
    <w:p w14:paraId="14D1677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77CC6" w14:textId="76D67BB6" w:rsidR="000F298B" w:rsidRDefault="000F298B" w:rsidP="000F298B">
      <w:pPr>
        <w:rPr>
          <w:rFonts w:ascii="Arial" w:hAnsi="Arial" w:cs="Arial"/>
          <w:b/>
          <w:sz w:val="24"/>
        </w:rPr>
      </w:pPr>
      <w:r>
        <w:rPr>
          <w:rFonts w:ascii="Arial" w:hAnsi="Arial" w:cs="Arial"/>
          <w:b/>
          <w:color w:val="0000FF"/>
          <w:sz w:val="24"/>
        </w:rPr>
        <w:t>C6-250515</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4DDE800E"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0035  rev</w:t>
      </w:r>
      <w:proofErr w:type="gramEnd"/>
      <w:r>
        <w:rPr>
          <w:i/>
        </w:rPr>
        <w:t xml:space="preserve"> 2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0EA02C93" w14:textId="77777777" w:rsidR="000F298B" w:rsidRDefault="000F298B" w:rsidP="000F298B">
      <w:pPr>
        <w:rPr>
          <w:color w:val="808080"/>
        </w:rPr>
      </w:pPr>
      <w:r>
        <w:rPr>
          <w:color w:val="808080"/>
        </w:rPr>
        <w:t>(Replaces C6-250483)</w:t>
      </w:r>
    </w:p>
    <w:p w14:paraId="323E7E07" w14:textId="77777777" w:rsidR="000F298B" w:rsidRDefault="000F298B" w:rsidP="000F298B">
      <w:pPr>
        <w:rPr>
          <w:rFonts w:ascii="Arial" w:hAnsi="Arial" w:cs="Arial"/>
          <w:b/>
        </w:rPr>
      </w:pPr>
      <w:r>
        <w:rPr>
          <w:rFonts w:ascii="Arial" w:hAnsi="Arial" w:cs="Arial"/>
          <w:b/>
        </w:rPr>
        <w:t xml:space="preserve">Discussion: </w:t>
      </w:r>
    </w:p>
    <w:p w14:paraId="1529D6E2" w14:textId="77777777" w:rsidR="000F298B" w:rsidRDefault="000F298B" w:rsidP="000F298B">
      <w:r>
        <w:t>Merged into C6-250514</w:t>
      </w:r>
    </w:p>
    <w:p w14:paraId="1BF71B5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82460D" w14:textId="5AD60444" w:rsidR="000F298B" w:rsidRDefault="000F298B" w:rsidP="000F298B">
      <w:pPr>
        <w:rPr>
          <w:rFonts w:ascii="Arial" w:hAnsi="Arial" w:cs="Arial"/>
          <w:b/>
          <w:sz w:val="24"/>
        </w:rPr>
      </w:pPr>
      <w:r>
        <w:rPr>
          <w:rFonts w:ascii="Arial" w:hAnsi="Arial" w:cs="Arial"/>
          <w:b/>
          <w:color w:val="0000FF"/>
          <w:sz w:val="24"/>
        </w:rPr>
        <w:t>C6-250516</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getCipherAlgorithm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237279E1"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0036  rev</w:t>
      </w:r>
      <w:proofErr w:type="gramEnd"/>
      <w:r>
        <w:rPr>
          <w:i/>
        </w:rPr>
        <w:t xml:space="preserve"> 2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7F09C424" w14:textId="77777777" w:rsidR="000F298B" w:rsidRDefault="000F298B" w:rsidP="000F298B">
      <w:pPr>
        <w:rPr>
          <w:color w:val="808080"/>
        </w:rPr>
      </w:pPr>
      <w:r>
        <w:rPr>
          <w:color w:val="808080"/>
        </w:rPr>
        <w:t>(Replaces C6-250484)</w:t>
      </w:r>
    </w:p>
    <w:p w14:paraId="58DBD6AA" w14:textId="77777777" w:rsidR="000F298B" w:rsidRDefault="000F298B" w:rsidP="000F298B">
      <w:pPr>
        <w:rPr>
          <w:rFonts w:ascii="Arial" w:hAnsi="Arial" w:cs="Arial"/>
          <w:b/>
        </w:rPr>
      </w:pPr>
      <w:r>
        <w:rPr>
          <w:rFonts w:ascii="Arial" w:hAnsi="Arial" w:cs="Arial"/>
          <w:b/>
        </w:rPr>
        <w:t xml:space="preserve">Discussion: </w:t>
      </w:r>
    </w:p>
    <w:p w14:paraId="671168B0" w14:textId="77777777" w:rsidR="000F298B" w:rsidRDefault="000F298B" w:rsidP="000F298B">
      <w:r>
        <w:t>Merged into C6-250514</w:t>
      </w:r>
    </w:p>
    <w:p w14:paraId="29577AA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01E045" w14:textId="3711C80D" w:rsidR="000F298B" w:rsidRDefault="000F298B" w:rsidP="000F298B">
      <w:pPr>
        <w:rPr>
          <w:rFonts w:ascii="Arial" w:hAnsi="Arial" w:cs="Arial"/>
          <w:b/>
          <w:sz w:val="24"/>
        </w:rPr>
      </w:pPr>
      <w:r>
        <w:rPr>
          <w:rFonts w:ascii="Arial" w:hAnsi="Arial" w:cs="Arial"/>
          <w:b/>
          <w:color w:val="0000FF"/>
          <w:sz w:val="24"/>
        </w:rPr>
        <w:t>C6-250517</w:t>
      </w:r>
      <w:r>
        <w:rPr>
          <w:rFonts w:ascii="Arial" w:hAnsi="Arial" w:cs="Arial"/>
          <w:b/>
          <w:color w:val="0000FF"/>
          <w:sz w:val="24"/>
        </w:rPr>
        <w:tab/>
      </w:r>
      <w:r>
        <w:rPr>
          <w:rFonts w:ascii="Arial" w:hAnsi="Arial" w:cs="Arial"/>
          <w:b/>
          <w:sz w:val="24"/>
        </w:rPr>
        <w:t xml:space="preserve">Test cases for the </w:t>
      </w:r>
      <w:proofErr w:type="spellStart"/>
      <w:r>
        <w:rPr>
          <w:rFonts w:ascii="Arial" w:hAnsi="Arial" w:cs="Arial"/>
          <w:b/>
          <w:sz w:val="24"/>
        </w:rPr>
        <w:t>getMessageDigestAlgorithm</w:t>
      </w:r>
      <w:proofErr w:type="spellEnd"/>
      <w:r>
        <w:rPr>
          <w:rFonts w:ascii="Arial" w:hAnsi="Arial" w:cs="Arial"/>
          <w:b/>
          <w:sz w:val="24"/>
        </w:rPr>
        <w:t xml:space="preserve"> method in </w:t>
      </w:r>
      <w:proofErr w:type="spellStart"/>
      <w:r>
        <w:rPr>
          <w:rFonts w:ascii="Arial" w:hAnsi="Arial" w:cs="Arial"/>
          <w:b/>
          <w:sz w:val="24"/>
        </w:rPr>
        <w:t>GBAUSignatureClass</w:t>
      </w:r>
      <w:proofErr w:type="spellEnd"/>
      <w:r>
        <w:rPr>
          <w:rFonts w:ascii="Arial" w:hAnsi="Arial" w:cs="Arial"/>
          <w:b/>
          <w:sz w:val="24"/>
        </w:rPr>
        <w:t xml:space="preserve"> of the GBA_U API</w:t>
      </w:r>
    </w:p>
    <w:p w14:paraId="3840076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v18.1.0</w:t>
      </w:r>
      <w:proofErr w:type="gramStart"/>
      <w:r>
        <w:rPr>
          <w:i/>
        </w:rPr>
        <w:tab/>
        <w:t xml:space="preserve">  CR</w:t>
      </w:r>
      <w:proofErr w:type="gramEnd"/>
      <w:r>
        <w:rPr>
          <w:i/>
        </w:rPr>
        <w:t>-</w:t>
      </w:r>
      <w:proofErr w:type="gramStart"/>
      <w:r>
        <w:rPr>
          <w:i/>
        </w:rPr>
        <w:t>0039  rev</w:t>
      </w:r>
      <w:proofErr w:type="gramEnd"/>
      <w:r>
        <w:rPr>
          <w:i/>
        </w:rPr>
        <w:t xml:space="preserve"> 2 Cat: B (Rel-18)</w:t>
      </w:r>
      <w:r>
        <w:rPr>
          <w:i/>
        </w:rPr>
        <w:br/>
      </w:r>
      <w:r>
        <w:rPr>
          <w:i/>
        </w:rPr>
        <w:br/>
      </w:r>
      <w:r>
        <w:rPr>
          <w:i/>
        </w:rPr>
        <w:tab/>
      </w:r>
      <w:r>
        <w:rPr>
          <w:i/>
        </w:rPr>
        <w:tab/>
      </w:r>
      <w:r>
        <w:rPr>
          <w:i/>
        </w:rPr>
        <w:tab/>
      </w:r>
      <w:r>
        <w:rPr>
          <w:i/>
        </w:rPr>
        <w:tab/>
      </w:r>
      <w:r>
        <w:rPr>
          <w:i/>
        </w:rPr>
        <w:tab/>
        <w:t xml:space="preserve">Source: China </w:t>
      </w:r>
      <w:proofErr w:type="spellStart"/>
      <w:proofErr w:type="gramStart"/>
      <w:r>
        <w:rPr>
          <w:i/>
        </w:rPr>
        <w:t>Mobile,THALES</w:t>
      </w:r>
      <w:proofErr w:type="spellEnd"/>
      <w:proofErr w:type="gramEnd"/>
    </w:p>
    <w:p w14:paraId="4FF715E6" w14:textId="77777777" w:rsidR="000F298B" w:rsidRDefault="000F298B" w:rsidP="000F298B">
      <w:pPr>
        <w:rPr>
          <w:color w:val="808080"/>
        </w:rPr>
      </w:pPr>
      <w:r>
        <w:rPr>
          <w:color w:val="808080"/>
        </w:rPr>
        <w:t>(Replaces C6-250487)</w:t>
      </w:r>
    </w:p>
    <w:p w14:paraId="5F1806C5" w14:textId="77777777" w:rsidR="000F298B" w:rsidRDefault="000F298B" w:rsidP="000F298B">
      <w:pPr>
        <w:rPr>
          <w:rFonts w:ascii="Arial" w:hAnsi="Arial" w:cs="Arial"/>
          <w:b/>
        </w:rPr>
      </w:pPr>
      <w:r>
        <w:rPr>
          <w:rFonts w:ascii="Arial" w:hAnsi="Arial" w:cs="Arial"/>
          <w:b/>
        </w:rPr>
        <w:t xml:space="preserve">Discussion: </w:t>
      </w:r>
    </w:p>
    <w:p w14:paraId="23BA8265" w14:textId="77777777" w:rsidR="000F298B" w:rsidRDefault="000F298B" w:rsidP="000F298B">
      <w:r>
        <w:lastRenderedPageBreak/>
        <w:t>Merged into C6-250514</w:t>
      </w:r>
    </w:p>
    <w:p w14:paraId="321E151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31FBDE" w14:textId="77777777" w:rsidR="000F298B" w:rsidRDefault="000F298B" w:rsidP="000F298B">
      <w:pPr>
        <w:pStyle w:val="berschrift3"/>
      </w:pPr>
      <w:bookmarkStart w:id="182" w:name="_Toc214317323"/>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2"/>
    </w:p>
    <w:p w14:paraId="35FE5A48" w14:textId="1DDCCB67" w:rsidR="000F298B" w:rsidRDefault="000F298B" w:rsidP="000F298B">
      <w:pPr>
        <w:rPr>
          <w:rFonts w:ascii="Arial" w:hAnsi="Arial" w:cs="Arial"/>
          <w:b/>
          <w:sz w:val="24"/>
        </w:rPr>
      </w:pPr>
      <w:r>
        <w:rPr>
          <w:rFonts w:ascii="Arial" w:hAnsi="Arial" w:cs="Arial"/>
          <w:b/>
          <w:color w:val="0000FF"/>
          <w:sz w:val="24"/>
        </w:rPr>
        <w:t>C6-250423</w:t>
      </w:r>
      <w:r>
        <w:rPr>
          <w:rFonts w:ascii="Arial" w:hAnsi="Arial" w:cs="Arial"/>
          <w:b/>
          <w:color w:val="0000FF"/>
          <w:sz w:val="24"/>
        </w:rPr>
        <w:tab/>
      </w:r>
      <w:r>
        <w:rPr>
          <w:rFonts w:ascii="Arial" w:hAnsi="Arial" w:cs="Arial"/>
          <w:b/>
          <w:sz w:val="24"/>
        </w:rPr>
        <w:t>Addition of PROVIDE LOCAL INFORMATION test cases for IoT NTN</w:t>
      </w:r>
    </w:p>
    <w:p w14:paraId="10BA248C"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0815  Cat</w:t>
      </w:r>
      <w:proofErr w:type="gramEnd"/>
      <w:r>
        <w:rPr>
          <w:i/>
        </w:rPr>
        <w:t>: B (Rel-18)</w:t>
      </w:r>
      <w:r>
        <w:rPr>
          <w:i/>
        </w:rPr>
        <w:br/>
      </w:r>
      <w:r>
        <w:rPr>
          <w:i/>
        </w:rPr>
        <w:br/>
      </w:r>
      <w:r>
        <w:rPr>
          <w:i/>
        </w:rPr>
        <w:tab/>
      </w:r>
      <w:r>
        <w:rPr>
          <w:i/>
        </w:rPr>
        <w:tab/>
      </w:r>
      <w:r>
        <w:rPr>
          <w:i/>
        </w:rPr>
        <w:tab/>
      </w:r>
      <w:r>
        <w:rPr>
          <w:i/>
        </w:rPr>
        <w:tab/>
      </w:r>
      <w:r>
        <w:rPr>
          <w:i/>
        </w:rPr>
        <w:tab/>
        <w:t>Source: MediaTek Inc.</w:t>
      </w:r>
    </w:p>
    <w:p w14:paraId="618247CD" w14:textId="77777777" w:rsidR="000F298B" w:rsidRDefault="000F298B" w:rsidP="000F298B">
      <w:pPr>
        <w:rPr>
          <w:rFonts w:ascii="Arial" w:hAnsi="Arial" w:cs="Arial"/>
          <w:b/>
        </w:rPr>
      </w:pPr>
      <w:r>
        <w:rPr>
          <w:rFonts w:ascii="Arial" w:hAnsi="Arial" w:cs="Arial"/>
          <w:b/>
        </w:rPr>
        <w:t xml:space="preserve">Abstract: </w:t>
      </w:r>
    </w:p>
    <w:p w14:paraId="28C3726F" w14:textId="77777777" w:rsidR="000F298B" w:rsidRDefault="000F298B" w:rsidP="000F298B">
      <w:r>
        <w:t>Below TC were added:</w:t>
      </w:r>
    </w:p>
    <w:p w14:paraId="2D6B667A" w14:textId="77777777" w:rsidR="000F298B" w:rsidRDefault="000F298B" w:rsidP="000F298B">
      <w:r>
        <w:t xml:space="preserve">Seq. </w:t>
      </w:r>
      <w:proofErr w:type="gramStart"/>
      <w:r>
        <w:t>1.XX</w:t>
      </w:r>
      <w:proofErr w:type="gramEnd"/>
      <w:r>
        <w:tab/>
        <w:t>PROVIDE LOCAL INFORMATION, Location Information, Satellite E-UTRAN</w:t>
      </w:r>
    </w:p>
    <w:p w14:paraId="2151AF1B" w14:textId="77777777" w:rsidR="000F298B" w:rsidRDefault="000F298B" w:rsidP="000F298B">
      <w:r>
        <w:t xml:space="preserve">Seq. </w:t>
      </w:r>
      <w:proofErr w:type="gramStart"/>
      <w:r>
        <w:t>1.YY</w:t>
      </w:r>
      <w:proofErr w:type="gramEnd"/>
      <w:r>
        <w:tab/>
        <w:t>PROVIDE LOCAL INFORMATION, Network Measurement Results, Satellite E-UTRAN</w:t>
      </w:r>
    </w:p>
    <w:p w14:paraId="754F8704" w14:textId="77777777" w:rsidR="000F298B" w:rsidRDefault="000F298B" w:rsidP="000F298B">
      <w:r>
        <w:t xml:space="preserve">Seq. </w:t>
      </w:r>
      <w:proofErr w:type="gramStart"/>
      <w:r>
        <w:t>1.ZZ</w:t>
      </w:r>
      <w:proofErr w:type="gramEnd"/>
      <w:r>
        <w:tab/>
        <w:t>PROVIDE LOCAL INFORMATION, Timing advance, Satellite E-UTRAN</w:t>
      </w:r>
    </w:p>
    <w:p w14:paraId="0AF250B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C6-250494</w:t>
      </w:r>
      <w:r>
        <w:rPr>
          <w:color w:val="993300"/>
          <w:u w:val="single"/>
        </w:rPr>
        <w:t>.</w:t>
      </w:r>
    </w:p>
    <w:p w14:paraId="0DEF7A5D" w14:textId="77CC8D7D" w:rsidR="000F298B" w:rsidRDefault="000F298B" w:rsidP="000F298B">
      <w:pPr>
        <w:rPr>
          <w:rFonts w:ascii="Arial" w:hAnsi="Arial" w:cs="Arial"/>
          <w:b/>
          <w:sz w:val="24"/>
        </w:rPr>
      </w:pPr>
      <w:r>
        <w:rPr>
          <w:rFonts w:ascii="Arial" w:hAnsi="Arial" w:cs="Arial"/>
          <w:b/>
          <w:color w:val="0000FF"/>
          <w:sz w:val="24"/>
        </w:rPr>
        <w:t>C6-250494</w:t>
      </w:r>
      <w:r>
        <w:rPr>
          <w:rFonts w:ascii="Arial" w:hAnsi="Arial" w:cs="Arial"/>
          <w:b/>
          <w:color w:val="0000FF"/>
          <w:sz w:val="24"/>
        </w:rPr>
        <w:tab/>
      </w:r>
      <w:r>
        <w:rPr>
          <w:rFonts w:ascii="Arial" w:hAnsi="Arial" w:cs="Arial"/>
          <w:b/>
          <w:sz w:val="24"/>
        </w:rPr>
        <w:t>Addition of PROVIDE LOCAL INFORMATION test cases for IoT NTN</w:t>
      </w:r>
    </w:p>
    <w:p w14:paraId="16EB2F6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0815  rev</w:t>
      </w:r>
      <w:proofErr w:type="gramEnd"/>
      <w:r>
        <w:rPr>
          <w:i/>
        </w:rPr>
        <w:t xml:space="preserve"> 1 Cat: B (Rel-18)</w:t>
      </w:r>
      <w:r>
        <w:rPr>
          <w:i/>
        </w:rPr>
        <w:br/>
      </w:r>
      <w:r>
        <w:rPr>
          <w:i/>
        </w:rPr>
        <w:br/>
      </w:r>
      <w:r>
        <w:rPr>
          <w:i/>
        </w:rPr>
        <w:tab/>
      </w:r>
      <w:r>
        <w:rPr>
          <w:i/>
        </w:rPr>
        <w:tab/>
      </w:r>
      <w:r>
        <w:rPr>
          <w:i/>
        </w:rPr>
        <w:tab/>
      </w:r>
      <w:r>
        <w:rPr>
          <w:i/>
        </w:rPr>
        <w:tab/>
      </w:r>
      <w:r>
        <w:rPr>
          <w:i/>
        </w:rPr>
        <w:tab/>
        <w:t>Source: MediaTek Inc.</w:t>
      </w:r>
    </w:p>
    <w:p w14:paraId="5515E99C" w14:textId="77777777" w:rsidR="000F298B" w:rsidRDefault="000F298B" w:rsidP="000F298B">
      <w:pPr>
        <w:rPr>
          <w:color w:val="808080"/>
        </w:rPr>
      </w:pPr>
      <w:r>
        <w:rPr>
          <w:color w:val="808080"/>
        </w:rPr>
        <w:t>(Replaces C6-250423)</w:t>
      </w:r>
    </w:p>
    <w:p w14:paraId="5925BB0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E2D8A" w14:textId="6E79844B" w:rsidR="000F298B" w:rsidRDefault="000F298B" w:rsidP="000F298B">
      <w:pPr>
        <w:rPr>
          <w:rFonts w:ascii="Arial" w:hAnsi="Arial" w:cs="Arial"/>
          <w:b/>
          <w:sz w:val="24"/>
        </w:rPr>
      </w:pPr>
      <w:r>
        <w:rPr>
          <w:rFonts w:ascii="Arial" w:hAnsi="Arial" w:cs="Arial"/>
          <w:b/>
          <w:color w:val="0000FF"/>
          <w:sz w:val="24"/>
        </w:rPr>
        <w:t>C6-250424</w:t>
      </w:r>
      <w:r>
        <w:rPr>
          <w:rFonts w:ascii="Arial" w:hAnsi="Arial" w:cs="Arial"/>
          <w:b/>
          <w:color w:val="0000FF"/>
          <w:sz w:val="24"/>
        </w:rPr>
        <w:tab/>
      </w:r>
      <w:r>
        <w:rPr>
          <w:rFonts w:ascii="Arial" w:hAnsi="Arial" w:cs="Arial"/>
          <w:b/>
          <w:sz w:val="24"/>
        </w:rPr>
        <w:t>Addition of OPEN CHANNEL test cases for IoT NTN</w:t>
      </w:r>
    </w:p>
    <w:p w14:paraId="5C7FB350"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0816  Cat</w:t>
      </w:r>
      <w:proofErr w:type="gramEnd"/>
      <w:r>
        <w:rPr>
          <w:i/>
        </w:rPr>
        <w:t>: B (Rel-18)</w:t>
      </w:r>
      <w:r>
        <w:rPr>
          <w:i/>
        </w:rPr>
        <w:br/>
      </w:r>
      <w:r>
        <w:rPr>
          <w:i/>
        </w:rPr>
        <w:br/>
      </w:r>
      <w:r>
        <w:rPr>
          <w:i/>
        </w:rPr>
        <w:tab/>
      </w:r>
      <w:r>
        <w:rPr>
          <w:i/>
        </w:rPr>
        <w:tab/>
      </w:r>
      <w:r>
        <w:rPr>
          <w:i/>
        </w:rPr>
        <w:tab/>
      </w:r>
      <w:r>
        <w:rPr>
          <w:i/>
        </w:rPr>
        <w:tab/>
      </w:r>
      <w:r>
        <w:rPr>
          <w:i/>
        </w:rPr>
        <w:tab/>
        <w:t>Source: MediaTek Inc.</w:t>
      </w:r>
    </w:p>
    <w:p w14:paraId="50AF8F96"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C6-250495</w:t>
      </w:r>
      <w:r>
        <w:rPr>
          <w:color w:val="993300"/>
          <w:u w:val="single"/>
        </w:rPr>
        <w:t>.</w:t>
      </w:r>
    </w:p>
    <w:p w14:paraId="77283086" w14:textId="6038525D" w:rsidR="000F298B" w:rsidRDefault="000F298B" w:rsidP="000F298B">
      <w:pPr>
        <w:rPr>
          <w:rFonts w:ascii="Arial" w:hAnsi="Arial" w:cs="Arial"/>
          <w:b/>
          <w:sz w:val="24"/>
        </w:rPr>
      </w:pPr>
      <w:r>
        <w:rPr>
          <w:rFonts w:ascii="Arial" w:hAnsi="Arial" w:cs="Arial"/>
          <w:b/>
          <w:color w:val="0000FF"/>
          <w:sz w:val="24"/>
        </w:rPr>
        <w:t>C6-250495</w:t>
      </w:r>
      <w:r>
        <w:rPr>
          <w:rFonts w:ascii="Arial" w:hAnsi="Arial" w:cs="Arial"/>
          <w:b/>
          <w:color w:val="0000FF"/>
          <w:sz w:val="24"/>
        </w:rPr>
        <w:tab/>
      </w:r>
      <w:r>
        <w:rPr>
          <w:rFonts w:ascii="Arial" w:hAnsi="Arial" w:cs="Arial"/>
          <w:b/>
          <w:sz w:val="24"/>
        </w:rPr>
        <w:t>Addition of OPEN CHANNEL test cases for IoT NTN</w:t>
      </w:r>
    </w:p>
    <w:p w14:paraId="2EF2360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0816  rev</w:t>
      </w:r>
      <w:proofErr w:type="gramEnd"/>
      <w:r>
        <w:rPr>
          <w:i/>
        </w:rPr>
        <w:t xml:space="preserve"> 1 Cat: B (Rel-18)</w:t>
      </w:r>
      <w:r>
        <w:rPr>
          <w:i/>
        </w:rPr>
        <w:br/>
      </w:r>
      <w:r>
        <w:rPr>
          <w:i/>
        </w:rPr>
        <w:br/>
      </w:r>
      <w:r>
        <w:rPr>
          <w:i/>
        </w:rPr>
        <w:tab/>
      </w:r>
      <w:r>
        <w:rPr>
          <w:i/>
        </w:rPr>
        <w:tab/>
      </w:r>
      <w:r>
        <w:rPr>
          <w:i/>
        </w:rPr>
        <w:tab/>
      </w:r>
      <w:r>
        <w:rPr>
          <w:i/>
        </w:rPr>
        <w:tab/>
      </w:r>
      <w:r>
        <w:rPr>
          <w:i/>
        </w:rPr>
        <w:tab/>
        <w:t>Source: MediaTek Inc.</w:t>
      </w:r>
    </w:p>
    <w:p w14:paraId="16F0B94A" w14:textId="77777777" w:rsidR="000F298B" w:rsidRDefault="000F298B" w:rsidP="000F298B">
      <w:pPr>
        <w:rPr>
          <w:color w:val="808080"/>
        </w:rPr>
      </w:pPr>
      <w:r>
        <w:rPr>
          <w:color w:val="808080"/>
        </w:rPr>
        <w:t>(Replaces C6-250424)</w:t>
      </w:r>
    </w:p>
    <w:p w14:paraId="2871B89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1D592" w14:textId="4842DBD1" w:rsidR="000F298B" w:rsidRDefault="000F298B" w:rsidP="000F298B">
      <w:pPr>
        <w:rPr>
          <w:rFonts w:ascii="Arial" w:hAnsi="Arial" w:cs="Arial"/>
          <w:b/>
          <w:sz w:val="24"/>
        </w:rPr>
      </w:pPr>
      <w:r>
        <w:rPr>
          <w:rFonts w:ascii="Arial" w:hAnsi="Arial" w:cs="Arial"/>
          <w:b/>
          <w:color w:val="0000FF"/>
          <w:sz w:val="24"/>
        </w:rPr>
        <w:t>C6-250425</w:t>
      </w:r>
      <w:r>
        <w:rPr>
          <w:rFonts w:ascii="Arial" w:hAnsi="Arial" w:cs="Arial"/>
          <w:b/>
          <w:color w:val="0000FF"/>
          <w:sz w:val="24"/>
        </w:rPr>
        <w:tab/>
      </w:r>
      <w:r>
        <w:rPr>
          <w:rFonts w:ascii="Arial" w:hAnsi="Arial" w:cs="Arial"/>
          <w:b/>
          <w:sz w:val="24"/>
        </w:rPr>
        <w:t>Addition of Network Rejection Event test cases for IoT NTN</w:t>
      </w:r>
    </w:p>
    <w:p w14:paraId="07CF5040"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0817  Cat</w:t>
      </w:r>
      <w:proofErr w:type="gramEnd"/>
      <w:r>
        <w:rPr>
          <w:i/>
        </w:rPr>
        <w:t>: B (Rel-18)</w:t>
      </w:r>
      <w:r>
        <w:rPr>
          <w:i/>
        </w:rPr>
        <w:br/>
      </w:r>
      <w:r>
        <w:rPr>
          <w:i/>
        </w:rPr>
        <w:br/>
      </w:r>
      <w:r>
        <w:rPr>
          <w:i/>
        </w:rPr>
        <w:tab/>
      </w:r>
      <w:r>
        <w:rPr>
          <w:i/>
        </w:rPr>
        <w:tab/>
      </w:r>
      <w:r>
        <w:rPr>
          <w:i/>
        </w:rPr>
        <w:tab/>
      </w:r>
      <w:r>
        <w:rPr>
          <w:i/>
        </w:rPr>
        <w:tab/>
      </w:r>
      <w:r>
        <w:rPr>
          <w:i/>
        </w:rPr>
        <w:tab/>
        <w:t>Source: MediaTek Inc.</w:t>
      </w:r>
    </w:p>
    <w:p w14:paraId="6C4165F0" w14:textId="77777777" w:rsidR="000F298B" w:rsidRDefault="000F298B" w:rsidP="000F29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C6-250496</w:t>
      </w:r>
      <w:r>
        <w:rPr>
          <w:color w:val="993300"/>
          <w:u w:val="single"/>
        </w:rPr>
        <w:t>.</w:t>
      </w:r>
    </w:p>
    <w:p w14:paraId="03F8D792" w14:textId="61C97E09" w:rsidR="000F298B" w:rsidRDefault="000F298B" w:rsidP="000F298B">
      <w:pPr>
        <w:rPr>
          <w:rFonts w:ascii="Arial" w:hAnsi="Arial" w:cs="Arial"/>
          <w:b/>
          <w:sz w:val="24"/>
        </w:rPr>
      </w:pPr>
      <w:r>
        <w:rPr>
          <w:rFonts w:ascii="Arial" w:hAnsi="Arial" w:cs="Arial"/>
          <w:b/>
          <w:color w:val="0000FF"/>
          <w:sz w:val="24"/>
        </w:rPr>
        <w:t>C6-250496</w:t>
      </w:r>
      <w:r>
        <w:rPr>
          <w:rFonts w:ascii="Arial" w:hAnsi="Arial" w:cs="Arial"/>
          <w:b/>
          <w:color w:val="0000FF"/>
          <w:sz w:val="24"/>
        </w:rPr>
        <w:tab/>
      </w:r>
      <w:r>
        <w:rPr>
          <w:rFonts w:ascii="Arial" w:hAnsi="Arial" w:cs="Arial"/>
          <w:b/>
          <w:sz w:val="24"/>
        </w:rPr>
        <w:t>Addition of Network Rejection Event test cases for IoT NTN</w:t>
      </w:r>
    </w:p>
    <w:p w14:paraId="2102DA2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v18.3.0</w:t>
      </w:r>
      <w:proofErr w:type="gramStart"/>
      <w:r>
        <w:rPr>
          <w:i/>
        </w:rPr>
        <w:tab/>
        <w:t xml:space="preserve">  CR</w:t>
      </w:r>
      <w:proofErr w:type="gramEnd"/>
      <w:r>
        <w:rPr>
          <w:i/>
        </w:rPr>
        <w:t>-</w:t>
      </w:r>
      <w:proofErr w:type="gramStart"/>
      <w:r>
        <w:rPr>
          <w:i/>
        </w:rPr>
        <w:t>0817  rev</w:t>
      </w:r>
      <w:proofErr w:type="gramEnd"/>
      <w:r>
        <w:rPr>
          <w:i/>
        </w:rPr>
        <w:t xml:space="preserve"> 1 Cat: B (Rel-18)</w:t>
      </w:r>
      <w:r>
        <w:rPr>
          <w:i/>
        </w:rPr>
        <w:br/>
      </w:r>
      <w:r>
        <w:rPr>
          <w:i/>
        </w:rPr>
        <w:br/>
      </w:r>
      <w:r>
        <w:rPr>
          <w:i/>
        </w:rPr>
        <w:tab/>
      </w:r>
      <w:r>
        <w:rPr>
          <w:i/>
        </w:rPr>
        <w:tab/>
      </w:r>
      <w:r>
        <w:rPr>
          <w:i/>
        </w:rPr>
        <w:tab/>
      </w:r>
      <w:r>
        <w:rPr>
          <w:i/>
        </w:rPr>
        <w:tab/>
      </w:r>
      <w:r>
        <w:rPr>
          <w:i/>
        </w:rPr>
        <w:tab/>
        <w:t>Source: MediaTek Inc.</w:t>
      </w:r>
    </w:p>
    <w:p w14:paraId="73D7B594" w14:textId="77777777" w:rsidR="000F298B" w:rsidRDefault="000F298B" w:rsidP="000F298B">
      <w:pPr>
        <w:rPr>
          <w:color w:val="808080"/>
        </w:rPr>
      </w:pPr>
      <w:r>
        <w:rPr>
          <w:color w:val="808080"/>
        </w:rPr>
        <w:t>(Replaces C6-250425)</w:t>
      </w:r>
    </w:p>
    <w:p w14:paraId="20781E2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9AD6B" w14:textId="77777777" w:rsidR="000F298B" w:rsidRDefault="000F298B" w:rsidP="000F298B">
      <w:pPr>
        <w:pStyle w:val="berschrift3"/>
      </w:pPr>
      <w:bookmarkStart w:id="183" w:name="_Toc214317324"/>
      <w:r>
        <w:t>18.84</w:t>
      </w:r>
      <w:r>
        <w:tab/>
        <w:t>Any other Rel-18 Work item or Study item</w:t>
      </w:r>
      <w:bookmarkEnd w:id="183"/>
    </w:p>
    <w:p w14:paraId="1354FF8D" w14:textId="77777777" w:rsidR="000F298B" w:rsidRDefault="000F298B" w:rsidP="000F298B">
      <w:pPr>
        <w:pStyle w:val="berschrift2"/>
      </w:pPr>
      <w:bookmarkStart w:id="184" w:name="_Toc214317325"/>
      <w:r>
        <w:t>19</w:t>
      </w:r>
      <w:r>
        <w:tab/>
        <w:t>Release 19</w:t>
      </w:r>
      <w:bookmarkEnd w:id="184"/>
    </w:p>
    <w:p w14:paraId="2AC0A183" w14:textId="77777777" w:rsidR="000F298B" w:rsidRDefault="000F298B" w:rsidP="000F298B">
      <w:pPr>
        <w:pStyle w:val="berschrift3"/>
      </w:pPr>
      <w:bookmarkStart w:id="185" w:name="_Toc214317326"/>
      <w:r>
        <w:t>19.1</w:t>
      </w:r>
      <w:r>
        <w:tab/>
        <w:t>Rel-19 Exception sheets or other Rel-19 work planning</w:t>
      </w:r>
      <w:bookmarkEnd w:id="185"/>
    </w:p>
    <w:p w14:paraId="1B385CF8" w14:textId="2C5C0742" w:rsidR="000F298B" w:rsidRDefault="000F298B" w:rsidP="000F298B">
      <w:pPr>
        <w:rPr>
          <w:rFonts w:ascii="Arial" w:hAnsi="Arial" w:cs="Arial"/>
          <w:b/>
          <w:sz w:val="24"/>
        </w:rPr>
      </w:pPr>
      <w:r>
        <w:rPr>
          <w:rFonts w:ascii="Arial" w:hAnsi="Arial" w:cs="Arial"/>
          <w:b/>
          <w:color w:val="0000FF"/>
          <w:sz w:val="24"/>
        </w:rPr>
        <w:t>C6-250497</w:t>
      </w:r>
      <w:r>
        <w:rPr>
          <w:rFonts w:ascii="Arial" w:hAnsi="Arial" w:cs="Arial"/>
          <w:b/>
          <w:color w:val="0000FF"/>
          <w:sz w:val="24"/>
        </w:rPr>
        <w:tab/>
      </w:r>
      <w:r>
        <w:rPr>
          <w:rFonts w:ascii="Arial" w:hAnsi="Arial" w:cs="Arial"/>
          <w:b/>
          <w:sz w:val="24"/>
        </w:rPr>
        <w:t>Exception sheet for CT 6 aspects of MINT support in EPS for 5G-only national roaming UE</w:t>
      </w:r>
    </w:p>
    <w:p w14:paraId="70D782D4" w14:textId="77777777" w:rsidR="000F298B" w:rsidRDefault="000F298B" w:rsidP="000F298B">
      <w:pPr>
        <w:rPr>
          <w:i/>
        </w:rPr>
      </w:pPr>
      <w:r>
        <w:rPr>
          <w:i/>
        </w:rPr>
        <w:tab/>
      </w:r>
      <w:r>
        <w:rPr>
          <w:i/>
        </w:rPr>
        <w:tab/>
      </w:r>
      <w:r>
        <w:rPr>
          <w:i/>
        </w:rPr>
        <w:tab/>
      </w:r>
      <w:r>
        <w:rPr>
          <w:i/>
        </w:rPr>
        <w:tab/>
      </w:r>
      <w:r>
        <w:rPr>
          <w:i/>
        </w:rPr>
        <w:tab/>
        <w:t>Type: WI exception request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w:t>
      </w:r>
    </w:p>
    <w:p w14:paraId="52E99655"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DF84B" w14:textId="77777777" w:rsidR="000F298B" w:rsidRDefault="000F298B" w:rsidP="000F298B">
      <w:pPr>
        <w:pStyle w:val="berschrift3"/>
      </w:pPr>
      <w:bookmarkStart w:id="186" w:name="_Toc214317327"/>
      <w:r>
        <w:t>19.2</w:t>
      </w:r>
      <w:r>
        <w:tab/>
        <w:t>New WIDs/SIDs for Rel-19</w:t>
      </w:r>
      <w:bookmarkEnd w:id="186"/>
    </w:p>
    <w:p w14:paraId="50709107" w14:textId="0EC42A76" w:rsidR="000F298B" w:rsidRDefault="000F298B" w:rsidP="000F298B">
      <w:pPr>
        <w:rPr>
          <w:rFonts w:ascii="Arial" w:hAnsi="Arial" w:cs="Arial"/>
          <w:b/>
          <w:sz w:val="24"/>
        </w:rPr>
      </w:pPr>
      <w:r>
        <w:rPr>
          <w:rFonts w:ascii="Arial" w:hAnsi="Arial" w:cs="Arial"/>
          <w:b/>
          <w:color w:val="0000FF"/>
          <w:sz w:val="24"/>
        </w:rPr>
        <w:t>C6-250448</w:t>
      </w:r>
      <w:r>
        <w:rPr>
          <w:rFonts w:ascii="Arial" w:hAnsi="Arial" w:cs="Arial"/>
          <w:b/>
          <w:color w:val="0000FF"/>
          <w:sz w:val="24"/>
        </w:rPr>
        <w:tab/>
      </w:r>
      <w:r>
        <w:rPr>
          <w:rFonts w:ascii="Arial" w:hAnsi="Arial" w:cs="Arial"/>
          <w:b/>
          <w:sz w:val="24"/>
        </w:rPr>
        <w:t>New WID on CT aspects of Lower Selection-priority for PLMN Selection</w:t>
      </w:r>
    </w:p>
    <w:p w14:paraId="411E88CF" w14:textId="77777777" w:rsidR="000F298B" w:rsidRDefault="000F298B" w:rsidP="000F298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Vodafone GmbH</w:t>
      </w:r>
    </w:p>
    <w:p w14:paraId="174B546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C6-250474</w:t>
      </w:r>
      <w:r>
        <w:rPr>
          <w:color w:val="993300"/>
          <w:u w:val="single"/>
        </w:rPr>
        <w:t>.</w:t>
      </w:r>
    </w:p>
    <w:p w14:paraId="37BF60C3" w14:textId="39FD52EB" w:rsidR="000F298B" w:rsidRDefault="000F298B" w:rsidP="000F298B">
      <w:pPr>
        <w:rPr>
          <w:rFonts w:ascii="Arial" w:hAnsi="Arial" w:cs="Arial"/>
          <w:b/>
          <w:sz w:val="24"/>
        </w:rPr>
      </w:pPr>
      <w:r>
        <w:rPr>
          <w:rFonts w:ascii="Arial" w:hAnsi="Arial" w:cs="Arial"/>
          <w:b/>
          <w:color w:val="0000FF"/>
          <w:sz w:val="24"/>
        </w:rPr>
        <w:t>C6-250474</w:t>
      </w:r>
      <w:r>
        <w:rPr>
          <w:rFonts w:ascii="Arial" w:hAnsi="Arial" w:cs="Arial"/>
          <w:b/>
          <w:color w:val="0000FF"/>
          <w:sz w:val="24"/>
        </w:rPr>
        <w:tab/>
      </w:r>
      <w:r>
        <w:rPr>
          <w:rFonts w:ascii="Arial" w:hAnsi="Arial" w:cs="Arial"/>
          <w:b/>
          <w:sz w:val="24"/>
        </w:rPr>
        <w:t>New WID on CT aspects of Lower Selection-priority for PLMN Selection</w:t>
      </w:r>
    </w:p>
    <w:p w14:paraId="3ED2EE98" w14:textId="77777777" w:rsidR="000F298B" w:rsidRDefault="000F298B" w:rsidP="000F298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Vodafone GmbH</w:t>
      </w:r>
    </w:p>
    <w:p w14:paraId="6044EB9A" w14:textId="77777777" w:rsidR="000F298B" w:rsidRDefault="000F298B" w:rsidP="000F298B">
      <w:pPr>
        <w:rPr>
          <w:color w:val="808080"/>
        </w:rPr>
      </w:pPr>
      <w:r>
        <w:rPr>
          <w:color w:val="808080"/>
        </w:rPr>
        <w:t>(Replaces C6-250448)</w:t>
      </w:r>
    </w:p>
    <w:p w14:paraId="1C37A7B5" w14:textId="77777777" w:rsidR="000F298B" w:rsidRDefault="000F298B" w:rsidP="000F298B">
      <w:pPr>
        <w:rPr>
          <w:rFonts w:ascii="Arial" w:hAnsi="Arial" w:cs="Arial"/>
          <w:b/>
        </w:rPr>
      </w:pPr>
      <w:r>
        <w:rPr>
          <w:rFonts w:ascii="Arial" w:hAnsi="Arial" w:cs="Arial"/>
          <w:b/>
        </w:rPr>
        <w:t xml:space="preserve">Discussion: </w:t>
      </w:r>
    </w:p>
    <w:p w14:paraId="3A635D85" w14:textId="77777777" w:rsidR="000F298B" w:rsidRDefault="000F298B" w:rsidP="000F298B">
      <w:r>
        <w:t>SIM needs to be replaced with USIM.</w:t>
      </w:r>
    </w:p>
    <w:p w14:paraId="66C66654" w14:textId="77777777" w:rsidR="000F298B" w:rsidRDefault="000F298B" w:rsidP="000F298B">
      <w:r>
        <w:t>The dates need to be changed from December to September.</w:t>
      </w:r>
    </w:p>
    <w:p w14:paraId="42280A0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C6-250475</w:t>
      </w:r>
      <w:r>
        <w:rPr>
          <w:color w:val="993300"/>
          <w:u w:val="single"/>
        </w:rPr>
        <w:t>.</w:t>
      </w:r>
    </w:p>
    <w:p w14:paraId="56D17732" w14:textId="7B50CD64" w:rsidR="000F298B" w:rsidRDefault="000F298B" w:rsidP="000F298B">
      <w:pPr>
        <w:rPr>
          <w:rFonts w:ascii="Arial" w:hAnsi="Arial" w:cs="Arial"/>
          <w:b/>
          <w:sz w:val="24"/>
        </w:rPr>
      </w:pPr>
      <w:r>
        <w:rPr>
          <w:rFonts w:ascii="Arial" w:hAnsi="Arial" w:cs="Arial"/>
          <w:b/>
          <w:color w:val="0000FF"/>
          <w:sz w:val="24"/>
        </w:rPr>
        <w:t>C6-250475</w:t>
      </w:r>
      <w:r>
        <w:rPr>
          <w:rFonts w:ascii="Arial" w:hAnsi="Arial" w:cs="Arial"/>
          <w:b/>
          <w:color w:val="0000FF"/>
          <w:sz w:val="24"/>
        </w:rPr>
        <w:tab/>
      </w:r>
      <w:r>
        <w:rPr>
          <w:rFonts w:ascii="Arial" w:hAnsi="Arial" w:cs="Arial"/>
          <w:b/>
          <w:sz w:val="24"/>
        </w:rPr>
        <w:t>New WID on CT aspects of Lower Selection-priority for PLMN Selection</w:t>
      </w:r>
    </w:p>
    <w:p w14:paraId="472E8168" w14:textId="77777777" w:rsidR="000F298B" w:rsidRDefault="000F298B" w:rsidP="000F298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Vodafone GmbH</w:t>
      </w:r>
    </w:p>
    <w:p w14:paraId="22044058" w14:textId="77777777" w:rsidR="000F298B" w:rsidRDefault="000F298B" w:rsidP="000F298B">
      <w:pPr>
        <w:rPr>
          <w:color w:val="808080"/>
        </w:rPr>
      </w:pPr>
      <w:r>
        <w:rPr>
          <w:color w:val="808080"/>
        </w:rPr>
        <w:t>(Replaces C6-250474)</w:t>
      </w:r>
    </w:p>
    <w:p w14:paraId="66264ED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08366" w14:textId="72F492BD" w:rsidR="000F298B" w:rsidRDefault="000F298B" w:rsidP="000F298B">
      <w:pPr>
        <w:rPr>
          <w:rFonts w:ascii="Arial" w:hAnsi="Arial" w:cs="Arial"/>
          <w:b/>
          <w:sz w:val="24"/>
        </w:rPr>
      </w:pPr>
      <w:r>
        <w:rPr>
          <w:rFonts w:ascii="Arial" w:hAnsi="Arial" w:cs="Arial"/>
          <w:b/>
          <w:color w:val="0000FF"/>
          <w:sz w:val="24"/>
        </w:rPr>
        <w:t>C6-250449</w:t>
      </w:r>
      <w:r>
        <w:rPr>
          <w:rFonts w:ascii="Arial" w:hAnsi="Arial" w:cs="Arial"/>
          <w:b/>
          <w:color w:val="0000FF"/>
          <w:sz w:val="24"/>
        </w:rPr>
        <w:tab/>
      </w:r>
      <w:r>
        <w:rPr>
          <w:rFonts w:ascii="Arial" w:hAnsi="Arial" w:cs="Arial"/>
          <w:b/>
          <w:sz w:val="24"/>
        </w:rPr>
        <w:t xml:space="preserve">Introducing </w:t>
      </w:r>
      <w:proofErr w:type="spellStart"/>
      <w:r>
        <w:rPr>
          <w:rFonts w:ascii="Arial" w:hAnsi="Arial" w:cs="Arial"/>
          <w:b/>
          <w:sz w:val="24"/>
        </w:rPr>
        <w:t>ELSPPLMNwAcT</w:t>
      </w:r>
      <w:proofErr w:type="spellEnd"/>
      <w:r>
        <w:rPr>
          <w:rFonts w:ascii="Arial" w:hAnsi="Arial" w:cs="Arial"/>
          <w:b/>
          <w:sz w:val="24"/>
        </w:rPr>
        <w:t xml:space="preserve"> (Lower selection priority PLMN with access technology)</w:t>
      </w:r>
    </w:p>
    <w:p w14:paraId="730AFACD" w14:textId="77777777" w:rsidR="000F298B" w:rsidRDefault="000F298B" w:rsidP="000F298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1079  Cat</w:t>
      </w:r>
      <w:proofErr w:type="gramEnd"/>
      <w:r>
        <w:rPr>
          <w:i/>
        </w:rPr>
        <w:t>: B (Rel-19)</w:t>
      </w:r>
      <w:r>
        <w:rPr>
          <w:i/>
        </w:rPr>
        <w:br/>
      </w:r>
      <w:r>
        <w:rPr>
          <w:i/>
        </w:rPr>
        <w:br/>
      </w:r>
      <w:r>
        <w:rPr>
          <w:i/>
        </w:rPr>
        <w:tab/>
      </w:r>
      <w:r>
        <w:rPr>
          <w:i/>
        </w:rPr>
        <w:tab/>
      </w:r>
      <w:r>
        <w:rPr>
          <w:i/>
        </w:rPr>
        <w:tab/>
      </w:r>
      <w:r>
        <w:rPr>
          <w:i/>
        </w:rPr>
        <w:tab/>
      </w:r>
      <w:r>
        <w:rPr>
          <w:i/>
        </w:rPr>
        <w:tab/>
        <w:t>Source: Vodafone GmbH</w:t>
      </w:r>
    </w:p>
    <w:p w14:paraId="62EC2FEA"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C6-250469</w:t>
      </w:r>
      <w:r>
        <w:rPr>
          <w:color w:val="993300"/>
          <w:u w:val="single"/>
        </w:rPr>
        <w:t>.</w:t>
      </w:r>
    </w:p>
    <w:p w14:paraId="56F48CA8" w14:textId="370196A3" w:rsidR="000F298B" w:rsidRDefault="000F298B" w:rsidP="000F298B">
      <w:pPr>
        <w:rPr>
          <w:rFonts w:ascii="Arial" w:hAnsi="Arial" w:cs="Arial"/>
          <w:b/>
          <w:sz w:val="24"/>
        </w:rPr>
      </w:pPr>
      <w:r>
        <w:rPr>
          <w:rFonts w:ascii="Arial" w:hAnsi="Arial" w:cs="Arial"/>
          <w:b/>
          <w:color w:val="0000FF"/>
          <w:sz w:val="24"/>
        </w:rPr>
        <w:t>C6-250462</w:t>
      </w:r>
      <w:r>
        <w:rPr>
          <w:rFonts w:ascii="Arial" w:hAnsi="Arial" w:cs="Arial"/>
          <w:b/>
          <w:color w:val="0000FF"/>
          <w:sz w:val="24"/>
        </w:rPr>
        <w:tab/>
      </w:r>
      <w:r>
        <w:rPr>
          <w:rFonts w:ascii="Arial" w:hAnsi="Arial" w:cs="Arial"/>
          <w:b/>
          <w:sz w:val="24"/>
        </w:rPr>
        <w:t>Lower Selection Priority PLMN Periodic Search Timer</w:t>
      </w:r>
    </w:p>
    <w:p w14:paraId="36160DB7" w14:textId="77777777" w:rsidR="000F298B" w:rsidRDefault="000F298B" w:rsidP="000F29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1080  Cat</w:t>
      </w:r>
      <w:proofErr w:type="gramEnd"/>
      <w:r>
        <w:rPr>
          <w:i/>
        </w:rPr>
        <w:t>: B (Rel-19)</w:t>
      </w:r>
      <w:r>
        <w:rPr>
          <w:i/>
        </w:rPr>
        <w:br/>
      </w:r>
      <w:r>
        <w:rPr>
          <w:i/>
        </w:rPr>
        <w:br/>
      </w:r>
      <w:r>
        <w:rPr>
          <w:i/>
        </w:rPr>
        <w:tab/>
      </w:r>
      <w:r>
        <w:rPr>
          <w:i/>
        </w:rPr>
        <w:tab/>
      </w:r>
      <w:r>
        <w:rPr>
          <w:i/>
        </w:rPr>
        <w:tab/>
      </w:r>
      <w:r>
        <w:rPr>
          <w:i/>
        </w:rPr>
        <w:tab/>
      </w:r>
      <w:r>
        <w:rPr>
          <w:i/>
        </w:rPr>
        <w:tab/>
        <w:t>Source: Vodafone GmbH</w:t>
      </w:r>
    </w:p>
    <w:p w14:paraId="099BC95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C6-250468</w:t>
      </w:r>
      <w:r>
        <w:rPr>
          <w:color w:val="993300"/>
          <w:u w:val="single"/>
        </w:rPr>
        <w:t>.</w:t>
      </w:r>
    </w:p>
    <w:p w14:paraId="465FB8EA" w14:textId="71A2965B" w:rsidR="000F298B" w:rsidRDefault="000F298B" w:rsidP="000F298B">
      <w:pPr>
        <w:rPr>
          <w:rFonts w:ascii="Arial" w:hAnsi="Arial" w:cs="Arial"/>
          <w:b/>
          <w:sz w:val="24"/>
        </w:rPr>
      </w:pPr>
      <w:r>
        <w:rPr>
          <w:rFonts w:ascii="Arial" w:hAnsi="Arial" w:cs="Arial"/>
          <w:b/>
          <w:color w:val="0000FF"/>
          <w:sz w:val="24"/>
        </w:rPr>
        <w:t>C6-250468</w:t>
      </w:r>
      <w:r>
        <w:rPr>
          <w:rFonts w:ascii="Arial" w:hAnsi="Arial" w:cs="Arial"/>
          <w:b/>
          <w:color w:val="0000FF"/>
          <w:sz w:val="24"/>
        </w:rPr>
        <w:tab/>
      </w:r>
      <w:r>
        <w:rPr>
          <w:rFonts w:ascii="Arial" w:hAnsi="Arial" w:cs="Arial"/>
          <w:b/>
          <w:sz w:val="24"/>
        </w:rPr>
        <w:t>Lower Selection Priority PLMN Periodic Search Timer</w:t>
      </w:r>
    </w:p>
    <w:p w14:paraId="6935FB26" w14:textId="77777777" w:rsidR="000F298B" w:rsidRDefault="000F298B" w:rsidP="000F29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1080  rev</w:t>
      </w:r>
      <w:proofErr w:type="gramEnd"/>
      <w:r>
        <w:rPr>
          <w:i/>
        </w:rPr>
        <w:t xml:space="preserve"> 1 Cat: B (Rel-19)</w:t>
      </w:r>
      <w:r>
        <w:rPr>
          <w:i/>
        </w:rPr>
        <w:br/>
      </w:r>
      <w:r>
        <w:rPr>
          <w:i/>
        </w:rPr>
        <w:br/>
      </w:r>
      <w:r>
        <w:rPr>
          <w:i/>
        </w:rPr>
        <w:tab/>
      </w:r>
      <w:r>
        <w:rPr>
          <w:i/>
        </w:rPr>
        <w:tab/>
      </w:r>
      <w:r>
        <w:rPr>
          <w:i/>
        </w:rPr>
        <w:tab/>
      </w:r>
      <w:r>
        <w:rPr>
          <w:i/>
        </w:rPr>
        <w:tab/>
      </w:r>
      <w:r>
        <w:rPr>
          <w:i/>
        </w:rPr>
        <w:tab/>
        <w:t>Source: Vodafone GmbH</w:t>
      </w:r>
    </w:p>
    <w:p w14:paraId="6FE6D310" w14:textId="77777777" w:rsidR="000F298B" w:rsidRDefault="000F298B" w:rsidP="000F298B">
      <w:pPr>
        <w:rPr>
          <w:color w:val="808080"/>
        </w:rPr>
      </w:pPr>
      <w:r>
        <w:rPr>
          <w:color w:val="808080"/>
        </w:rPr>
        <w:t>(Replaces C6-250462)</w:t>
      </w:r>
    </w:p>
    <w:p w14:paraId="69C3DBAE" w14:textId="77777777" w:rsidR="000F298B" w:rsidRDefault="000F298B" w:rsidP="000F298B">
      <w:pPr>
        <w:rPr>
          <w:rFonts w:ascii="Arial" w:hAnsi="Arial" w:cs="Arial"/>
          <w:b/>
        </w:rPr>
      </w:pPr>
      <w:r>
        <w:rPr>
          <w:rFonts w:ascii="Arial" w:hAnsi="Arial" w:cs="Arial"/>
          <w:b/>
        </w:rPr>
        <w:t xml:space="preserve">Abstract: </w:t>
      </w:r>
    </w:p>
    <w:p w14:paraId="4C68BBC2" w14:textId="77777777" w:rsidR="000F298B" w:rsidRDefault="000F298B" w:rsidP="000F298B">
      <w:r>
        <w:t>New parameter called “Lower Selection Priority Periodic Search Timer” is introduced.</w:t>
      </w:r>
    </w:p>
    <w:p w14:paraId="70AC290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C6-250477</w:t>
      </w:r>
      <w:r>
        <w:rPr>
          <w:color w:val="993300"/>
          <w:u w:val="single"/>
        </w:rPr>
        <w:t>.</w:t>
      </w:r>
    </w:p>
    <w:p w14:paraId="13C074A3" w14:textId="432304CB" w:rsidR="000F298B" w:rsidRDefault="000F298B" w:rsidP="000F298B">
      <w:pPr>
        <w:rPr>
          <w:rFonts w:ascii="Arial" w:hAnsi="Arial" w:cs="Arial"/>
          <w:b/>
          <w:sz w:val="24"/>
        </w:rPr>
      </w:pPr>
      <w:r>
        <w:rPr>
          <w:rFonts w:ascii="Arial" w:hAnsi="Arial" w:cs="Arial"/>
          <w:b/>
          <w:color w:val="0000FF"/>
          <w:sz w:val="24"/>
        </w:rPr>
        <w:t>C6-250477</w:t>
      </w:r>
      <w:r>
        <w:rPr>
          <w:rFonts w:ascii="Arial" w:hAnsi="Arial" w:cs="Arial"/>
          <w:b/>
          <w:color w:val="0000FF"/>
          <w:sz w:val="24"/>
        </w:rPr>
        <w:tab/>
      </w:r>
      <w:r>
        <w:rPr>
          <w:rFonts w:ascii="Arial" w:hAnsi="Arial" w:cs="Arial"/>
          <w:b/>
          <w:sz w:val="24"/>
        </w:rPr>
        <w:t>Lower Selection Priority PLMN Periodic Search Timer</w:t>
      </w:r>
    </w:p>
    <w:p w14:paraId="0336D4A7" w14:textId="77777777" w:rsidR="000F298B" w:rsidRDefault="000F298B" w:rsidP="000F29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1080  rev</w:t>
      </w:r>
      <w:proofErr w:type="gramEnd"/>
      <w:r>
        <w:rPr>
          <w:i/>
        </w:rPr>
        <w:t xml:space="preserve"> 2 Cat: B (Rel-19)</w:t>
      </w:r>
      <w:r>
        <w:rPr>
          <w:i/>
        </w:rPr>
        <w:br/>
      </w:r>
      <w:r>
        <w:rPr>
          <w:i/>
        </w:rPr>
        <w:br/>
      </w:r>
      <w:r>
        <w:rPr>
          <w:i/>
        </w:rPr>
        <w:tab/>
      </w:r>
      <w:r>
        <w:rPr>
          <w:i/>
        </w:rPr>
        <w:tab/>
      </w:r>
      <w:r>
        <w:rPr>
          <w:i/>
        </w:rPr>
        <w:tab/>
      </w:r>
      <w:r>
        <w:rPr>
          <w:i/>
        </w:rPr>
        <w:tab/>
      </w:r>
      <w:r>
        <w:rPr>
          <w:i/>
        </w:rPr>
        <w:tab/>
        <w:t>Source: Vodafone GmbH</w:t>
      </w:r>
    </w:p>
    <w:p w14:paraId="3BD9DB4D" w14:textId="77777777" w:rsidR="000F298B" w:rsidRDefault="000F298B" w:rsidP="000F298B">
      <w:pPr>
        <w:rPr>
          <w:color w:val="808080"/>
        </w:rPr>
      </w:pPr>
      <w:r>
        <w:rPr>
          <w:color w:val="808080"/>
        </w:rPr>
        <w:t>(Replaces C6-250468)</w:t>
      </w:r>
    </w:p>
    <w:p w14:paraId="32841D1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C6-250501</w:t>
      </w:r>
      <w:r>
        <w:rPr>
          <w:color w:val="993300"/>
          <w:u w:val="single"/>
        </w:rPr>
        <w:t>.</w:t>
      </w:r>
    </w:p>
    <w:p w14:paraId="72E49D27" w14:textId="3D5E273C" w:rsidR="000F298B" w:rsidRDefault="000F298B" w:rsidP="000F298B">
      <w:pPr>
        <w:rPr>
          <w:rFonts w:ascii="Arial" w:hAnsi="Arial" w:cs="Arial"/>
          <w:b/>
          <w:sz w:val="24"/>
        </w:rPr>
      </w:pPr>
      <w:r>
        <w:rPr>
          <w:rFonts w:ascii="Arial" w:hAnsi="Arial" w:cs="Arial"/>
          <w:b/>
          <w:color w:val="0000FF"/>
          <w:sz w:val="24"/>
        </w:rPr>
        <w:t>C6-250501</w:t>
      </w:r>
      <w:r>
        <w:rPr>
          <w:rFonts w:ascii="Arial" w:hAnsi="Arial" w:cs="Arial"/>
          <w:b/>
          <w:color w:val="0000FF"/>
          <w:sz w:val="24"/>
        </w:rPr>
        <w:tab/>
      </w:r>
      <w:r>
        <w:rPr>
          <w:rFonts w:ascii="Arial" w:hAnsi="Arial" w:cs="Arial"/>
          <w:b/>
          <w:sz w:val="24"/>
        </w:rPr>
        <w:t>Lower Selection Priority PLMN Periodic Search Timer</w:t>
      </w:r>
    </w:p>
    <w:p w14:paraId="7C616DDA" w14:textId="77777777" w:rsidR="000F298B" w:rsidRDefault="000F298B" w:rsidP="000F29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1080  rev</w:t>
      </w:r>
      <w:proofErr w:type="gramEnd"/>
      <w:r>
        <w:rPr>
          <w:i/>
        </w:rPr>
        <w:t xml:space="preserve"> 3 Cat: B (Rel-19)</w:t>
      </w:r>
      <w:r>
        <w:rPr>
          <w:i/>
        </w:rPr>
        <w:br/>
      </w:r>
      <w:r>
        <w:rPr>
          <w:i/>
        </w:rPr>
        <w:br/>
      </w:r>
      <w:r>
        <w:rPr>
          <w:i/>
        </w:rPr>
        <w:tab/>
      </w:r>
      <w:r>
        <w:rPr>
          <w:i/>
        </w:rPr>
        <w:tab/>
      </w:r>
      <w:r>
        <w:rPr>
          <w:i/>
        </w:rPr>
        <w:tab/>
      </w:r>
      <w:r>
        <w:rPr>
          <w:i/>
        </w:rPr>
        <w:tab/>
      </w:r>
      <w:r>
        <w:rPr>
          <w:i/>
        </w:rPr>
        <w:tab/>
        <w:t>Source: Vodafone GmbH</w:t>
      </w:r>
    </w:p>
    <w:p w14:paraId="2918A54E" w14:textId="77777777" w:rsidR="000F298B" w:rsidRDefault="000F298B" w:rsidP="000F298B">
      <w:pPr>
        <w:rPr>
          <w:color w:val="808080"/>
        </w:rPr>
      </w:pPr>
      <w:r>
        <w:rPr>
          <w:color w:val="808080"/>
        </w:rPr>
        <w:t>(Replaces C6-250477)</w:t>
      </w:r>
    </w:p>
    <w:p w14:paraId="7E3E7B4E"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C6-250508</w:t>
      </w:r>
      <w:r>
        <w:rPr>
          <w:color w:val="993300"/>
          <w:u w:val="single"/>
        </w:rPr>
        <w:t>.</w:t>
      </w:r>
    </w:p>
    <w:p w14:paraId="78EFCD51" w14:textId="207635B6" w:rsidR="000F298B" w:rsidRDefault="000F298B" w:rsidP="000F298B">
      <w:pPr>
        <w:rPr>
          <w:rFonts w:ascii="Arial" w:hAnsi="Arial" w:cs="Arial"/>
          <w:b/>
          <w:sz w:val="24"/>
        </w:rPr>
      </w:pPr>
      <w:r>
        <w:rPr>
          <w:rFonts w:ascii="Arial" w:hAnsi="Arial" w:cs="Arial"/>
          <w:b/>
          <w:color w:val="0000FF"/>
          <w:sz w:val="24"/>
        </w:rPr>
        <w:t>C6-250469</w:t>
      </w:r>
      <w:r>
        <w:rPr>
          <w:rFonts w:ascii="Arial" w:hAnsi="Arial" w:cs="Arial"/>
          <w:b/>
          <w:color w:val="0000FF"/>
          <w:sz w:val="24"/>
        </w:rPr>
        <w:tab/>
      </w:r>
      <w:r>
        <w:rPr>
          <w:rFonts w:ascii="Arial" w:hAnsi="Arial" w:cs="Arial"/>
          <w:b/>
          <w:sz w:val="24"/>
        </w:rPr>
        <w:t xml:space="preserve">Introducing </w:t>
      </w:r>
      <w:proofErr w:type="spellStart"/>
      <w:r>
        <w:rPr>
          <w:rFonts w:ascii="Arial" w:hAnsi="Arial" w:cs="Arial"/>
          <w:b/>
          <w:sz w:val="24"/>
        </w:rPr>
        <w:t>ELSPPLMNwAcT</w:t>
      </w:r>
      <w:proofErr w:type="spellEnd"/>
      <w:r>
        <w:rPr>
          <w:rFonts w:ascii="Arial" w:hAnsi="Arial" w:cs="Arial"/>
          <w:b/>
          <w:sz w:val="24"/>
        </w:rPr>
        <w:t xml:space="preserve"> (Lower selection priority PLMN with access technology)</w:t>
      </w:r>
    </w:p>
    <w:p w14:paraId="7AD10545" w14:textId="77777777" w:rsidR="000F298B" w:rsidRDefault="000F298B" w:rsidP="000F29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1079  rev</w:t>
      </w:r>
      <w:proofErr w:type="gramEnd"/>
      <w:r>
        <w:rPr>
          <w:i/>
        </w:rPr>
        <w:t xml:space="preserve"> 1 Cat: B (Rel-19)</w:t>
      </w:r>
      <w:r>
        <w:rPr>
          <w:i/>
        </w:rPr>
        <w:br/>
      </w:r>
      <w:r>
        <w:rPr>
          <w:i/>
        </w:rPr>
        <w:br/>
      </w:r>
      <w:r>
        <w:rPr>
          <w:i/>
        </w:rPr>
        <w:tab/>
      </w:r>
      <w:r>
        <w:rPr>
          <w:i/>
        </w:rPr>
        <w:tab/>
      </w:r>
      <w:r>
        <w:rPr>
          <w:i/>
        </w:rPr>
        <w:tab/>
      </w:r>
      <w:r>
        <w:rPr>
          <w:i/>
        </w:rPr>
        <w:tab/>
      </w:r>
      <w:r>
        <w:rPr>
          <w:i/>
        </w:rPr>
        <w:tab/>
        <w:t>Source: Vodafone GmbH</w:t>
      </w:r>
    </w:p>
    <w:p w14:paraId="649721CF" w14:textId="77777777" w:rsidR="000F298B" w:rsidRDefault="000F298B" w:rsidP="000F298B">
      <w:pPr>
        <w:rPr>
          <w:color w:val="808080"/>
        </w:rPr>
      </w:pPr>
      <w:r>
        <w:rPr>
          <w:color w:val="808080"/>
        </w:rPr>
        <w:t>(Replaces C6-250449)</w:t>
      </w:r>
    </w:p>
    <w:p w14:paraId="2E31AE5C" w14:textId="77777777" w:rsidR="000F298B" w:rsidRDefault="000F298B" w:rsidP="000F298B">
      <w:pPr>
        <w:rPr>
          <w:rFonts w:ascii="Arial" w:hAnsi="Arial" w:cs="Arial"/>
          <w:b/>
        </w:rPr>
      </w:pPr>
      <w:r>
        <w:rPr>
          <w:rFonts w:ascii="Arial" w:hAnsi="Arial" w:cs="Arial"/>
          <w:b/>
        </w:rPr>
        <w:t xml:space="preserve">Abstract: </w:t>
      </w:r>
    </w:p>
    <w:p w14:paraId="2C651167" w14:textId="77777777" w:rsidR="000F298B" w:rsidRDefault="000F298B" w:rsidP="000F298B">
      <w:r>
        <w:lastRenderedPageBreak/>
        <w:t xml:space="preserve">Add a new </w:t>
      </w:r>
      <w:proofErr w:type="spellStart"/>
      <w:r>
        <w:t>EFLSPPLMNwAcT</w:t>
      </w:r>
      <w:proofErr w:type="spellEnd"/>
      <w:r>
        <w:t xml:space="preserve"> (Lower selection priority PLMN with access technology) file.</w:t>
      </w:r>
    </w:p>
    <w:p w14:paraId="3CE0A64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C6-250476</w:t>
      </w:r>
      <w:r>
        <w:rPr>
          <w:color w:val="993300"/>
          <w:u w:val="single"/>
        </w:rPr>
        <w:t>.</w:t>
      </w:r>
    </w:p>
    <w:p w14:paraId="34254FAD" w14:textId="77B4A0BE" w:rsidR="000F298B" w:rsidRDefault="000F298B" w:rsidP="000F298B">
      <w:pPr>
        <w:rPr>
          <w:rFonts w:ascii="Arial" w:hAnsi="Arial" w:cs="Arial"/>
          <w:b/>
          <w:sz w:val="24"/>
        </w:rPr>
      </w:pPr>
      <w:r>
        <w:rPr>
          <w:rFonts w:ascii="Arial" w:hAnsi="Arial" w:cs="Arial"/>
          <w:b/>
          <w:color w:val="0000FF"/>
          <w:sz w:val="24"/>
        </w:rPr>
        <w:t>C6-250476</w:t>
      </w:r>
      <w:r>
        <w:rPr>
          <w:rFonts w:ascii="Arial" w:hAnsi="Arial" w:cs="Arial"/>
          <w:b/>
          <w:color w:val="0000FF"/>
          <w:sz w:val="24"/>
        </w:rPr>
        <w:tab/>
      </w:r>
      <w:r>
        <w:rPr>
          <w:rFonts w:ascii="Arial" w:hAnsi="Arial" w:cs="Arial"/>
          <w:b/>
          <w:sz w:val="24"/>
        </w:rPr>
        <w:t xml:space="preserve">Introducing </w:t>
      </w:r>
      <w:proofErr w:type="spellStart"/>
      <w:r>
        <w:rPr>
          <w:rFonts w:ascii="Arial" w:hAnsi="Arial" w:cs="Arial"/>
          <w:b/>
          <w:sz w:val="24"/>
        </w:rPr>
        <w:t>ELSPPLMNwAcT</w:t>
      </w:r>
      <w:proofErr w:type="spellEnd"/>
      <w:r>
        <w:rPr>
          <w:rFonts w:ascii="Arial" w:hAnsi="Arial" w:cs="Arial"/>
          <w:b/>
          <w:sz w:val="24"/>
        </w:rPr>
        <w:t xml:space="preserve"> (Lower selection priority PLMN with access technology)</w:t>
      </w:r>
    </w:p>
    <w:p w14:paraId="7195A5BE" w14:textId="77777777" w:rsidR="000F298B" w:rsidRDefault="000F298B" w:rsidP="000F29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1079  rev</w:t>
      </w:r>
      <w:proofErr w:type="gramEnd"/>
      <w:r>
        <w:rPr>
          <w:i/>
        </w:rPr>
        <w:t xml:space="preserve"> 2 Cat: B (Rel-19)</w:t>
      </w:r>
      <w:r>
        <w:rPr>
          <w:i/>
        </w:rPr>
        <w:br/>
      </w:r>
      <w:r>
        <w:rPr>
          <w:i/>
        </w:rPr>
        <w:br/>
      </w:r>
      <w:r>
        <w:rPr>
          <w:i/>
        </w:rPr>
        <w:tab/>
      </w:r>
      <w:r>
        <w:rPr>
          <w:i/>
        </w:rPr>
        <w:tab/>
      </w:r>
      <w:r>
        <w:rPr>
          <w:i/>
        </w:rPr>
        <w:tab/>
      </w:r>
      <w:r>
        <w:rPr>
          <w:i/>
        </w:rPr>
        <w:tab/>
      </w:r>
      <w:r>
        <w:rPr>
          <w:i/>
        </w:rPr>
        <w:tab/>
        <w:t>Source: Vodafone GmbH</w:t>
      </w:r>
    </w:p>
    <w:p w14:paraId="63C857B2" w14:textId="77777777" w:rsidR="000F298B" w:rsidRDefault="000F298B" w:rsidP="000F298B">
      <w:pPr>
        <w:rPr>
          <w:color w:val="808080"/>
        </w:rPr>
      </w:pPr>
      <w:r>
        <w:rPr>
          <w:color w:val="808080"/>
        </w:rPr>
        <w:t>(Replaces C6-250469)</w:t>
      </w:r>
    </w:p>
    <w:p w14:paraId="0338EB8D"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C6-250500</w:t>
      </w:r>
      <w:r>
        <w:rPr>
          <w:color w:val="993300"/>
          <w:u w:val="single"/>
        </w:rPr>
        <w:t>.</w:t>
      </w:r>
    </w:p>
    <w:p w14:paraId="5786FDD2" w14:textId="5B58EB63" w:rsidR="000F298B" w:rsidRDefault="000F298B" w:rsidP="000F298B">
      <w:pPr>
        <w:rPr>
          <w:rFonts w:ascii="Arial" w:hAnsi="Arial" w:cs="Arial"/>
          <w:b/>
          <w:sz w:val="24"/>
        </w:rPr>
      </w:pPr>
      <w:r>
        <w:rPr>
          <w:rFonts w:ascii="Arial" w:hAnsi="Arial" w:cs="Arial"/>
          <w:b/>
          <w:color w:val="0000FF"/>
          <w:sz w:val="24"/>
        </w:rPr>
        <w:t>C6-250500</w:t>
      </w:r>
      <w:r>
        <w:rPr>
          <w:rFonts w:ascii="Arial" w:hAnsi="Arial" w:cs="Arial"/>
          <w:b/>
          <w:color w:val="0000FF"/>
          <w:sz w:val="24"/>
        </w:rPr>
        <w:tab/>
      </w:r>
      <w:r>
        <w:rPr>
          <w:rFonts w:ascii="Arial" w:hAnsi="Arial" w:cs="Arial"/>
          <w:b/>
          <w:sz w:val="24"/>
        </w:rPr>
        <w:t xml:space="preserve">Introducing </w:t>
      </w:r>
      <w:proofErr w:type="spellStart"/>
      <w:r>
        <w:rPr>
          <w:rFonts w:ascii="Arial" w:hAnsi="Arial" w:cs="Arial"/>
          <w:b/>
          <w:sz w:val="24"/>
        </w:rPr>
        <w:t>ELSPPLMNwAcT</w:t>
      </w:r>
      <w:proofErr w:type="spellEnd"/>
      <w:r>
        <w:rPr>
          <w:rFonts w:ascii="Arial" w:hAnsi="Arial" w:cs="Arial"/>
          <w:b/>
          <w:sz w:val="24"/>
        </w:rPr>
        <w:t xml:space="preserve"> (Lower selection priority PLMN with access technology)</w:t>
      </w:r>
    </w:p>
    <w:p w14:paraId="39E8BAD9" w14:textId="77777777" w:rsidR="000F298B" w:rsidRDefault="000F298B" w:rsidP="000F29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1079  rev</w:t>
      </w:r>
      <w:proofErr w:type="gramEnd"/>
      <w:r>
        <w:rPr>
          <w:i/>
        </w:rPr>
        <w:t xml:space="preserve"> 3 Cat: B (Rel-19)</w:t>
      </w:r>
      <w:r>
        <w:rPr>
          <w:i/>
        </w:rPr>
        <w:br/>
      </w:r>
      <w:r>
        <w:rPr>
          <w:i/>
        </w:rPr>
        <w:br/>
      </w:r>
      <w:r>
        <w:rPr>
          <w:i/>
        </w:rPr>
        <w:tab/>
      </w:r>
      <w:r>
        <w:rPr>
          <w:i/>
        </w:rPr>
        <w:tab/>
      </w:r>
      <w:r>
        <w:rPr>
          <w:i/>
        </w:rPr>
        <w:tab/>
      </w:r>
      <w:r>
        <w:rPr>
          <w:i/>
        </w:rPr>
        <w:tab/>
      </w:r>
      <w:r>
        <w:rPr>
          <w:i/>
        </w:rPr>
        <w:tab/>
        <w:t>Source: Vodafone GmbH</w:t>
      </w:r>
    </w:p>
    <w:p w14:paraId="43462351" w14:textId="77777777" w:rsidR="000F298B" w:rsidRDefault="000F298B" w:rsidP="000F298B">
      <w:pPr>
        <w:rPr>
          <w:color w:val="808080"/>
        </w:rPr>
      </w:pPr>
      <w:r>
        <w:rPr>
          <w:color w:val="808080"/>
        </w:rPr>
        <w:t>(Replaces C6-250476)</w:t>
      </w:r>
    </w:p>
    <w:p w14:paraId="668D7C63"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9CCB7" w14:textId="0F606DCB" w:rsidR="000F298B" w:rsidRDefault="000F298B" w:rsidP="000F298B">
      <w:pPr>
        <w:rPr>
          <w:rFonts w:ascii="Arial" w:hAnsi="Arial" w:cs="Arial"/>
          <w:b/>
          <w:sz w:val="24"/>
        </w:rPr>
      </w:pPr>
      <w:r>
        <w:rPr>
          <w:rFonts w:ascii="Arial" w:hAnsi="Arial" w:cs="Arial"/>
          <w:b/>
          <w:color w:val="0000FF"/>
          <w:sz w:val="24"/>
        </w:rPr>
        <w:t>C6-250508</w:t>
      </w:r>
      <w:r>
        <w:rPr>
          <w:rFonts w:ascii="Arial" w:hAnsi="Arial" w:cs="Arial"/>
          <w:b/>
          <w:color w:val="0000FF"/>
          <w:sz w:val="24"/>
        </w:rPr>
        <w:tab/>
      </w:r>
      <w:r>
        <w:rPr>
          <w:rFonts w:ascii="Arial" w:hAnsi="Arial" w:cs="Arial"/>
          <w:b/>
          <w:sz w:val="24"/>
        </w:rPr>
        <w:t>Lower Selection Priority PLMN Periodic Search Timer</w:t>
      </w:r>
    </w:p>
    <w:p w14:paraId="2F0C3194" w14:textId="77777777" w:rsidR="000F298B" w:rsidRDefault="000F298B" w:rsidP="000F29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1080  rev</w:t>
      </w:r>
      <w:proofErr w:type="gramEnd"/>
      <w:r>
        <w:rPr>
          <w:i/>
        </w:rPr>
        <w:t xml:space="preserve"> 4 Cat: B (Rel-19)</w:t>
      </w:r>
      <w:r>
        <w:rPr>
          <w:i/>
        </w:rPr>
        <w:br/>
      </w:r>
      <w:r>
        <w:rPr>
          <w:i/>
        </w:rPr>
        <w:br/>
      </w:r>
      <w:r>
        <w:rPr>
          <w:i/>
        </w:rPr>
        <w:tab/>
      </w:r>
      <w:r>
        <w:rPr>
          <w:i/>
        </w:rPr>
        <w:tab/>
      </w:r>
      <w:r>
        <w:rPr>
          <w:i/>
        </w:rPr>
        <w:tab/>
      </w:r>
      <w:r>
        <w:rPr>
          <w:i/>
        </w:rPr>
        <w:tab/>
      </w:r>
      <w:r>
        <w:rPr>
          <w:i/>
        </w:rPr>
        <w:tab/>
        <w:t>Source: Vodafone GmbH</w:t>
      </w:r>
    </w:p>
    <w:p w14:paraId="29ACCFB9" w14:textId="77777777" w:rsidR="000F298B" w:rsidRDefault="000F298B" w:rsidP="000F298B">
      <w:pPr>
        <w:rPr>
          <w:color w:val="808080"/>
        </w:rPr>
      </w:pPr>
      <w:r>
        <w:rPr>
          <w:color w:val="808080"/>
        </w:rPr>
        <w:t>(Replaces C6-250501)</w:t>
      </w:r>
    </w:p>
    <w:p w14:paraId="49C069F1"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8553F" w14:textId="77777777" w:rsidR="000F298B" w:rsidRDefault="000F298B" w:rsidP="000F298B">
      <w:pPr>
        <w:pStyle w:val="berschrift3"/>
      </w:pPr>
      <w:bookmarkStart w:id="187" w:name="_Toc214317328"/>
      <w:r>
        <w:t>19.3</w:t>
      </w:r>
      <w:r>
        <w:tab/>
        <w:t>Revised WIDs/SIDs for Rel-19</w:t>
      </w:r>
      <w:bookmarkEnd w:id="187"/>
    </w:p>
    <w:p w14:paraId="7817C266" w14:textId="4CE2D9F5" w:rsidR="000F298B" w:rsidRDefault="000F298B" w:rsidP="000F298B">
      <w:pPr>
        <w:rPr>
          <w:rFonts w:ascii="Arial" w:hAnsi="Arial" w:cs="Arial"/>
          <w:b/>
          <w:sz w:val="24"/>
        </w:rPr>
      </w:pPr>
      <w:r>
        <w:rPr>
          <w:rFonts w:ascii="Arial" w:hAnsi="Arial" w:cs="Arial"/>
          <w:b/>
          <w:color w:val="0000FF"/>
          <w:sz w:val="24"/>
        </w:rPr>
        <w:t>C6-250445</w:t>
      </w:r>
      <w:r>
        <w:rPr>
          <w:rFonts w:ascii="Arial" w:hAnsi="Arial" w:cs="Arial"/>
          <w:b/>
          <w:color w:val="0000FF"/>
          <w:sz w:val="24"/>
        </w:rPr>
        <w:tab/>
      </w:r>
      <w:r>
        <w:rPr>
          <w:rFonts w:ascii="Arial" w:hAnsi="Arial" w:cs="Arial"/>
          <w:b/>
          <w:sz w:val="24"/>
        </w:rPr>
        <w:t xml:space="preserve">Revised WID on CT aspects of MINT support in EPS for 5G-only national roaming UE </w:t>
      </w:r>
    </w:p>
    <w:p w14:paraId="35CF955F" w14:textId="77777777" w:rsidR="000F298B" w:rsidRDefault="000F298B" w:rsidP="000F298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Telecommunications Corp.</w:t>
      </w:r>
    </w:p>
    <w:p w14:paraId="22388BA4" w14:textId="77777777" w:rsidR="000F298B" w:rsidRDefault="000F298B" w:rsidP="000F298B">
      <w:pPr>
        <w:rPr>
          <w:color w:val="808080"/>
        </w:rPr>
      </w:pPr>
      <w:r>
        <w:rPr>
          <w:color w:val="808080"/>
        </w:rPr>
        <w:t>(Replaces CP-251282)</w:t>
      </w:r>
    </w:p>
    <w:p w14:paraId="3F8B7E7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21D2A9" w14:textId="70F863C1" w:rsidR="000F298B" w:rsidRDefault="000F298B" w:rsidP="000F298B">
      <w:pPr>
        <w:rPr>
          <w:rFonts w:ascii="Arial" w:hAnsi="Arial" w:cs="Arial"/>
          <w:b/>
          <w:sz w:val="24"/>
        </w:rPr>
      </w:pPr>
      <w:r>
        <w:rPr>
          <w:rFonts w:ascii="Arial" w:hAnsi="Arial" w:cs="Arial"/>
          <w:b/>
          <w:color w:val="0000FF"/>
          <w:sz w:val="24"/>
        </w:rPr>
        <w:t>C6-250512</w:t>
      </w:r>
      <w:r>
        <w:rPr>
          <w:rFonts w:ascii="Arial" w:hAnsi="Arial" w:cs="Arial"/>
          <w:b/>
          <w:color w:val="0000FF"/>
          <w:sz w:val="24"/>
        </w:rPr>
        <w:tab/>
      </w:r>
      <w:r>
        <w:rPr>
          <w:rFonts w:ascii="Arial" w:hAnsi="Arial" w:cs="Arial"/>
          <w:b/>
          <w:sz w:val="24"/>
        </w:rPr>
        <w:t xml:space="preserve">Revised WID on CT aspects of MINT support in EPS for 5G-only national roaming UE </w:t>
      </w:r>
    </w:p>
    <w:p w14:paraId="197A1206" w14:textId="77777777" w:rsidR="000F298B" w:rsidRDefault="000F298B" w:rsidP="000F298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Telecommunications Corp.</w:t>
      </w:r>
    </w:p>
    <w:p w14:paraId="0347A630" w14:textId="77777777" w:rsidR="000F298B" w:rsidRDefault="000F298B" w:rsidP="000F298B">
      <w:pPr>
        <w:rPr>
          <w:color w:val="808080"/>
        </w:rPr>
      </w:pPr>
      <w:r>
        <w:rPr>
          <w:color w:val="808080"/>
        </w:rPr>
        <w:t>(Replaces C6-250445)</w:t>
      </w:r>
    </w:p>
    <w:p w14:paraId="3F8C2B4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C26A7" w14:textId="77777777" w:rsidR="000F298B" w:rsidRDefault="000F298B" w:rsidP="000F298B">
      <w:pPr>
        <w:pStyle w:val="berschrift3"/>
      </w:pPr>
      <w:bookmarkStart w:id="188" w:name="_Toc214317329"/>
      <w:r>
        <w:lastRenderedPageBreak/>
        <w:t>19.4</w:t>
      </w:r>
      <w:r>
        <w:tab/>
        <w:t>TEI19 [TEI19]</w:t>
      </w:r>
      <w:bookmarkEnd w:id="188"/>
    </w:p>
    <w:p w14:paraId="205C3013" w14:textId="7BC12697" w:rsidR="000F298B" w:rsidRDefault="000F298B" w:rsidP="000F298B">
      <w:pPr>
        <w:rPr>
          <w:rFonts w:ascii="Arial" w:hAnsi="Arial" w:cs="Arial"/>
          <w:b/>
          <w:sz w:val="24"/>
        </w:rPr>
      </w:pPr>
      <w:r>
        <w:rPr>
          <w:rFonts w:ascii="Arial" w:hAnsi="Arial" w:cs="Arial"/>
          <w:b/>
          <w:color w:val="0000FF"/>
          <w:sz w:val="24"/>
        </w:rPr>
        <w:t>C6-250441</w:t>
      </w:r>
      <w:r>
        <w:rPr>
          <w:rFonts w:ascii="Arial" w:hAnsi="Arial" w:cs="Arial"/>
          <w:b/>
          <w:color w:val="0000FF"/>
          <w:sz w:val="24"/>
        </w:rPr>
        <w:tab/>
      </w:r>
      <w:r>
        <w:rPr>
          <w:rFonts w:ascii="Arial" w:hAnsi="Arial" w:cs="Arial"/>
          <w:b/>
          <w:sz w:val="24"/>
        </w:rPr>
        <w:t xml:space="preserve">5G registration retries for lower layer failures storage in </w:t>
      </w:r>
      <w:proofErr w:type="spellStart"/>
      <w:r>
        <w:rPr>
          <w:rFonts w:ascii="Arial" w:hAnsi="Arial" w:cs="Arial"/>
          <w:b/>
          <w:sz w:val="24"/>
        </w:rPr>
        <w:t>EFNASConfig</w:t>
      </w:r>
      <w:proofErr w:type="spellEnd"/>
    </w:p>
    <w:p w14:paraId="600AD658"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1078  Cat</w:t>
      </w:r>
      <w:proofErr w:type="gramEnd"/>
      <w:r>
        <w:rPr>
          <w:i/>
        </w:rPr>
        <w:t>: B (Rel-19)</w:t>
      </w:r>
      <w:r>
        <w:rPr>
          <w:i/>
        </w:rPr>
        <w:br/>
      </w:r>
      <w:r>
        <w:rPr>
          <w:i/>
        </w:rPr>
        <w:br/>
      </w:r>
      <w:r>
        <w:rPr>
          <w:i/>
        </w:rPr>
        <w:tab/>
      </w:r>
      <w:r>
        <w:rPr>
          <w:i/>
        </w:rPr>
        <w:tab/>
      </w:r>
      <w:r>
        <w:rPr>
          <w:i/>
        </w:rPr>
        <w:tab/>
      </w:r>
      <w:r>
        <w:rPr>
          <w:i/>
        </w:rPr>
        <w:tab/>
      </w:r>
      <w:r>
        <w:rPr>
          <w:i/>
        </w:rPr>
        <w:tab/>
        <w:t>Source: Apple AB Denmark</w:t>
      </w:r>
    </w:p>
    <w:p w14:paraId="67A96109"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C6-250502</w:t>
      </w:r>
      <w:r>
        <w:rPr>
          <w:color w:val="993300"/>
          <w:u w:val="single"/>
        </w:rPr>
        <w:t>.</w:t>
      </w:r>
    </w:p>
    <w:p w14:paraId="5C84BC40" w14:textId="5C8D9B03" w:rsidR="000F298B" w:rsidRDefault="000F298B" w:rsidP="000F298B">
      <w:pPr>
        <w:rPr>
          <w:rFonts w:ascii="Arial" w:hAnsi="Arial" w:cs="Arial"/>
          <w:b/>
          <w:sz w:val="24"/>
        </w:rPr>
      </w:pPr>
      <w:r>
        <w:rPr>
          <w:rFonts w:ascii="Arial" w:hAnsi="Arial" w:cs="Arial"/>
          <w:b/>
          <w:color w:val="0000FF"/>
          <w:sz w:val="24"/>
        </w:rPr>
        <w:t>C6-250502</w:t>
      </w:r>
      <w:r>
        <w:rPr>
          <w:rFonts w:ascii="Arial" w:hAnsi="Arial" w:cs="Arial"/>
          <w:b/>
          <w:color w:val="0000FF"/>
          <w:sz w:val="24"/>
        </w:rPr>
        <w:tab/>
      </w:r>
      <w:r>
        <w:rPr>
          <w:rFonts w:ascii="Arial" w:hAnsi="Arial" w:cs="Arial"/>
          <w:b/>
          <w:sz w:val="24"/>
        </w:rPr>
        <w:t xml:space="preserve">5G registration retries for lower layer failures storage in </w:t>
      </w:r>
      <w:proofErr w:type="spellStart"/>
      <w:r>
        <w:rPr>
          <w:rFonts w:ascii="Arial" w:hAnsi="Arial" w:cs="Arial"/>
          <w:b/>
          <w:sz w:val="24"/>
        </w:rPr>
        <w:t>EFNASConfig</w:t>
      </w:r>
      <w:proofErr w:type="spellEnd"/>
    </w:p>
    <w:p w14:paraId="6DF55C2A"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v19.2.0</w:t>
      </w:r>
      <w:proofErr w:type="gramStart"/>
      <w:r>
        <w:rPr>
          <w:i/>
        </w:rPr>
        <w:tab/>
        <w:t xml:space="preserve">  CR</w:t>
      </w:r>
      <w:proofErr w:type="gramEnd"/>
      <w:r>
        <w:rPr>
          <w:i/>
        </w:rPr>
        <w:t>-</w:t>
      </w:r>
      <w:proofErr w:type="gramStart"/>
      <w:r>
        <w:rPr>
          <w:i/>
        </w:rPr>
        <w:t>1078  rev</w:t>
      </w:r>
      <w:proofErr w:type="gramEnd"/>
      <w:r>
        <w:rPr>
          <w:i/>
        </w:rPr>
        <w:t xml:space="preserve"> 1 Cat: B (Rel-19)</w:t>
      </w:r>
      <w:r>
        <w:rPr>
          <w:i/>
        </w:rPr>
        <w:br/>
      </w:r>
      <w:r>
        <w:rPr>
          <w:i/>
        </w:rPr>
        <w:br/>
      </w:r>
      <w:r>
        <w:rPr>
          <w:i/>
        </w:rPr>
        <w:tab/>
      </w:r>
      <w:r>
        <w:rPr>
          <w:i/>
        </w:rPr>
        <w:tab/>
      </w:r>
      <w:r>
        <w:rPr>
          <w:i/>
        </w:rPr>
        <w:tab/>
      </w:r>
      <w:r>
        <w:rPr>
          <w:i/>
        </w:rPr>
        <w:tab/>
      </w:r>
      <w:r>
        <w:rPr>
          <w:i/>
        </w:rPr>
        <w:tab/>
        <w:t>Source: Apple AB Denmark</w:t>
      </w:r>
    </w:p>
    <w:p w14:paraId="6AC31368" w14:textId="77777777" w:rsidR="000F298B" w:rsidRDefault="000F298B" w:rsidP="000F298B">
      <w:pPr>
        <w:rPr>
          <w:color w:val="808080"/>
        </w:rPr>
      </w:pPr>
      <w:r>
        <w:rPr>
          <w:color w:val="808080"/>
        </w:rPr>
        <w:t>(Replaces C6-250441)</w:t>
      </w:r>
    </w:p>
    <w:p w14:paraId="4EF4D0A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17314" w14:textId="59ABF7E9" w:rsidR="000F298B" w:rsidRDefault="000F298B" w:rsidP="000F298B">
      <w:pPr>
        <w:rPr>
          <w:rFonts w:ascii="Arial" w:hAnsi="Arial" w:cs="Arial"/>
          <w:b/>
          <w:sz w:val="24"/>
        </w:rPr>
      </w:pPr>
      <w:r>
        <w:rPr>
          <w:rFonts w:ascii="Arial" w:hAnsi="Arial" w:cs="Arial"/>
          <w:b/>
          <w:color w:val="0000FF"/>
          <w:sz w:val="24"/>
        </w:rPr>
        <w:t>C6-250443</w:t>
      </w:r>
      <w:r>
        <w:rPr>
          <w:rFonts w:ascii="Arial" w:hAnsi="Arial" w:cs="Arial"/>
          <w:b/>
          <w:color w:val="0000FF"/>
          <w:sz w:val="24"/>
        </w:rPr>
        <w:tab/>
      </w:r>
      <w:r>
        <w:rPr>
          <w:rFonts w:ascii="Arial" w:hAnsi="Arial" w:cs="Arial"/>
          <w:b/>
          <w:sz w:val="24"/>
        </w:rPr>
        <w:t>Extending the coding of Duration TLV to include additional time units</w:t>
      </w:r>
    </w:p>
    <w:p w14:paraId="716622FE"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proofErr w:type="gramStart"/>
      <w:r>
        <w:rPr>
          <w:i/>
        </w:rPr>
        <w:tab/>
        <w:t xml:space="preserve">  CR</w:t>
      </w:r>
      <w:proofErr w:type="gramEnd"/>
      <w:r>
        <w:rPr>
          <w:i/>
        </w:rPr>
        <w:t>-</w:t>
      </w:r>
      <w:proofErr w:type="gramStart"/>
      <w:r>
        <w:rPr>
          <w:i/>
        </w:rPr>
        <w:t>0877  Cat</w:t>
      </w:r>
      <w:proofErr w:type="gramEnd"/>
      <w:r>
        <w:rPr>
          <w:i/>
        </w:rPr>
        <w:t>: B (Rel-19)</w:t>
      </w:r>
      <w:r>
        <w:rPr>
          <w:i/>
        </w:rPr>
        <w:br/>
      </w:r>
      <w:r>
        <w:rPr>
          <w:i/>
        </w:rPr>
        <w:br/>
      </w:r>
      <w:r>
        <w:rPr>
          <w:i/>
        </w:rPr>
        <w:tab/>
      </w:r>
      <w:r>
        <w:rPr>
          <w:i/>
        </w:rPr>
        <w:tab/>
      </w:r>
      <w:r>
        <w:rPr>
          <w:i/>
        </w:rPr>
        <w:tab/>
      </w:r>
      <w:r>
        <w:rPr>
          <w:i/>
        </w:rPr>
        <w:tab/>
      </w:r>
      <w:r>
        <w:rPr>
          <w:i/>
        </w:rPr>
        <w:tab/>
        <w:t>Source: Apple AB Denmark</w:t>
      </w:r>
    </w:p>
    <w:p w14:paraId="3EDCA575"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94561" w14:textId="559B532C" w:rsidR="000F298B" w:rsidRDefault="000F298B" w:rsidP="000F298B">
      <w:pPr>
        <w:rPr>
          <w:rFonts w:ascii="Arial" w:hAnsi="Arial" w:cs="Arial"/>
          <w:b/>
          <w:sz w:val="24"/>
        </w:rPr>
      </w:pPr>
      <w:r>
        <w:rPr>
          <w:rFonts w:ascii="Arial" w:hAnsi="Arial" w:cs="Arial"/>
          <w:b/>
          <w:color w:val="0000FF"/>
          <w:sz w:val="24"/>
        </w:rPr>
        <w:t>C6-250444</w:t>
      </w:r>
      <w:r>
        <w:rPr>
          <w:rFonts w:ascii="Arial" w:hAnsi="Arial" w:cs="Arial"/>
          <w:b/>
          <w:color w:val="0000FF"/>
          <w:sz w:val="24"/>
        </w:rPr>
        <w:tab/>
      </w:r>
      <w:r>
        <w:rPr>
          <w:rFonts w:ascii="Arial" w:hAnsi="Arial" w:cs="Arial"/>
          <w:b/>
          <w:sz w:val="24"/>
        </w:rPr>
        <w:t>Minor correction to the length coding in clause 7.5.27.2</w:t>
      </w:r>
    </w:p>
    <w:p w14:paraId="01B46327"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proofErr w:type="gramStart"/>
      <w:r>
        <w:rPr>
          <w:i/>
        </w:rPr>
        <w:tab/>
        <w:t xml:space="preserve">  CR</w:t>
      </w:r>
      <w:proofErr w:type="gramEnd"/>
      <w:r>
        <w:rPr>
          <w:i/>
        </w:rPr>
        <w:t>-</w:t>
      </w:r>
      <w:proofErr w:type="gramStart"/>
      <w:r>
        <w:rPr>
          <w:i/>
        </w:rPr>
        <w:t>0878  Cat</w:t>
      </w:r>
      <w:proofErr w:type="gramEnd"/>
      <w:r>
        <w:rPr>
          <w:i/>
        </w:rPr>
        <w:t>: F (Rel-19)</w:t>
      </w:r>
      <w:r>
        <w:rPr>
          <w:i/>
        </w:rPr>
        <w:br/>
      </w:r>
      <w:r>
        <w:rPr>
          <w:i/>
        </w:rPr>
        <w:br/>
      </w:r>
      <w:r>
        <w:rPr>
          <w:i/>
        </w:rPr>
        <w:tab/>
      </w:r>
      <w:r>
        <w:rPr>
          <w:i/>
        </w:rPr>
        <w:tab/>
      </w:r>
      <w:r>
        <w:rPr>
          <w:i/>
        </w:rPr>
        <w:tab/>
      </w:r>
      <w:r>
        <w:rPr>
          <w:i/>
        </w:rPr>
        <w:tab/>
      </w:r>
      <w:r>
        <w:rPr>
          <w:i/>
        </w:rPr>
        <w:tab/>
        <w:t>Source: Apple AB Denmark</w:t>
      </w:r>
    </w:p>
    <w:p w14:paraId="0FB0778F"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C6-250503</w:t>
      </w:r>
      <w:r>
        <w:rPr>
          <w:color w:val="993300"/>
          <w:u w:val="single"/>
        </w:rPr>
        <w:t>.</w:t>
      </w:r>
    </w:p>
    <w:p w14:paraId="25239DFB" w14:textId="6B9D7E93" w:rsidR="000F298B" w:rsidRDefault="000F298B" w:rsidP="000F298B">
      <w:pPr>
        <w:rPr>
          <w:rFonts w:ascii="Arial" w:hAnsi="Arial" w:cs="Arial"/>
          <w:b/>
          <w:sz w:val="24"/>
        </w:rPr>
      </w:pPr>
      <w:r>
        <w:rPr>
          <w:rFonts w:ascii="Arial" w:hAnsi="Arial" w:cs="Arial"/>
          <w:b/>
          <w:color w:val="0000FF"/>
          <w:sz w:val="24"/>
        </w:rPr>
        <w:t>C6-250446</w:t>
      </w:r>
      <w:r>
        <w:rPr>
          <w:rFonts w:ascii="Arial" w:hAnsi="Arial" w:cs="Arial"/>
          <w:b/>
          <w:color w:val="0000FF"/>
          <w:sz w:val="24"/>
        </w:rPr>
        <w:tab/>
      </w:r>
      <w:r>
        <w:rPr>
          <w:rFonts w:ascii="Arial" w:hAnsi="Arial" w:cs="Arial"/>
          <w:b/>
          <w:sz w:val="24"/>
        </w:rPr>
        <w:t>Timer management negotiation - Option 1</w:t>
      </w:r>
    </w:p>
    <w:p w14:paraId="6FEF505D"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proofErr w:type="gramStart"/>
      <w:r>
        <w:rPr>
          <w:i/>
        </w:rPr>
        <w:tab/>
        <w:t xml:space="preserve">  CR</w:t>
      </w:r>
      <w:proofErr w:type="gramEnd"/>
      <w:r>
        <w:rPr>
          <w:i/>
        </w:rPr>
        <w:t>-</w:t>
      </w:r>
      <w:proofErr w:type="gramStart"/>
      <w:r>
        <w:rPr>
          <w:i/>
        </w:rPr>
        <w:t>0879  Cat</w:t>
      </w:r>
      <w:proofErr w:type="gramEnd"/>
      <w:r>
        <w:rPr>
          <w:i/>
        </w:rPr>
        <w:t>: B (Rel-19)</w:t>
      </w:r>
      <w:r>
        <w:rPr>
          <w:i/>
        </w:rPr>
        <w:br/>
      </w:r>
      <w:r>
        <w:rPr>
          <w:i/>
        </w:rPr>
        <w:br/>
      </w:r>
      <w:r>
        <w:rPr>
          <w:i/>
        </w:rPr>
        <w:tab/>
      </w:r>
      <w:r>
        <w:rPr>
          <w:i/>
        </w:rPr>
        <w:tab/>
      </w:r>
      <w:r>
        <w:rPr>
          <w:i/>
        </w:rPr>
        <w:tab/>
      </w:r>
      <w:r>
        <w:rPr>
          <w:i/>
        </w:rPr>
        <w:tab/>
      </w:r>
      <w:r>
        <w:rPr>
          <w:i/>
        </w:rPr>
        <w:tab/>
        <w:t>Source: Apple AB Denmark</w:t>
      </w:r>
    </w:p>
    <w:p w14:paraId="079F651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11FC" w14:textId="626C1CE6" w:rsidR="000F298B" w:rsidRDefault="000F298B" w:rsidP="000F298B">
      <w:pPr>
        <w:rPr>
          <w:rFonts w:ascii="Arial" w:hAnsi="Arial" w:cs="Arial"/>
          <w:b/>
          <w:sz w:val="24"/>
        </w:rPr>
      </w:pPr>
      <w:r>
        <w:rPr>
          <w:rFonts w:ascii="Arial" w:hAnsi="Arial" w:cs="Arial"/>
          <w:b/>
          <w:color w:val="0000FF"/>
          <w:sz w:val="24"/>
        </w:rPr>
        <w:t>C6-250447</w:t>
      </w:r>
      <w:r>
        <w:rPr>
          <w:rFonts w:ascii="Arial" w:hAnsi="Arial" w:cs="Arial"/>
          <w:b/>
          <w:color w:val="0000FF"/>
          <w:sz w:val="24"/>
        </w:rPr>
        <w:tab/>
      </w:r>
      <w:r>
        <w:rPr>
          <w:rFonts w:ascii="Arial" w:hAnsi="Arial" w:cs="Arial"/>
          <w:b/>
          <w:sz w:val="24"/>
        </w:rPr>
        <w:t>Timer management negotiation - Option 2</w:t>
      </w:r>
    </w:p>
    <w:p w14:paraId="06A444B9"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proofErr w:type="gramStart"/>
      <w:r>
        <w:rPr>
          <w:i/>
        </w:rPr>
        <w:tab/>
        <w:t xml:space="preserve">  CR</w:t>
      </w:r>
      <w:proofErr w:type="gramEnd"/>
      <w:r>
        <w:rPr>
          <w:i/>
        </w:rPr>
        <w:t>-</w:t>
      </w:r>
      <w:proofErr w:type="gramStart"/>
      <w:r>
        <w:rPr>
          <w:i/>
        </w:rPr>
        <w:t>0880  Cat</w:t>
      </w:r>
      <w:proofErr w:type="gramEnd"/>
      <w:r>
        <w:rPr>
          <w:i/>
        </w:rPr>
        <w:t>: B (Rel-19)</w:t>
      </w:r>
      <w:r>
        <w:rPr>
          <w:i/>
        </w:rPr>
        <w:br/>
      </w:r>
      <w:r>
        <w:rPr>
          <w:i/>
        </w:rPr>
        <w:br/>
      </w:r>
      <w:r>
        <w:rPr>
          <w:i/>
        </w:rPr>
        <w:tab/>
      </w:r>
      <w:r>
        <w:rPr>
          <w:i/>
        </w:rPr>
        <w:tab/>
      </w:r>
      <w:r>
        <w:rPr>
          <w:i/>
        </w:rPr>
        <w:tab/>
      </w:r>
      <w:r>
        <w:rPr>
          <w:i/>
        </w:rPr>
        <w:tab/>
      </w:r>
      <w:r>
        <w:rPr>
          <w:i/>
        </w:rPr>
        <w:tab/>
        <w:t>Source: Apple AB Denmark</w:t>
      </w:r>
    </w:p>
    <w:p w14:paraId="17AB7BC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3E961" w14:textId="18498B52" w:rsidR="000F298B" w:rsidRDefault="000F298B" w:rsidP="000F298B">
      <w:pPr>
        <w:rPr>
          <w:rFonts w:ascii="Arial" w:hAnsi="Arial" w:cs="Arial"/>
          <w:b/>
          <w:sz w:val="24"/>
        </w:rPr>
      </w:pPr>
      <w:r>
        <w:rPr>
          <w:rFonts w:ascii="Arial" w:hAnsi="Arial" w:cs="Arial"/>
          <w:b/>
          <w:color w:val="0000FF"/>
          <w:sz w:val="24"/>
        </w:rPr>
        <w:t>C6-250503</w:t>
      </w:r>
      <w:r>
        <w:rPr>
          <w:rFonts w:ascii="Arial" w:hAnsi="Arial" w:cs="Arial"/>
          <w:b/>
          <w:color w:val="0000FF"/>
          <w:sz w:val="24"/>
        </w:rPr>
        <w:tab/>
      </w:r>
      <w:r>
        <w:rPr>
          <w:rFonts w:ascii="Arial" w:hAnsi="Arial" w:cs="Arial"/>
          <w:b/>
          <w:sz w:val="24"/>
        </w:rPr>
        <w:t>Minor correction to the length coding in clause 7.5.27.2</w:t>
      </w:r>
    </w:p>
    <w:p w14:paraId="02C2C463" w14:textId="77777777" w:rsidR="000F298B" w:rsidRDefault="000F298B" w:rsidP="000F29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v19.2.0</w:t>
      </w:r>
      <w:proofErr w:type="gramStart"/>
      <w:r>
        <w:rPr>
          <w:i/>
        </w:rPr>
        <w:tab/>
        <w:t xml:space="preserve">  CR</w:t>
      </w:r>
      <w:proofErr w:type="gramEnd"/>
      <w:r>
        <w:rPr>
          <w:i/>
        </w:rPr>
        <w:t>-</w:t>
      </w:r>
      <w:proofErr w:type="gramStart"/>
      <w:r>
        <w:rPr>
          <w:i/>
        </w:rPr>
        <w:t>0878  rev</w:t>
      </w:r>
      <w:proofErr w:type="gramEnd"/>
      <w:r>
        <w:rPr>
          <w:i/>
        </w:rPr>
        <w:t xml:space="preserve"> 1 Cat: F (Rel-19)</w:t>
      </w:r>
      <w:r>
        <w:rPr>
          <w:i/>
        </w:rPr>
        <w:br/>
      </w:r>
      <w:r>
        <w:rPr>
          <w:i/>
        </w:rPr>
        <w:br/>
      </w:r>
      <w:r>
        <w:rPr>
          <w:i/>
        </w:rPr>
        <w:tab/>
      </w:r>
      <w:r>
        <w:rPr>
          <w:i/>
        </w:rPr>
        <w:tab/>
      </w:r>
      <w:r>
        <w:rPr>
          <w:i/>
        </w:rPr>
        <w:tab/>
      </w:r>
      <w:r>
        <w:rPr>
          <w:i/>
        </w:rPr>
        <w:tab/>
      </w:r>
      <w:r>
        <w:rPr>
          <w:i/>
        </w:rPr>
        <w:tab/>
        <w:t>Source: Apple AB Denmark</w:t>
      </w:r>
    </w:p>
    <w:p w14:paraId="3C762554" w14:textId="77777777" w:rsidR="000F298B" w:rsidRDefault="000F298B" w:rsidP="000F298B">
      <w:pPr>
        <w:rPr>
          <w:color w:val="808080"/>
        </w:rPr>
      </w:pPr>
      <w:r>
        <w:rPr>
          <w:color w:val="808080"/>
        </w:rPr>
        <w:lastRenderedPageBreak/>
        <w:t>(Replaces C6-250444)</w:t>
      </w:r>
    </w:p>
    <w:p w14:paraId="72ED6AD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64401" w14:textId="77777777" w:rsidR="000F298B" w:rsidRDefault="000F298B" w:rsidP="000F298B">
      <w:pPr>
        <w:pStyle w:val="berschrift3"/>
      </w:pPr>
      <w:bookmarkStart w:id="189" w:name="_Toc214317330"/>
      <w:r>
        <w:lastRenderedPageBreak/>
        <w:t>19.5</w:t>
      </w:r>
      <w:r>
        <w:tab/>
        <w:t>CT Aspects on Minimize the Number of Policy Associations [TEI_19_MINPA]</w:t>
      </w:r>
      <w:bookmarkEnd w:id="189"/>
    </w:p>
    <w:p w14:paraId="423D93A5" w14:textId="77777777" w:rsidR="000F298B" w:rsidRDefault="000F298B" w:rsidP="000F298B">
      <w:pPr>
        <w:pStyle w:val="berschrift3"/>
      </w:pPr>
      <w:bookmarkStart w:id="190" w:name="_Toc214317331"/>
      <w:r>
        <w:t>19.6</w:t>
      </w:r>
      <w:r>
        <w:tab/>
        <w:t>CT aspects of Enhancing Parameter Provisioning with static UE IP address and UP security policy [TEI19_IP_SP_EXP]</w:t>
      </w:r>
      <w:bookmarkEnd w:id="190"/>
    </w:p>
    <w:p w14:paraId="32ECA086" w14:textId="77777777" w:rsidR="000F298B" w:rsidRDefault="000F298B" w:rsidP="000F298B">
      <w:pPr>
        <w:pStyle w:val="berschrift3"/>
      </w:pPr>
      <w:bookmarkStart w:id="191" w:name="_Toc214317332"/>
      <w:r>
        <w:t>19.7</w:t>
      </w:r>
      <w:r>
        <w:tab/>
        <w:t>CT aspects of Providing per-subscriber VLAN instructions from UDM and DN-AAA [TEI19_VLANSUB]</w:t>
      </w:r>
      <w:bookmarkEnd w:id="191"/>
    </w:p>
    <w:p w14:paraId="66B6BD19" w14:textId="77777777" w:rsidR="000F298B" w:rsidRDefault="000F298B" w:rsidP="000F298B">
      <w:pPr>
        <w:pStyle w:val="berschrift3"/>
      </w:pPr>
      <w:bookmarkStart w:id="192" w:name="_Toc214317333"/>
      <w:r>
        <w:t>19.8</w:t>
      </w:r>
      <w:r>
        <w:tab/>
        <w:t>CT Aspects of Application Layer Support for Uncrewed Aerial Systems (UAS), Phase 3[UASAPP_Ph3]</w:t>
      </w:r>
      <w:bookmarkEnd w:id="192"/>
    </w:p>
    <w:p w14:paraId="7DF2310B" w14:textId="77777777" w:rsidR="000F298B" w:rsidRDefault="000F298B" w:rsidP="000F298B">
      <w:pPr>
        <w:pStyle w:val="berschrift3"/>
      </w:pPr>
      <w:bookmarkStart w:id="193" w:name="_Toc214317334"/>
      <w:r>
        <w:t>19.9</w:t>
      </w:r>
      <w:r>
        <w:tab/>
        <w:t>CT aspects for Enabling Edge Applications Phase 3[EDGEAPP_Ph3]</w:t>
      </w:r>
      <w:bookmarkEnd w:id="193"/>
    </w:p>
    <w:p w14:paraId="5A8BB247" w14:textId="77777777" w:rsidR="000F298B" w:rsidRDefault="000F298B" w:rsidP="000F298B">
      <w:pPr>
        <w:pStyle w:val="berschrift3"/>
      </w:pPr>
      <w:bookmarkStart w:id="194" w:name="_Toc214317335"/>
      <w:r>
        <w:t>19.10</w:t>
      </w:r>
      <w:r>
        <w:tab/>
        <w:t>Service Based Interface Protocol Improvements Release 19 [SBIProtoc19]</w:t>
      </w:r>
      <w:bookmarkEnd w:id="194"/>
    </w:p>
    <w:p w14:paraId="7A31428B" w14:textId="77777777" w:rsidR="000F298B" w:rsidRDefault="000F298B" w:rsidP="000F298B">
      <w:pPr>
        <w:pStyle w:val="berschrift3"/>
      </w:pPr>
      <w:bookmarkStart w:id="195" w:name="_Toc214317336"/>
      <w:r>
        <w:t>19.11</w:t>
      </w:r>
      <w:r>
        <w:tab/>
        <w:t>Subscriber Data Migration [SUBDMIG]</w:t>
      </w:r>
      <w:bookmarkEnd w:id="195"/>
    </w:p>
    <w:p w14:paraId="05FD7579" w14:textId="77777777" w:rsidR="000F298B" w:rsidRDefault="000F298B" w:rsidP="000F298B">
      <w:pPr>
        <w:pStyle w:val="berschrift3"/>
      </w:pPr>
      <w:bookmarkStart w:id="196" w:name="_Toc214317337"/>
      <w:r>
        <w:t>19.12</w:t>
      </w:r>
      <w:r>
        <w:tab/>
        <w:t xml:space="preserve">Rel-19 Enhancements of 3GPP Northbound and Application Layer Interfaces and </w:t>
      </w:r>
      <w:proofErr w:type="gramStart"/>
      <w:r>
        <w:t>APIs[</w:t>
      </w:r>
      <w:proofErr w:type="gramEnd"/>
      <w:r>
        <w:t>NBI19]</w:t>
      </w:r>
      <w:bookmarkEnd w:id="196"/>
    </w:p>
    <w:p w14:paraId="289B4320" w14:textId="77777777" w:rsidR="000F298B" w:rsidRDefault="000F298B" w:rsidP="000F298B">
      <w:pPr>
        <w:pStyle w:val="berschrift3"/>
      </w:pPr>
      <w:bookmarkStart w:id="197" w:name="_Toc214317338"/>
      <w:r>
        <w:t>19.13</w:t>
      </w:r>
      <w:r>
        <w:tab/>
        <w:t>IMS Stage-3 IETF Protocol Alignment [IMSProtoc19]</w:t>
      </w:r>
      <w:bookmarkEnd w:id="197"/>
    </w:p>
    <w:p w14:paraId="0C4AAB17" w14:textId="77777777" w:rsidR="000F298B" w:rsidRDefault="000F298B" w:rsidP="000F298B">
      <w:pPr>
        <w:pStyle w:val="berschrift3"/>
      </w:pPr>
      <w:bookmarkStart w:id="198" w:name="_Toc214317339"/>
      <w:r>
        <w:t>19.14</w:t>
      </w:r>
      <w:r>
        <w:tab/>
        <w:t>Protocol enhancements for Mission Critical Services [MCProtoc19]</w:t>
      </w:r>
      <w:bookmarkEnd w:id="198"/>
    </w:p>
    <w:p w14:paraId="31D78C02" w14:textId="77777777" w:rsidR="000F298B" w:rsidRDefault="000F298B" w:rsidP="000F298B">
      <w:pPr>
        <w:pStyle w:val="berschrift3"/>
      </w:pPr>
      <w:bookmarkStart w:id="199" w:name="_Toc214317340"/>
      <w:r>
        <w:t>19.15</w:t>
      </w:r>
      <w:r>
        <w:tab/>
        <w:t>Enhancement of controlling RAT utilization [ECRATU]</w:t>
      </w:r>
      <w:bookmarkEnd w:id="199"/>
    </w:p>
    <w:p w14:paraId="19FE33AC" w14:textId="77777777" w:rsidR="000F298B" w:rsidRDefault="000F298B" w:rsidP="000F298B">
      <w:pPr>
        <w:pStyle w:val="berschrift3"/>
      </w:pPr>
      <w:bookmarkStart w:id="200" w:name="_Toc214317341"/>
      <w:r>
        <w:t>19.16</w:t>
      </w:r>
      <w:r>
        <w:tab/>
        <w:t>Enhanced Mission Critical Location Management [</w:t>
      </w:r>
      <w:proofErr w:type="spellStart"/>
      <w:r>
        <w:t>enhMCLoc</w:t>
      </w:r>
      <w:proofErr w:type="spellEnd"/>
      <w:r>
        <w:t>]</w:t>
      </w:r>
      <w:bookmarkEnd w:id="200"/>
    </w:p>
    <w:p w14:paraId="4FAC4B8C" w14:textId="77777777" w:rsidR="000F298B" w:rsidRDefault="000F298B" w:rsidP="000F298B">
      <w:pPr>
        <w:pStyle w:val="berschrift3"/>
      </w:pPr>
      <w:bookmarkStart w:id="201" w:name="_Toc214317342"/>
      <w:r>
        <w:t>19.17</w:t>
      </w:r>
      <w:r>
        <w:tab/>
        <w:t>Stage-3 5GS NAS protocol development 19 general aspects [5GProtoc19]</w:t>
      </w:r>
      <w:bookmarkEnd w:id="201"/>
    </w:p>
    <w:p w14:paraId="3310E5E1" w14:textId="77777777" w:rsidR="000F298B" w:rsidRDefault="000F298B" w:rsidP="000F298B">
      <w:pPr>
        <w:pStyle w:val="berschrift3"/>
      </w:pPr>
      <w:bookmarkStart w:id="202" w:name="_Toc214317343"/>
      <w:r>
        <w:t>19.18</w:t>
      </w:r>
      <w:r>
        <w:tab/>
        <w:t>Stage-3 5GS NAS protocol development 19 non 3GPP aspects [5GProtoc19-non3GPP]</w:t>
      </w:r>
      <w:bookmarkEnd w:id="202"/>
    </w:p>
    <w:p w14:paraId="51CB8F38" w14:textId="77777777" w:rsidR="000F298B" w:rsidRDefault="000F298B" w:rsidP="000F298B">
      <w:pPr>
        <w:pStyle w:val="berschrift3"/>
      </w:pPr>
      <w:bookmarkStart w:id="203" w:name="_Toc214317344"/>
      <w:r>
        <w:t>19.19</w:t>
      </w:r>
      <w:r>
        <w:tab/>
        <w:t>Stage-3 SAE Protocol Development general [SAES19]</w:t>
      </w:r>
      <w:bookmarkEnd w:id="203"/>
    </w:p>
    <w:p w14:paraId="4E486882" w14:textId="77777777" w:rsidR="000F298B" w:rsidRDefault="000F298B" w:rsidP="000F298B">
      <w:pPr>
        <w:pStyle w:val="berschrift3"/>
      </w:pPr>
      <w:bookmarkStart w:id="204" w:name="_Toc214317345"/>
      <w:r>
        <w:t>19.20</w:t>
      </w:r>
      <w:r>
        <w:tab/>
        <w:t>Stage3 SAE Protocol Development non 3GPP [SAES19-non3GPP]</w:t>
      </w:r>
      <w:bookmarkEnd w:id="204"/>
    </w:p>
    <w:p w14:paraId="483E6DA1" w14:textId="77777777" w:rsidR="000F298B" w:rsidRDefault="000F298B" w:rsidP="000F298B">
      <w:pPr>
        <w:pStyle w:val="berschrift3"/>
      </w:pPr>
      <w:bookmarkStart w:id="205" w:name="_Toc214317346"/>
      <w:r>
        <w:t>19.21</w:t>
      </w:r>
      <w:r>
        <w:tab/>
        <w:t xml:space="preserve">CT Aspects of Indirect Network </w:t>
      </w:r>
      <w:proofErr w:type="gramStart"/>
      <w:r>
        <w:t>Sharing  [</w:t>
      </w:r>
      <w:proofErr w:type="gramEnd"/>
      <w:r>
        <w:t>TEI19_NetShare]</w:t>
      </w:r>
      <w:bookmarkEnd w:id="205"/>
    </w:p>
    <w:p w14:paraId="175D2C79" w14:textId="77777777" w:rsidR="000F298B" w:rsidRDefault="000F298B" w:rsidP="000F298B">
      <w:pPr>
        <w:pStyle w:val="berschrift3"/>
      </w:pPr>
      <w:bookmarkStart w:id="206" w:name="_Toc214317347"/>
      <w:r>
        <w:t>19.22</w:t>
      </w:r>
      <w:r>
        <w:tab/>
        <w:t>CT aspects of railways specific enhancements to mission critical services [FRMCS_Ph5]</w:t>
      </w:r>
      <w:bookmarkEnd w:id="206"/>
    </w:p>
    <w:p w14:paraId="02C85081" w14:textId="77777777" w:rsidR="000F298B" w:rsidRDefault="000F298B" w:rsidP="000F298B">
      <w:pPr>
        <w:pStyle w:val="berschrift3"/>
      </w:pPr>
      <w:bookmarkStart w:id="207" w:name="_Toc214317348"/>
      <w:r>
        <w:lastRenderedPageBreak/>
        <w:t>19.23</w:t>
      </w:r>
      <w:r>
        <w:tab/>
        <w:t>CT aspects of Architecture support of roaming value-added services [TEI19_RVAS]</w:t>
      </w:r>
      <w:bookmarkEnd w:id="207"/>
    </w:p>
    <w:p w14:paraId="779466AD" w14:textId="77777777" w:rsidR="000F298B" w:rsidRDefault="000F298B" w:rsidP="000F298B">
      <w:pPr>
        <w:pStyle w:val="berschrift3"/>
      </w:pPr>
      <w:bookmarkStart w:id="208" w:name="_Toc214317349"/>
      <w:r>
        <w:t>19.24</w:t>
      </w:r>
      <w:r>
        <w:tab/>
        <w:t>CT Aspects of On-demand broadcast of GNSS assistance enhancement [TEI19_OBGAD]</w:t>
      </w:r>
      <w:bookmarkEnd w:id="208"/>
    </w:p>
    <w:p w14:paraId="4A7B2755" w14:textId="77777777" w:rsidR="000F298B" w:rsidRDefault="000F298B" w:rsidP="000F298B">
      <w:pPr>
        <w:pStyle w:val="berschrift3"/>
      </w:pPr>
      <w:bookmarkStart w:id="209" w:name="_Toc214317350"/>
      <w:r>
        <w:t>19.25</w:t>
      </w:r>
      <w:r>
        <w:tab/>
        <w:t>CT aspects of NF discovery and selection by target PLMN [TEI19_NFsel_by_tPLMN]</w:t>
      </w:r>
      <w:bookmarkEnd w:id="209"/>
    </w:p>
    <w:p w14:paraId="3DFB2F9D" w14:textId="77777777" w:rsidR="000F298B" w:rsidRDefault="000F298B" w:rsidP="000F298B">
      <w:pPr>
        <w:pStyle w:val="berschrift3"/>
      </w:pPr>
      <w:bookmarkStart w:id="210" w:name="_Toc214317351"/>
      <w:r>
        <w:t>19.26</w:t>
      </w:r>
      <w:r>
        <w:tab/>
        <w:t>CT aspects of enhancement of support for Edge Computing in 5G Core network - Phase 3 [eEDGE_5GC_Ph3]</w:t>
      </w:r>
      <w:bookmarkEnd w:id="210"/>
    </w:p>
    <w:p w14:paraId="08D57DF7" w14:textId="77777777" w:rsidR="000F298B" w:rsidRDefault="000F298B" w:rsidP="000F298B">
      <w:pPr>
        <w:pStyle w:val="berschrift3"/>
      </w:pPr>
      <w:bookmarkStart w:id="211" w:name="_Toc214317352"/>
      <w:r>
        <w:t>19.27</w:t>
      </w:r>
      <w:r>
        <w:tab/>
        <w:t>MPS for IMS Messaging and SMS services [MPS4msg]</w:t>
      </w:r>
      <w:bookmarkEnd w:id="211"/>
    </w:p>
    <w:p w14:paraId="30443FC0" w14:textId="77777777" w:rsidR="000F298B" w:rsidRDefault="000F298B" w:rsidP="000F298B">
      <w:pPr>
        <w:pStyle w:val="berschrift3"/>
      </w:pPr>
      <w:bookmarkStart w:id="212" w:name="_Toc214317353"/>
      <w:r>
        <w:t>19.28</w:t>
      </w:r>
      <w:r>
        <w:tab/>
        <w:t>Identifying non-3GPP Devices Connecting behind a UE or 5G-RG [UIA_ARC]</w:t>
      </w:r>
      <w:bookmarkEnd w:id="212"/>
    </w:p>
    <w:p w14:paraId="6EA18749" w14:textId="77777777" w:rsidR="000F298B" w:rsidRDefault="000F298B" w:rsidP="000F298B">
      <w:pPr>
        <w:pStyle w:val="berschrift3"/>
      </w:pPr>
      <w:bookmarkStart w:id="213" w:name="_Toc214317354"/>
      <w:r>
        <w:t>19.29</w:t>
      </w:r>
      <w:r>
        <w:tab/>
        <w:t>CT aspects on Spending Limits for UE Policies in Roaming scenario [TEI19_SLUPiR]</w:t>
      </w:r>
      <w:bookmarkEnd w:id="213"/>
    </w:p>
    <w:p w14:paraId="573AD70E" w14:textId="77777777" w:rsidR="000F298B" w:rsidRDefault="000F298B" w:rsidP="000F298B">
      <w:pPr>
        <w:pStyle w:val="berschrift3"/>
      </w:pPr>
      <w:bookmarkStart w:id="214" w:name="_Toc214317355"/>
      <w:r>
        <w:t>19.31</w:t>
      </w:r>
      <w:r>
        <w:tab/>
        <w:t>CT Aspects of Phase3 for UAS, UAV and UAM [UAS_Ph3]</w:t>
      </w:r>
      <w:bookmarkEnd w:id="214"/>
    </w:p>
    <w:p w14:paraId="7DC8B6A8" w14:textId="77777777" w:rsidR="000F298B" w:rsidRDefault="000F298B" w:rsidP="000F298B">
      <w:pPr>
        <w:pStyle w:val="berschrift3"/>
      </w:pPr>
      <w:bookmarkStart w:id="215" w:name="_Toc214317356"/>
      <w:r>
        <w:t>19.32</w:t>
      </w:r>
      <w:r>
        <w:tab/>
        <w:t>CT aspects of enhanced application layer support for location services [</w:t>
      </w:r>
      <w:proofErr w:type="spellStart"/>
      <w:r>
        <w:t>eLSAPP</w:t>
      </w:r>
      <w:proofErr w:type="spellEnd"/>
      <w:r>
        <w:t>]</w:t>
      </w:r>
      <w:bookmarkEnd w:id="215"/>
    </w:p>
    <w:p w14:paraId="5AF38CDC" w14:textId="77777777" w:rsidR="000F298B" w:rsidRDefault="000F298B" w:rsidP="000F298B">
      <w:pPr>
        <w:pStyle w:val="berschrift3"/>
      </w:pPr>
      <w:bookmarkStart w:id="216" w:name="_Toc214317357"/>
      <w:r>
        <w:t>19.33</w:t>
      </w:r>
      <w:r>
        <w:tab/>
        <w:t>CT aspects of SEAL data delivery enabler for vertical applications Phase 2 [SEALDD_Ph2]</w:t>
      </w:r>
      <w:bookmarkEnd w:id="216"/>
    </w:p>
    <w:p w14:paraId="74BFF41E" w14:textId="77777777" w:rsidR="000F298B" w:rsidRDefault="000F298B" w:rsidP="000F298B">
      <w:pPr>
        <w:pStyle w:val="berschrift3"/>
      </w:pPr>
      <w:bookmarkStart w:id="217" w:name="_Toc214317358"/>
      <w:r>
        <w:t>19.34</w:t>
      </w:r>
      <w:r>
        <w:tab/>
        <w:t>CT aspects of integration of satellite components in the 5G architecture Phase 3 [5GSAT_Ph3_ARCH]</w:t>
      </w:r>
      <w:bookmarkEnd w:id="217"/>
    </w:p>
    <w:p w14:paraId="784E4089" w14:textId="77777777" w:rsidR="000F298B" w:rsidRDefault="000F298B" w:rsidP="000F298B">
      <w:pPr>
        <w:pStyle w:val="berschrift3"/>
      </w:pPr>
      <w:bookmarkStart w:id="218" w:name="_Toc214317359"/>
      <w:r>
        <w:t>19.35</w:t>
      </w:r>
      <w:r>
        <w:tab/>
        <w:t xml:space="preserve">CT aspects of </w:t>
      </w:r>
      <w:proofErr w:type="spellStart"/>
      <w:r>
        <w:t>ProSe</w:t>
      </w:r>
      <w:proofErr w:type="spellEnd"/>
      <w:r>
        <w:t xml:space="preserve"> support in NPN [TEI19_ProSe_NPN]</w:t>
      </w:r>
      <w:bookmarkEnd w:id="218"/>
    </w:p>
    <w:p w14:paraId="696E3779" w14:textId="77777777" w:rsidR="000F298B" w:rsidRDefault="000F298B" w:rsidP="000F298B">
      <w:pPr>
        <w:pStyle w:val="berschrift3"/>
      </w:pPr>
      <w:bookmarkStart w:id="219" w:name="_Toc214317360"/>
      <w:r>
        <w:t>19.36</w:t>
      </w:r>
      <w:r>
        <w:tab/>
        <w:t>CT aspects of Proximity-based Services in 5GS Phase 3 [5G_ProSe_Ph3]</w:t>
      </w:r>
      <w:bookmarkEnd w:id="219"/>
    </w:p>
    <w:p w14:paraId="433C4372" w14:textId="77777777" w:rsidR="000F298B" w:rsidRDefault="000F298B" w:rsidP="000F298B">
      <w:pPr>
        <w:pStyle w:val="berschrift3"/>
      </w:pPr>
      <w:bookmarkStart w:id="220" w:name="_Toc214317361"/>
      <w:r>
        <w:t>19.37</w:t>
      </w:r>
      <w:r>
        <w:tab/>
        <w:t xml:space="preserve">CT aspects of UPF enhancement for Exposure </w:t>
      </w:r>
      <w:proofErr w:type="gramStart"/>
      <w:r>
        <w:t>And</w:t>
      </w:r>
      <w:proofErr w:type="gramEnd"/>
      <w:r>
        <w:t xml:space="preserve"> SBA Phase 2 [UPEAS_Ph2]</w:t>
      </w:r>
      <w:bookmarkEnd w:id="220"/>
    </w:p>
    <w:p w14:paraId="2C6E6F52" w14:textId="77777777" w:rsidR="000F298B" w:rsidRDefault="000F298B" w:rsidP="000F298B">
      <w:pPr>
        <w:pStyle w:val="berschrift3"/>
      </w:pPr>
      <w:bookmarkStart w:id="221" w:name="_Toc214317362"/>
      <w:r>
        <w:t>19.38</w:t>
      </w:r>
      <w:r>
        <w:tab/>
        <w:t>Rel-19 Enhancements of Network Automation Enablers [eNetAE19]</w:t>
      </w:r>
      <w:bookmarkEnd w:id="221"/>
    </w:p>
    <w:p w14:paraId="669FF882" w14:textId="77777777" w:rsidR="000F298B" w:rsidRDefault="000F298B" w:rsidP="000F298B">
      <w:pPr>
        <w:pStyle w:val="berschrift3"/>
      </w:pPr>
      <w:bookmarkStart w:id="222" w:name="_Toc214317363"/>
      <w:r>
        <w:t>19.39</w:t>
      </w:r>
      <w:r>
        <w:tab/>
        <w:t>CT aspects of Core Network Enhanced Support for Artificial Intelligence (AI) and Machine Learning (ML) [AIML_CN]</w:t>
      </w:r>
      <w:bookmarkEnd w:id="222"/>
    </w:p>
    <w:p w14:paraId="7B03957A" w14:textId="77777777" w:rsidR="000F298B" w:rsidRDefault="000F298B" w:rsidP="000F298B">
      <w:pPr>
        <w:pStyle w:val="berschrift3"/>
      </w:pPr>
      <w:bookmarkStart w:id="223" w:name="_Toc214317364"/>
      <w:r>
        <w:t>19.41</w:t>
      </w:r>
      <w:r>
        <w:tab/>
        <w:t>CT aspects of application enablement for AIML services [</w:t>
      </w:r>
      <w:proofErr w:type="spellStart"/>
      <w:r>
        <w:t>AIML_App</w:t>
      </w:r>
      <w:proofErr w:type="spellEnd"/>
      <w:r>
        <w:t>]</w:t>
      </w:r>
      <w:bookmarkEnd w:id="223"/>
    </w:p>
    <w:p w14:paraId="01917953" w14:textId="77777777" w:rsidR="000F298B" w:rsidRDefault="000F298B" w:rsidP="000F298B">
      <w:pPr>
        <w:pStyle w:val="berschrift3"/>
      </w:pPr>
      <w:bookmarkStart w:id="224" w:name="_Toc214317365"/>
      <w:r>
        <w:lastRenderedPageBreak/>
        <w:t>19.42</w:t>
      </w:r>
      <w:r>
        <w:tab/>
        <w:t>CT aspects for application enablement for mobile metaverse services [</w:t>
      </w:r>
      <w:proofErr w:type="spellStart"/>
      <w:r>
        <w:t>Metaverse_App</w:t>
      </w:r>
      <w:proofErr w:type="spellEnd"/>
      <w:r>
        <w:t>]</w:t>
      </w:r>
      <w:bookmarkEnd w:id="224"/>
    </w:p>
    <w:p w14:paraId="17C64180" w14:textId="77777777" w:rsidR="000F298B" w:rsidRDefault="000F298B" w:rsidP="000F298B">
      <w:pPr>
        <w:pStyle w:val="berschrift3"/>
      </w:pPr>
      <w:bookmarkStart w:id="225" w:name="_Toc214317366"/>
      <w:r>
        <w:t>19.43</w:t>
      </w:r>
      <w:r>
        <w:tab/>
        <w:t>CT Aspects of Vehicle Mounted Relays Phase 2 [VMR_Ph2]</w:t>
      </w:r>
      <w:bookmarkEnd w:id="225"/>
    </w:p>
    <w:p w14:paraId="3957488B" w14:textId="77777777" w:rsidR="000F298B" w:rsidRDefault="000F298B" w:rsidP="000F298B">
      <w:pPr>
        <w:pStyle w:val="berschrift3"/>
      </w:pPr>
      <w:bookmarkStart w:id="226" w:name="_Toc214317367"/>
      <w:r>
        <w:t>19.44</w:t>
      </w:r>
      <w:r>
        <w:tab/>
        <w:t xml:space="preserve">Alignment of </w:t>
      </w:r>
      <w:proofErr w:type="spellStart"/>
      <w:r>
        <w:t>eCall</w:t>
      </w:r>
      <w:proofErr w:type="spellEnd"/>
      <w:r>
        <w:t xml:space="preserve"> over IMS with CEN [</w:t>
      </w:r>
      <w:proofErr w:type="spellStart"/>
      <w:r>
        <w:t>eCallCEN</w:t>
      </w:r>
      <w:proofErr w:type="spellEnd"/>
      <w:r>
        <w:t>]</w:t>
      </w:r>
      <w:bookmarkEnd w:id="226"/>
    </w:p>
    <w:p w14:paraId="241E6FD0" w14:textId="77777777" w:rsidR="000F298B" w:rsidRDefault="000F298B" w:rsidP="000F298B">
      <w:pPr>
        <w:pStyle w:val="berschrift3"/>
      </w:pPr>
      <w:bookmarkStart w:id="227" w:name="_Toc214317368"/>
      <w:r>
        <w:t>19.45</w:t>
      </w:r>
      <w:r>
        <w:tab/>
        <w:t>CT aspects of Multi-Access (ATSSS_Ph4) [MASSS]</w:t>
      </w:r>
      <w:bookmarkEnd w:id="227"/>
    </w:p>
    <w:p w14:paraId="244C2026" w14:textId="77777777" w:rsidR="000F298B" w:rsidRDefault="000F298B" w:rsidP="000F298B">
      <w:pPr>
        <w:pStyle w:val="berschrift3"/>
      </w:pPr>
      <w:bookmarkStart w:id="228" w:name="_Toc214317369"/>
      <w:r>
        <w:t>19.46</w:t>
      </w:r>
      <w:r>
        <w:tab/>
        <w:t>CT Aspects on Subscription control for reference time distribution in EPS [TEI19_TIME_SUB_EPS]</w:t>
      </w:r>
      <w:bookmarkEnd w:id="228"/>
    </w:p>
    <w:p w14:paraId="41A1D060" w14:textId="77777777" w:rsidR="000F298B" w:rsidRDefault="000F298B" w:rsidP="000F298B">
      <w:pPr>
        <w:pStyle w:val="berschrift3"/>
      </w:pPr>
      <w:bookmarkStart w:id="229" w:name="_Toc214317370"/>
      <w:r>
        <w:t>19.47</w:t>
      </w:r>
      <w:r>
        <w:tab/>
        <w:t xml:space="preserve">CT aspects of 5G NR </w:t>
      </w:r>
      <w:proofErr w:type="spellStart"/>
      <w:r>
        <w:t>Femto</w:t>
      </w:r>
      <w:proofErr w:type="spellEnd"/>
      <w:r>
        <w:t xml:space="preserve"> [5G_Femto]</w:t>
      </w:r>
      <w:bookmarkEnd w:id="229"/>
    </w:p>
    <w:p w14:paraId="2F9C829E" w14:textId="77777777" w:rsidR="000F298B" w:rsidRDefault="000F298B" w:rsidP="000F298B">
      <w:pPr>
        <w:pStyle w:val="berschrift3"/>
      </w:pPr>
      <w:bookmarkStart w:id="230" w:name="_Toc214317371"/>
      <w:r>
        <w:t>19.48</w:t>
      </w:r>
      <w:r>
        <w:tab/>
        <w:t>CT aspects of Extended Reality and Media service (XRM) Phase 2 [XRM_Ph2]</w:t>
      </w:r>
      <w:bookmarkEnd w:id="230"/>
    </w:p>
    <w:p w14:paraId="4C053814" w14:textId="77777777" w:rsidR="000F298B" w:rsidRDefault="000F298B" w:rsidP="000F298B">
      <w:pPr>
        <w:pStyle w:val="berschrift3"/>
      </w:pPr>
      <w:bookmarkStart w:id="231" w:name="_Toc214317372"/>
      <w:r>
        <w:t>19.49</w:t>
      </w:r>
      <w:r>
        <w:tab/>
        <w:t>CT aspects for application enablement for satellite access Phase 3 [5GSAT_Ph3_App]</w:t>
      </w:r>
      <w:bookmarkEnd w:id="231"/>
    </w:p>
    <w:p w14:paraId="1C0C6F66" w14:textId="77777777" w:rsidR="000F298B" w:rsidRDefault="000F298B" w:rsidP="000F298B">
      <w:pPr>
        <w:pStyle w:val="berschrift3"/>
      </w:pPr>
      <w:bookmarkStart w:id="232" w:name="_Toc214317373"/>
      <w:r>
        <w:t>19.51</w:t>
      </w:r>
      <w:r>
        <w:tab/>
        <w:t>Rel-19 Enhancements of UE Policy [UEP19]</w:t>
      </w:r>
      <w:bookmarkEnd w:id="232"/>
    </w:p>
    <w:p w14:paraId="20D1616D" w14:textId="77777777" w:rsidR="000F298B" w:rsidRDefault="000F298B" w:rsidP="000F298B">
      <w:pPr>
        <w:pStyle w:val="berschrift3"/>
      </w:pPr>
      <w:bookmarkStart w:id="233" w:name="_Toc214317374"/>
      <w:r>
        <w:t>19.52</w:t>
      </w:r>
      <w:r>
        <w:tab/>
        <w:t>Common API Framework (CAPIF) Phase 3 [CAPIF_Ph3]</w:t>
      </w:r>
      <w:bookmarkEnd w:id="233"/>
    </w:p>
    <w:p w14:paraId="7CA6508D" w14:textId="77777777" w:rsidR="000F298B" w:rsidRDefault="000F298B" w:rsidP="000F298B">
      <w:pPr>
        <w:pStyle w:val="berschrift3"/>
      </w:pPr>
      <w:bookmarkStart w:id="234" w:name="_Toc214317375"/>
      <w:r>
        <w:t>19.53</w:t>
      </w:r>
      <w:r>
        <w:tab/>
        <w:t>CT aspects for enabling MSGin5G Service phase 3 [5GMARCH_Ph3]</w:t>
      </w:r>
      <w:bookmarkEnd w:id="234"/>
    </w:p>
    <w:p w14:paraId="60F0DE9E" w14:textId="77777777" w:rsidR="000F298B" w:rsidRDefault="000F298B" w:rsidP="000F298B">
      <w:pPr>
        <w:pStyle w:val="berschrift3"/>
      </w:pPr>
      <w:bookmarkStart w:id="235" w:name="_Toc214317376"/>
      <w:r>
        <w:t>19.54</w:t>
      </w:r>
      <w:r>
        <w:tab/>
        <w:t>CT aspects of security for mobility over non-3GPP access to avoid full primary authentication [Non3GPPMob_Sec]</w:t>
      </w:r>
      <w:bookmarkEnd w:id="235"/>
    </w:p>
    <w:p w14:paraId="771E66AE" w14:textId="77777777" w:rsidR="000F298B" w:rsidRDefault="000F298B" w:rsidP="000F298B">
      <w:pPr>
        <w:pStyle w:val="berschrift3"/>
      </w:pPr>
      <w:bookmarkStart w:id="236" w:name="_Toc214317377"/>
      <w:r>
        <w:t>19.55</w:t>
      </w:r>
      <w:r>
        <w:tab/>
        <w:t xml:space="preserve">NAS layer overhead reduction for data transfer using CP </w:t>
      </w:r>
      <w:proofErr w:type="spellStart"/>
      <w:r>
        <w:t>CIoT</w:t>
      </w:r>
      <w:proofErr w:type="spellEnd"/>
      <w:r>
        <w:t xml:space="preserve"> [NORDAT_CP]</w:t>
      </w:r>
      <w:bookmarkEnd w:id="236"/>
    </w:p>
    <w:p w14:paraId="58918291" w14:textId="77777777" w:rsidR="000F298B" w:rsidRDefault="000F298B" w:rsidP="000F298B">
      <w:pPr>
        <w:pStyle w:val="berschrift3"/>
      </w:pPr>
      <w:bookmarkStart w:id="237" w:name="_Toc214317378"/>
      <w:r>
        <w:t>19.56</w:t>
      </w:r>
      <w:r>
        <w:tab/>
        <w:t xml:space="preserve">CT Aspects on Deferred 5GC-MT-LR Procedure for Periodic Location Events based </w:t>
      </w:r>
      <w:proofErr w:type="spellStart"/>
      <w:r>
        <w:t>NRPPa</w:t>
      </w:r>
      <w:proofErr w:type="spellEnd"/>
      <w:r>
        <w:t xml:space="preserve"> Periodic Measurement Reports [TEI19_DLPMR]</w:t>
      </w:r>
      <w:bookmarkEnd w:id="237"/>
    </w:p>
    <w:p w14:paraId="0D041996" w14:textId="77777777" w:rsidR="000F298B" w:rsidRDefault="000F298B" w:rsidP="000F298B">
      <w:pPr>
        <w:pStyle w:val="berschrift3"/>
      </w:pPr>
      <w:bookmarkStart w:id="238" w:name="_Toc214317379"/>
      <w:r>
        <w:t>19.57</w:t>
      </w:r>
      <w:r>
        <w:tab/>
        <w:t>Reducing Information Exposure over SBI [</w:t>
      </w:r>
      <w:proofErr w:type="spellStart"/>
      <w:r>
        <w:t>RedInfExp_SBI</w:t>
      </w:r>
      <w:proofErr w:type="spellEnd"/>
      <w:r>
        <w:t>]</w:t>
      </w:r>
      <w:bookmarkEnd w:id="238"/>
    </w:p>
    <w:p w14:paraId="16D24491" w14:textId="77777777" w:rsidR="000F298B" w:rsidRDefault="000F298B" w:rsidP="000F298B">
      <w:pPr>
        <w:pStyle w:val="berschrift3"/>
      </w:pPr>
      <w:bookmarkStart w:id="239" w:name="_Toc214317380"/>
      <w:r>
        <w:t>19.58</w:t>
      </w:r>
      <w:r>
        <w:tab/>
        <w:t>Network Controlled Network Slice Selection [TEI19_SliceSel]</w:t>
      </w:r>
      <w:bookmarkEnd w:id="239"/>
    </w:p>
    <w:p w14:paraId="7A3ED547" w14:textId="77777777" w:rsidR="000F298B" w:rsidRDefault="000F298B" w:rsidP="000F298B">
      <w:pPr>
        <w:pStyle w:val="berschrift3"/>
      </w:pPr>
      <w:bookmarkStart w:id="240" w:name="_Toc214317381"/>
      <w:r>
        <w:t>19.59</w:t>
      </w:r>
      <w:r>
        <w:tab/>
        <w:t>PRU Usage Extension supported by Core Network [TEI19_PRUE]</w:t>
      </w:r>
      <w:bookmarkEnd w:id="240"/>
    </w:p>
    <w:p w14:paraId="4063276F" w14:textId="77777777" w:rsidR="000F298B" w:rsidRDefault="000F298B" w:rsidP="000F298B">
      <w:pPr>
        <w:pStyle w:val="berschrift3"/>
      </w:pPr>
      <w:bookmarkStart w:id="241" w:name="_Toc214317382"/>
      <w:r>
        <w:t>19.60</w:t>
      </w:r>
      <w:r>
        <w:tab/>
        <w:t>Energy Efficiency and Energy Saving [</w:t>
      </w:r>
      <w:proofErr w:type="spellStart"/>
      <w:r>
        <w:t>EnergySys</w:t>
      </w:r>
      <w:proofErr w:type="spellEnd"/>
      <w:r>
        <w:t>]</w:t>
      </w:r>
      <w:bookmarkEnd w:id="241"/>
    </w:p>
    <w:p w14:paraId="2E7FB752" w14:textId="77777777" w:rsidR="000F298B" w:rsidRDefault="000F298B" w:rsidP="000F298B">
      <w:pPr>
        <w:pStyle w:val="berschrift3"/>
      </w:pPr>
      <w:bookmarkStart w:id="242" w:name="_Toc214317383"/>
      <w:r>
        <w:lastRenderedPageBreak/>
        <w:t>19.61</w:t>
      </w:r>
      <w:r>
        <w:tab/>
        <w:t>Support for PWS in Satellite E-UTRAN and Satellite NG-RAN [PWS_NTN]</w:t>
      </w:r>
      <w:bookmarkEnd w:id="242"/>
    </w:p>
    <w:p w14:paraId="028A074C" w14:textId="77777777" w:rsidR="000F298B" w:rsidRDefault="000F298B" w:rsidP="000F298B">
      <w:pPr>
        <w:pStyle w:val="berschrift3"/>
      </w:pPr>
      <w:bookmarkStart w:id="243" w:name="_Toc214317384"/>
      <w:r>
        <w:t>19.62</w:t>
      </w:r>
      <w:r>
        <w:tab/>
        <w:t>CT aspects for application enablement aspects for MMTel [</w:t>
      </w:r>
      <w:proofErr w:type="spellStart"/>
      <w:r>
        <w:t>MMTel_App</w:t>
      </w:r>
      <w:proofErr w:type="spellEnd"/>
      <w:r>
        <w:t>]</w:t>
      </w:r>
      <w:bookmarkEnd w:id="243"/>
    </w:p>
    <w:p w14:paraId="223B54E5" w14:textId="77777777" w:rsidR="000F298B" w:rsidRDefault="000F298B" w:rsidP="000F298B">
      <w:pPr>
        <w:pStyle w:val="berschrift3"/>
      </w:pPr>
      <w:bookmarkStart w:id="244" w:name="_Toc214317385"/>
      <w:r>
        <w:t>19.63</w:t>
      </w:r>
      <w:r>
        <w:tab/>
        <w:t>CT aspects of Rel-19 Application Data Analytics Enablement Service [TEI19_ADAES]</w:t>
      </w:r>
      <w:bookmarkEnd w:id="244"/>
    </w:p>
    <w:p w14:paraId="5464E487" w14:textId="77777777" w:rsidR="000F298B" w:rsidRDefault="000F298B" w:rsidP="000F298B">
      <w:pPr>
        <w:pStyle w:val="berschrift3"/>
      </w:pPr>
      <w:bookmarkStart w:id="245" w:name="_Toc214317386"/>
      <w:r>
        <w:t>19.64</w:t>
      </w:r>
      <w:r>
        <w:tab/>
        <w:t>Rel-19 Enhancements of SM Policy [SMPC19]</w:t>
      </w:r>
      <w:bookmarkEnd w:id="245"/>
    </w:p>
    <w:p w14:paraId="3A571C0B" w14:textId="77777777" w:rsidR="000F298B" w:rsidRDefault="000F298B" w:rsidP="000F298B">
      <w:pPr>
        <w:pStyle w:val="berschrift3"/>
      </w:pPr>
      <w:bookmarkStart w:id="246" w:name="_Toc214317387"/>
      <w:r>
        <w:t>19.65</w:t>
      </w:r>
      <w:r>
        <w:tab/>
        <w:t>CT Aspects for IP Domain usage [IPD]</w:t>
      </w:r>
      <w:bookmarkEnd w:id="246"/>
    </w:p>
    <w:p w14:paraId="15AD0153" w14:textId="77777777" w:rsidR="000F298B" w:rsidRDefault="000F298B" w:rsidP="000F298B">
      <w:pPr>
        <w:pStyle w:val="berschrift3"/>
      </w:pPr>
      <w:bookmarkStart w:id="247" w:name="_Toc214317388"/>
      <w:r>
        <w:t>19.66</w:t>
      </w:r>
      <w:r>
        <w:tab/>
        <w:t xml:space="preserve">CT aspects of </w:t>
      </w:r>
      <w:proofErr w:type="spellStart"/>
      <w:r>
        <w:t>UEId</w:t>
      </w:r>
      <w:proofErr w:type="spellEnd"/>
      <w:r>
        <w:t xml:space="preserve"> Service API support for MSISDN Verification operation [TEI19_MVOSNS]</w:t>
      </w:r>
      <w:bookmarkEnd w:id="247"/>
    </w:p>
    <w:p w14:paraId="2FD9E652" w14:textId="77777777" w:rsidR="000F298B" w:rsidRDefault="000F298B" w:rsidP="000F298B">
      <w:pPr>
        <w:pStyle w:val="berschrift3"/>
      </w:pPr>
      <w:bookmarkStart w:id="248" w:name="_Toc214317389"/>
      <w:r>
        <w:t>19.67</w:t>
      </w:r>
      <w:r>
        <w:tab/>
        <w:t>IMS Disaster Prevention and Restoration Enhancement [IMS_RES-CT]</w:t>
      </w:r>
      <w:bookmarkEnd w:id="248"/>
    </w:p>
    <w:p w14:paraId="36E6BB7C" w14:textId="77777777" w:rsidR="000F298B" w:rsidRDefault="000F298B" w:rsidP="000F298B">
      <w:pPr>
        <w:pStyle w:val="berschrift3"/>
      </w:pPr>
      <w:bookmarkStart w:id="249" w:name="_Toc214317390"/>
      <w:r>
        <w:t>19.68</w:t>
      </w:r>
      <w:r>
        <w:tab/>
        <w:t>CT aspects on Advanced Media Delivery [AMD_PRO-MED-CT]</w:t>
      </w:r>
      <w:bookmarkEnd w:id="249"/>
    </w:p>
    <w:p w14:paraId="1559DF57" w14:textId="77777777" w:rsidR="000F298B" w:rsidRDefault="000F298B" w:rsidP="000F298B">
      <w:pPr>
        <w:pStyle w:val="berschrift3"/>
      </w:pPr>
      <w:bookmarkStart w:id="250" w:name="_Toc214317391"/>
      <w:r>
        <w:t>19.69</w:t>
      </w:r>
      <w:r>
        <w:tab/>
        <w:t>CT aspects for ATSSS Rule Provisioning via 3GPP access connected to EPC [TEI19_ARP3E-CT]</w:t>
      </w:r>
      <w:bookmarkEnd w:id="250"/>
    </w:p>
    <w:p w14:paraId="47E6668B" w14:textId="77777777" w:rsidR="000F298B" w:rsidRDefault="000F298B" w:rsidP="000F298B">
      <w:pPr>
        <w:pStyle w:val="berschrift3"/>
      </w:pPr>
      <w:bookmarkStart w:id="251" w:name="_Toc214317392"/>
      <w:r>
        <w:t>19.70</w:t>
      </w:r>
      <w:r>
        <w:tab/>
        <w:t>CT aspects of Architecture support of Ambient power-enabled Internet of Things [</w:t>
      </w:r>
      <w:proofErr w:type="spellStart"/>
      <w:r>
        <w:t>AmbientIoT</w:t>
      </w:r>
      <w:proofErr w:type="spellEnd"/>
      <w:r>
        <w:t>-CT]</w:t>
      </w:r>
      <w:bookmarkEnd w:id="251"/>
    </w:p>
    <w:p w14:paraId="202F8075" w14:textId="77777777" w:rsidR="000F298B" w:rsidRDefault="000F298B" w:rsidP="000F298B">
      <w:pPr>
        <w:pStyle w:val="berschrift3"/>
      </w:pPr>
      <w:bookmarkStart w:id="252" w:name="_Toc214317393"/>
      <w:r>
        <w:t>19.71</w:t>
      </w:r>
      <w:r>
        <w:tab/>
        <w:t>Harmonization of test case definitions for cross-RAT usability [</w:t>
      </w:r>
      <w:proofErr w:type="spellStart"/>
      <w:r>
        <w:t>TestHarmon_CrossRAT</w:t>
      </w:r>
      <w:proofErr w:type="spellEnd"/>
      <w:r>
        <w:t>]</w:t>
      </w:r>
      <w:bookmarkEnd w:id="252"/>
    </w:p>
    <w:p w14:paraId="48E39C0B" w14:textId="77777777" w:rsidR="000F298B" w:rsidRDefault="000F298B" w:rsidP="000F298B">
      <w:pPr>
        <w:pStyle w:val="berschrift3"/>
      </w:pPr>
      <w:bookmarkStart w:id="253" w:name="_Toc214317394"/>
      <w:r>
        <w:t>19.72</w:t>
      </w:r>
      <w:r>
        <w:tab/>
        <w:t>CT aspects of MINT support in EPS for 5G-only national roaming UE [MINT_Ph2]</w:t>
      </w:r>
      <w:bookmarkEnd w:id="253"/>
    </w:p>
    <w:p w14:paraId="41F56257" w14:textId="77777777" w:rsidR="000F298B" w:rsidRDefault="000F298B" w:rsidP="000F298B">
      <w:pPr>
        <w:pStyle w:val="berschrift3"/>
      </w:pPr>
      <w:bookmarkStart w:id="254" w:name="_Toc214317395"/>
      <w:r>
        <w:t>19.73</w:t>
      </w:r>
      <w:r>
        <w:tab/>
        <w:t>Any other Rel-19 Work item or Study item</w:t>
      </w:r>
      <w:bookmarkEnd w:id="254"/>
    </w:p>
    <w:p w14:paraId="7E335672" w14:textId="77777777" w:rsidR="000F298B" w:rsidRDefault="000F298B" w:rsidP="000F298B">
      <w:pPr>
        <w:pStyle w:val="berschrift2"/>
      </w:pPr>
      <w:bookmarkStart w:id="255" w:name="_Toc214317396"/>
      <w:r>
        <w:t>20</w:t>
      </w:r>
      <w:r>
        <w:tab/>
        <w:t>Specification in TSG-CT domain</w:t>
      </w:r>
      <w:bookmarkEnd w:id="255"/>
    </w:p>
    <w:p w14:paraId="3F75A122" w14:textId="77777777" w:rsidR="000F298B" w:rsidRDefault="000F298B" w:rsidP="000F298B">
      <w:pPr>
        <w:pStyle w:val="berschrift3"/>
      </w:pPr>
      <w:bookmarkStart w:id="256" w:name="_Toc214317397"/>
      <w:r>
        <w:t>20.1</w:t>
      </w:r>
      <w:r>
        <w:tab/>
        <w:t>Specification status</w:t>
      </w:r>
      <w:bookmarkEnd w:id="256"/>
    </w:p>
    <w:p w14:paraId="09F74710" w14:textId="77777777" w:rsidR="000F298B" w:rsidRDefault="000F298B" w:rsidP="000F298B">
      <w:pPr>
        <w:pStyle w:val="berschrift3"/>
      </w:pPr>
      <w:bookmarkStart w:id="257" w:name="_Toc214317398"/>
      <w:r>
        <w:t>20.2</w:t>
      </w:r>
      <w:r>
        <w:tab/>
        <w:t>3GPP TS/TR for information</w:t>
      </w:r>
      <w:bookmarkEnd w:id="257"/>
    </w:p>
    <w:p w14:paraId="08BF4974" w14:textId="77777777" w:rsidR="000F298B" w:rsidRDefault="000F298B" w:rsidP="000F298B">
      <w:pPr>
        <w:pStyle w:val="berschrift3"/>
      </w:pPr>
      <w:bookmarkStart w:id="258" w:name="_Toc214317399"/>
      <w:r>
        <w:t>20.3</w:t>
      </w:r>
      <w:r>
        <w:tab/>
        <w:t>3GPP TS/TR for approval</w:t>
      </w:r>
      <w:bookmarkEnd w:id="258"/>
    </w:p>
    <w:p w14:paraId="1435BC28" w14:textId="77777777" w:rsidR="000F298B" w:rsidRDefault="000F298B" w:rsidP="000F298B">
      <w:pPr>
        <w:pStyle w:val="berschrift2"/>
      </w:pPr>
      <w:bookmarkStart w:id="259" w:name="_Toc214317400"/>
      <w:r>
        <w:t>21</w:t>
      </w:r>
      <w:r>
        <w:tab/>
        <w:t>TSG CT work organization</w:t>
      </w:r>
      <w:bookmarkEnd w:id="259"/>
    </w:p>
    <w:p w14:paraId="05B6E328" w14:textId="77777777" w:rsidR="000F298B" w:rsidRDefault="000F298B" w:rsidP="000F298B">
      <w:pPr>
        <w:pStyle w:val="berschrift3"/>
      </w:pPr>
      <w:bookmarkStart w:id="260" w:name="_Toc214317401"/>
      <w:r>
        <w:lastRenderedPageBreak/>
        <w:t>21.1</w:t>
      </w:r>
      <w:r>
        <w:tab/>
        <w:t>Election of CT6-officials</w:t>
      </w:r>
      <w:bookmarkEnd w:id="260"/>
    </w:p>
    <w:p w14:paraId="5D8CA8C9" w14:textId="77777777" w:rsidR="000F298B" w:rsidRDefault="000F298B" w:rsidP="000F298B">
      <w:pPr>
        <w:pStyle w:val="berschrift3"/>
      </w:pPr>
      <w:bookmarkStart w:id="261" w:name="_Toc214317402"/>
      <w:r>
        <w:t>21.2</w:t>
      </w:r>
      <w:r>
        <w:tab/>
        <w:t>Principles for work organization within CT</w:t>
      </w:r>
      <w:bookmarkEnd w:id="261"/>
    </w:p>
    <w:p w14:paraId="4A867E89" w14:textId="77777777" w:rsidR="000F298B" w:rsidRDefault="000F298B" w:rsidP="000F298B">
      <w:pPr>
        <w:pStyle w:val="berschrift3"/>
      </w:pPr>
      <w:bookmarkStart w:id="262" w:name="_Toc214317403"/>
      <w:r>
        <w:t>21.3</w:t>
      </w:r>
      <w:r>
        <w:tab/>
        <w:t>Terms of Reference</w:t>
      </w:r>
      <w:bookmarkEnd w:id="262"/>
    </w:p>
    <w:p w14:paraId="3A6C7601" w14:textId="2B618B4B" w:rsidR="000F298B" w:rsidRDefault="000F298B" w:rsidP="000F298B">
      <w:pPr>
        <w:rPr>
          <w:rFonts w:ascii="Arial" w:hAnsi="Arial" w:cs="Arial"/>
          <w:b/>
          <w:sz w:val="24"/>
        </w:rPr>
      </w:pPr>
      <w:r>
        <w:rPr>
          <w:rFonts w:ascii="Arial" w:hAnsi="Arial" w:cs="Arial"/>
          <w:b/>
          <w:color w:val="0000FF"/>
          <w:sz w:val="24"/>
        </w:rPr>
        <w:t>C6-250438</w:t>
      </w:r>
      <w:r>
        <w:rPr>
          <w:rFonts w:ascii="Arial" w:hAnsi="Arial" w:cs="Arial"/>
          <w:b/>
          <w:color w:val="0000FF"/>
          <w:sz w:val="24"/>
        </w:rPr>
        <w:tab/>
      </w:r>
      <w:r>
        <w:rPr>
          <w:rFonts w:ascii="Arial" w:hAnsi="Arial" w:cs="Arial"/>
          <w:b/>
          <w:sz w:val="24"/>
        </w:rPr>
        <w:t>Update of Terms of Reference for CT6</w:t>
      </w:r>
    </w:p>
    <w:p w14:paraId="31A7A6B2" w14:textId="77777777" w:rsidR="000F298B" w:rsidRDefault="000F298B" w:rsidP="000F298B">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Discussion</w:t>
      </w:r>
      <w:r>
        <w:rPr>
          <w:i/>
        </w:rPr>
        <w:br/>
      </w:r>
      <w:r>
        <w:rPr>
          <w:i/>
        </w:rPr>
        <w:tab/>
      </w:r>
      <w:r>
        <w:rPr>
          <w:i/>
        </w:rPr>
        <w:tab/>
      </w:r>
      <w:r>
        <w:rPr>
          <w:i/>
        </w:rPr>
        <w:tab/>
      </w:r>
      <w:r>
        <w:rPr>
          <w:i/>
        </w:rPr>
        <w:tab/>
      </w:r>
      <w:r>
        <w:rPr>
          <w:i/>
        </w:rPr>
        <w:tab/>
        <w:t>Source: IDEMIA</w:t>
      </w:r>
    </w:p>
    <w:p w14:paraId="2C010077"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C6-250507</w:t>
      </w:r>
      <w:r>
        <w:rPr>
          <w:color w:val="993300"/>
          <w:u w:val="single"/>
        </w:rPr>
        <w:t>.</w:t>
      </w:r>
    </w:p>
    <w:p w14:paraId="4EB8E85E" w14:textId="0088F084" w:rsidR="000F298B" w:rsidRDefault="000F298B" w:rsidP="000F298B">
      <w:pPr>
        <w:rPr>
          <w:rFonts w:ascii="Arial" w:hAnsi="Arial" w:cs="Arial"/>
          <w:b/>
          <w:sz w:val="24"/>
        </w:rPr>
      </w:pPr>
      <w:r>
        <w:rPr>
          <w:rFonts w:ascii="Arial" w:hAnsi="Arial" w:cs="Arial"/>
          <w:b/>
          <w:color w:val="0000FF"/>
          <w:sz w:val="24"/>
        </w:rPr>
        <w:t>C6-250507</w:t>
      </w:r>
      <w:r>
        <w:rPr>
          <w:rFonts w:ascii="Arial" w:hAnsi="Arial" w:cs="Arial"/>
          <w:b/>
          <w:color w:val="0000FF"/>
          <w:sz w:val="24"/>
        </w:rPr>
        <w:tab/>
      </w:r>
      <w:r>
        <w:rPr>
          <w:rFonts w:ascii="Arial" w:hAnsi="Arial" w:cs="Arial"/>
          <w:b/>
          <w:sz w:val="24"/>
        </w:rPr>
        <w:t>Update of Terms of Reference for CT6</w:t>
      </w:r>
    </w:p>
    <w:p w14:paraId="0CF4E5CC" w14:textId="77777777" w:rsidR="000F298B" w:rsidRDefault="000F298B" w:rsidP="000F298B">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Discussion</w:t>
      </w:r>
      <w:r>
        <w:rPr>
          <w:i/>
        </w:rPr>
        <w:br/>
      </w:r>
      <w:r>
        <w:rPr>
          <w:i/>
        </w:rPr>
        <w:tab/>
      </w:r>
      <w:r>
        <w:rPr>
          <w:i/>
        </w:rPr>
        <w:tab/>
      </w:r>
      <w:r>
        <w:rPr>
          <w:i/>
        </w:rPr>
        <w:tab/>
      </w:r>
      <w:r>
        <w:rPr>
          <w:i/>
        </w:rPr>
        <w:tab/>
      </w:r>
      <w:r>
        <w:rPr>
          <w:i/>
        </w:rPr>
        <w:tab/>
        <w:t>Source: IDEMIA</w:t>
      </w:r>
    </w:p>
    <w:p w14:paraId="612B9FA6" w14:textId="77777777" w:rsidR="000F298B" w:rsidRDefault="000F298B" w:rsidP="000F298B">
      <w:pPr>
        <w:rPr>
          <w:color w:val="808080"/>
        </w:rPr>
      </w:pPr>
      <w:r>
        <w:rPr>
          <w:color w:val="808080"/>
        </w:rPr>
        <w:t>(Replaces C6-250438)</w:t>
      </w:r>
    </w:p>
    <w:p w14:paraId="3A27D7E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6B2C9" w14:textId="77777777" w:rsidR="000F298B" w:rsidRDefault="000F298B" w:rsidP="000F298B">
      <w:pPr>
        <w:pStyle w:val="berschrift3"/>
      </w:pPr>
      <w:bookmarkStart w:id="263" w:name="_Toc214317404"/>
      <w:r>
        <w:t>21.4</w:t>
      </w:r>
      <w:r>
        <w:tab/>
        <w:t>Support Arrangements</w:t>
      </w:r>
      <w:bookmarkEnd w:id="263"/>
    </w:p>
    <w:p w14:paraId="3FA37DA8" w14:textId="77777777" w:rsidR="000F298B" w:rsidRDefault="000F298B" w:rsidP="000F298B">
      <w:pPr>
        <w:pStyle w:val="berschrift3"/>
      </w:pPr>
      <w:bookmarkStart w:id="264" w:name="_Toc214317405"/>
      <w:r>
        <w:t>21.5</w:t>
      </w:r>
      <w:r>
        <w:tab/>
        <w:t>Working methods</w:t>
      </w:r>
      <w:bookmarkEnd w:id="264"/>
    </w:p>
    <w:p w14:paraId="0788321C" w14:textId="77777777" w:rsidR="000F298B" w:rsidRDefault="000F298B" w:rsidP="000F298B">
      <w:pPr>
        <w:pStyle w:val="berschrift3"/>
      </w:pPr>
      <w:bookmarkStart w:id="265" w:name="_Toc214317406"/>
      <w:r>
        <w:t>21.6</w:t>
      </w:r>
      <w:r>
        <w:tab/>
        <w:t>Future Meeting Schedule</w:t>
      </w:r>
      <w:bookmarkEnd w:id="265"/>
    </w:p>
    <w:p w14:paraId="5BD518A9" w14:textId="149BEEF4" w:rsidR="000F298B" w:rsidRDefault="000F298B" w:rsidP="000F298B">
      <w:pPr>
        <w:rPr>
          <w:rFonts w:ascii="Arial" w:hAnsi="Arial" w:cs="Arial"/>
          <w:b/>
          <w:sz w:val="24"/>
        </w:rPr>
      </w:pPr>
      <w:r>
        <w:rPr>
          <w:rFonts w:ascii="Arial" w:hAnsi="Arial" w:cs="Arial"/>
          <w:b/>
          <w:color w:val="0000FF"/>
          <w:sz w:val="24"/>
        </w:rPr>
        <w:t>C6-250409</w:t>
      </w:r>
      <w:r>
        <w:rPr>
          <w:rFonts w:ascii="Arial" w:hAnsi="Arial" w:cs="Arial"/>
          <w:b/>
          <w:color w:val="0000FF"/>
          <w:sz w:val="24"/>
        </w:rPr>
        <w:tab/>
      </w:r>
      <w:r>
        <w:rPr>
          <w:rFonts w:ascii="Arial" w:hAnsi="Arial" w:cs="Arial"/>
          <w:b/>
          <w:sz w:val="24"/>
        </w:rPr>
        <w:t>Meetings schedule</w:t>
      </w:r>
    </w:p>
    <w:p w14:paraId="1DBF496F"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4E2B0C50"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C6-250410</w:t>
      </w:r>
      <w:r>
        <w:rPr>
          <w:color w:val="993300"/>
          <w:u w:val="single"/>
        </w:rPr>
        <w:t>.</w:t>
      </w:r>
    </w:p>
    <w:p w14:paraId="2B5B20C3" w14:textId="0B109900" w:rsidR="000F298B" w:rsidRDefault="000F298B" w:rsidP="000F298B">
      <w:pPr>
        <w:rPr>
          <w:rFonts w:ascii="Arial" w:hAnsi="Arial" w:cs="Arial"/>
          <w:b/>
          <w:sz w:val="24"/>
        </w:rPr>
      </w:pPr>
      <w:r>
        <w:rPr>
          <w:rFonts w:ascii="Arial" w:hAnsi="Arial" w:cs="Arial"/>
          <w:b/>
          <w:color w:val="0000FF"/>
          <w:sz w:val="24"/>
        </w:rPr>
        <w:t>C6-250410</w:t>
      </w:r>
      <w:r>
        <w:rPr>
          <w:rFonts w:ascii="Arial" w:hAnsi="Arial" w:cs="Arial"/>
          <w:b/>
          <w:color w:val="0000FF"/>
          <w:sz w:val="24"/>
        </w:rPr>
        <w:tab/>
      </w:r>
      <w:r>
        <w:rPr>
          <w:rFonts w:ascii="Arial" w:hAnsi="Arial" w:cs="Arial"/>
          <w:b/>
          <w:sz w:val="24"/>
        </w:rPr>
        <w:t>Updated meetings schedule</w:t>
      </w:r>
    </w:p>
    <w:p w14:paraId="3C7FA282"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4F4601D8"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008F7" w14:textId="77777777" w:rsidR="000F298B" w:rsidRDefault="000F298B" w:rsidP="000F298B">
      <w:pPr>
        <w:pStyle w:val="berschrift3"/>
      </w:pPr>
      <w:bookmarkStart w:id="266" w:name="_Toc214317407"/>
      <w:r>
        <w:t>21.7</w:t>
      </w:r>
      <w:r>
        <w:tab/>
        <w:t>Future Releases and time planning</w:t>
      </w:r>
      <w:bookmarkEnd w:id="266"/>
    </w:p>
    <w:p w14:paraId="398D68D1" w14:textId="77777777" w:rsidR="000F298B" w:rsidRDefault="000F298B" w:rsidP="000F298B">
      <w:pPr>
        <w:pStyle w:val="berschrift2"/>
      </w:pPr>
      <w:bookmarkStart w:id="267" w:name="_Toc214317408"/>
      <w:r>
        <w:t>22</w:t>
      </w:r>
      <w:r>
        <w:tab/>
        <w:t>Review of 3GPP CT6 Work Plan</w:t>
      </w:r>
      <w:bookmarkEnd w:id="267"/>
    </w:p>
    <w:p w14:paraId="6A7354AB" w14:textId="0638DA2D" w:rsidR="000F298B" w:rsidRDefault="000F298B" w:rsidP="000F298B">
      <w:pPr>
        <w:rPr>
          <w:rFonts w:ascii="Arial" w:hAnsi="Arial" w:cs="Arial"/>
          <w:b/>
          <w:sz w:val="24"/>
        </w:rPr>
      </w:pPr>
      <w:r>
        <w:rPr>
          <w:rFonts w:ascii="Arial" w:hAnsi="Arial" w:cs="Arial"/>
          <w:b/>
          <w:color w:val="0000FF"/>
          <w:sz w:val="24"/>
        </w:rPr>
        <w:t>C6-250407</w:t>
      </w:r>
      <w:r>
        <w:rPr>
          <w:rFonts w:ascii="Arial" w:hAnsi="Arial" w:cs="Arial"/>
          <w:b/>
          <w:color w:val="0000FF"/>
          <w:sz w:val="24"/>
        </w:rPr>
        <w:tab/>
      </w:r>
      <w:r>
        <w:rPr>
          <w:rFonts w:ascii="Arial" w:hAnsi="Arial" w:cs="Arial"/>
          <w:b/>
          <w:sz w:val="24"/>
        </w:rPr>
        <w:t>Status of CT6 work items, specifications and rapporteurs before CT6 meeting</w:t>
      </w:r>
    </w:p>
    <w:p w14:paraId="7F61B36F"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0BC34CDB"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C6-250408</w:t>
      </w:r>
      <w:r>
        <w:rPr>
          <w:color w:val="993300"/>
          <w:u w:val="single"/>
        </w:rPr>
        <w:t>.</w:t>
      </w:r>
    </w:p>
    <w:p w14:paraId="53F9B9F2" w14:textId="63532D62" w:rsidR="000F298B" w:rsidRDefault="000F298B" w:rsidP="000F298B">
      <w:pPr>
        <w:rPr>
          <w:rFonts w:ascii="Arial" w:hAnsi="Arial" w:cs="Arial"/>
          <w:b/>
          <w:sz w:val="24"/>
        </w:rPr>
      </w:pPr>
      <w:r>
        <w:rPr>
          <w:rFonts w:ascii="Arial" w:hAnsi="Arial" w:cs="Arial"/>
          <w:b/>
          <w:color w:val="0000FF"/>
          <w:sz w:val="24"/>
        </w:rPr>
        <w:t>C6-250408</w:t>
      </w:r>
      <w:r>
        <w:rPr>
          <w:rFonts w:ascii="Arial" w:hAnsi="Arial" w:cs="Arial"/>
          <w:b/>
          <w:color w:val="0000FF"/>
          <w:sz w:val="24"/>
        </w:rPr>
        <w:tab/>
      </w:r>
      <w:r>
        <w:rPr>
          <w:rFonts w:ascii="Arial" w:hAnsi="Arial" w:cs="Arial"/>
          <w:b/>
          <w:sz w:val="24"/>
        </w:rPr>
        <w:t>Status of CT6 work items, specifications and rapporteurs after CT6 meeting</w:t>
      </w:r>
    </w:p>
    <w:p w14:paraId="71944EB3" w14:textId="77777777" w:rsidR="000F298B" w:rsidRDefault="000F298B" w:rsidP="000F298B">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6F72C892"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20CB9" w14:textId="77777777" w:rsidR="000F298B" w:rsidRDefault="000F298B" w:rsidP="000F298B">
      <w:pPr>
        <w:pStyle w:val="berschrift2"/>
      </w:pPr>
      <w:bookmarkStart w:id="268" w:name="_Toc214317409"/>
      <w:r>
        <w:t>23</w:t>
      </w:r>
      <w:r>
        <w:tab/>
        <w:t>Any other business</w:t>
      </w:r>
      <w:bookmarkEnd w:id="268"/>
    </w:p>
    <w:p w14:paraId="7413DE80" w14:textId="77777777" w:rsidR="000F298B" w:rsidRDefault="000F298B" w:rsidP="000F298B">
      <w:pPr>
        <w:pStyle w:val="berschrift3"/>
      </w:pPr>
      <w:bookmarkStart w:id="269" w:name="_Toc214317410"/>
      <w:r>
        <w:t>23.1</w:t>
      </w:r>
      <w:r>
        <w:tab/>
        <w:t>Report of ETSI SCP activity and review of approved ETSI TC SCP change requests</w:t>
      </w:r>
      <w:bookmarkEnd w:id="269"/>
    </w:p>
    <w:p w14:paraId="04C1DAC8" w14:textId="22CFC831" w:rsidR="000F298B" w:rsidRDefault="000F298B" w:rsidP="000F298B">
      <w:pPr>
        <w:rPr>
          <w:rFonts w:ascii="Arial" w:hAnsi="Arial" w:cs="Arial"/>
          <w:b/>
          <w:sz w:val="24"/>
        </w:rPr>
      </w:pPr>
      <w:r>
        <w:rPr>
          <w:rFonts w:ascii="Arial" w:hAnsi="Arial" w:cs="Arial"/>
          <w:b/>
          <w:color w:val="0000FF"/>
          <w:sz w:val="24"/>
        </w:rPr>
        <w:t>C6-250412</w:t>
      </w:r>
      <w:r>
        <w:rPr>
          <w:rFonts w:ascii="Arial" w:hAnsi="Arial" w:cs="Arial"/>
          <w:b/>
          <w:color w:val="0000FF"/>
          <w:sz w:val="24"/>
        </w:rPr>
        <w:tab/>
      </w:r>
      <w:r>
        <w:rPr>
          <w:rFonts w:ascii="Arial" w:hAnsi="Arial" w:cs="Arial"/>
          <w:b/>
          <w:sz w:val="24"/>
        </w:rPr>
        <w:t>Status report of SCP activities</w:t>
      </w:r>
    </w:p>
    <w:p w14:paraId="36104EA8" w14:textId="77777777" w:rsidR="000F298B" w:rsidRDefault="000F298B" w:rsidP="000F298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56764125" w14:textId="77777777" w:rsidR="000F298B" w:rsidRDefault="000F298B" w:rsidP="000F29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63CB4" w14:textId="77777777" w:rsidR="000F298B" w:rsidRDefault="000F298B" w:rsidP="000F298B">
      <w:pPr>
        <w:pStyle w:val="berschrift3"/>
      </w:pPr>
      <w:bookmarkStart w:id="270" w:name="_Toc214317411"/>
      <w:r>
        <w:t>23.2</w:t>
      </w:r>
      <w:r>
        <w:tab/>
        <w:t>Update of references to ETSI specifications</w:t>
      </w:r>
      <w:bookmarkEnd w:id="270"/>
    </w:p>
    <w:p w14:paraId="0219AF9E" w14:textId="77777777" w:rsidR="000F298B" w:rsidRDefault="000F298B" w:rsidP="000F298B">
      <w:pPr>
        <w:pStyle w:val="berschrift2"/>
      </w:pPr>
      <w:bookmarkStart w:id="271" w:name="_Toc214317412"/>
      <w:r>
        <w:t>24</w:t>
      </w:r>
      <w:r>
        <w:tab/>
        <w:t>Close of Meeting</w:t>
      </w:r>
      <w:bookmarkEnd w:id="271"/>
    </w:p>
    <w:p w14:paraId="64794C57" w14:textId="77777777" w:rsidR="000F298B" w:rsidRDefault="000F298B" w:rsidP="000F298B">
      <w:r>
        <w:t>The meeting was closed at 14:00 local time on Friday at the discretion of CT6 Chairman.</w:t>
      </w:r>
    </w:p>
    <w:p w14:paraId="1B91A5BF" w14:textId="77777777" w:rsidR="00BB1E63" w:rsidRPr="00BB1E63" w:rsidRDefault="00BB1E63" w:rsidP="00BB1E63">
      <w:pPr>
        <w:pStyle w:val="berschrift2"/>
      </w:pPr>
      <w:r>
        <w:br w:type="page"/>
      </w:r>
      <w:bookmarkStart w:id="272" w:name="_Toc214317413"/>
      <w:r w:rsidRPr="00BB1E63">
        <w:lastRenderedPageBreak/>
        <w:t>Annex A: Contribution documents and status</w:t>
      </w:r>
      <w:bookmarkEnd w:id="272"/>
    </w:p>
    <w:p w14:paraId="3D90541F" w14:textId="77777777" w:rsidR="00BB1E63" w:rsidRPr="00BB1E63" w:rsidRDefault="00BB1E63" w:rsidP="00BB1E63">
      <w:pPr>
        <w:pStyle w:val="berschrift3"/>
      </w:pPr>
      <w:bookmarkStart w:id="273" w:name="_Toc214317414"/>
      <w:r w:rsidRPr="00BB1E63">
        <w:t xml:space="preserve">A1: List of </w:t>
      </w:r>
      <w:proofErr w:type="spellStart"/>
      <w:r w:rsidRPr="00BB1E63">
        <w:t>TDocs</w:t>
      </w:r>
      <w:bookmarkEnd w:id="273"/>
      <w:proofErr w:type="spellEnd"/>
    </w:p>
    <w:p w14:paraId="64F80AE4" w14:textId="77777777" w:rsidR="00BB1E63" w:rsidRPr="00BB1E63" w:rsidRDefault="00BB1E63" w:rsidP="00BB1E63">
      <w:pPr>
        <w:rPr>
          <w:b/>
        </w:rPr>
      </w:pPr>
    </w:p>
    <w:tbl>
      <w:tblPr>
        <w:tblStyle w:val="Tabellenraster"/>
        <w:tblW w:w="0" w:type="auto"/>
        <w:tblLook w:val="04A0" w:firstRow="1" w:lastRow="0" w:firstColumn="1" w:lastColumn="0" w:noHBand="0" w:noVBand="1"/>
      </w:tblPr>
      <w:tblGrid>
        <w:gridCol w:w="1097"/>
        <w:gridCol w:w="3326"/>
        <w:gridCol w:w="2034"/>
        <w:gridCol w:w="1072"/>
        <w:gridCol w:w="987"/>
        <w:gridCol w:w="1113"/>
      </w:tblGrid>
      <w:tr w:rsidR="00BB1E63" w:rsidRPr="00BB1E63" w14:paraId="609BB48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AC6C0AB"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5DA32EA" w14:textId="77777777" w:rsidR="00BB1E63" w:rsidRPr="00BB1E63" w:rsidRDefault="00BB1E63" w:rsidP="00BB1E63">
            <w:pPr>
              <w:rPr>
                <w:b/>
              </w:rPr>
            </w:pPr>
            <w:r w:rsidRPr="00BB1E63">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EE03032" w14:textId="77777777" w:rsidR="00BB1E63" w:rsidRPr="00BB1E63" w:rsidRDefault="00BB1E63" w:rsidP="00BB1E63">
            <w:pPr>
              <w:rPr>
                <w:b/>
              </w:rPr>
            </w:pPr>
            <w:r w:rsidRPr="00BB1E63">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69A5CB4C" w14:textId="77777777" w:rsidR="00BB1E63" w:rsidRPr="00BB1E63" w:rsidRDefault="00BB1E63" w:rsidP="00BB1E63">
            <w:pPr>
              <w:rPr>
                <w:b/>
              </w:rPr>
            </w:pPr>
            <w:r w:rsidRPr="00BB1E63">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18751A59" w14:textId="77777777" w:rsidR="00BB1E63" w:rsidRPr="00BB1E63" w:rsidRDefault="00BB1E63" w:rsidP="00BB1E63">
            <w:pPr>
              <w:rPr>
                <w:b/>
              </w:rPr>
            </w:pPr>
            <w:r w:rsidRPr="00BB1E63">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5F8085D9" w14:textId="77777777" w:rsidR="00BB1E63" w:rsidRPr="00BB1E63" w:rsidRDefault="00BB1E63" w:rsidP="00BB1E63">
            <w:pPr>
              <w:rPr>
                <w:b/>
              </w:rPr>
            </w:pPr>
            <w:r w:rsidRPr="00BB1E63">
              <w:rPr>
                <w:b/>
              </w:rPr>
              <w:t>Replaced by</w:t>
            </w:r>
          </w:p>
        </w:tc>
      </w:tr>
      <w:tr w:rsidR="00BB1E63" w:rsidRPr="00BB1E63" w14:paraId="42E6928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06A02C0" w14:textId="77777777" w:rsidR="00BB1E63" w:rsidRPr="00BB1E63" w:rsidRDefault="00BB1E63" w:rsidP="00BB1E63">
            <w:r w:rsidRPr="00BB1E63">
              <w:t>C6-250401</w:t>
            </w:r>
          </w:p>
        </w:tc>
        <w:tc>
          <w:tcPr>
            <w:tcW w:w="0" w:type="auto"/>
            <w:tcBorders>
              <w:top w:val="single" w:sz="4" w:space="0" w:color="auto"/>
              <w:left w:val="single" w:sz="4" w:space="0" w:color="auto"/>
              <w:bottom w:val="single" w:sz="4" w:space="0" w:color="auto"/>
              <w:right w:val="single" w:sz="4" w:space="0" w:color="auto"/>
            </w:tcBorders>
            <w:hideMark/>
          </w:tcPr>
          <w:p w14:paraId="0DF859D1" w14:textId="77777777" w:rsidR="00BB1E63" w:rsidRPr="00BB1E63" w:rsidRDefault="00BB1E63" w:rsidP="00BB1E63">
            <w:r w:rsidRPr="00BB1E63">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0B9A6725" w14:textId="77777777" w:rsidR="00BB1E63" w:rsidRPr="00BB1E63" w:rsidRDefault="00BB1E63" w:rsidP="00BB1E63">
            <w:r w:rsidRPr="00BB1E63">
              <w:t>CT6 Chairman</w:t>
            </w:r>
          </w:p>
        </w:tc>
        <w:tc>
          <w:tcPr>
            <w:tcW w:w="0" w:type="auto"/>
            <w:tcBorders>
              <w:top w:val="single" w:sz="4" w:space="0" w:color="auto"/>
              <w:left w:val="single" w:sz="4" w:space="0" w:color="auto"/>
              <w:bottom w:val="single" w:sz="4" w:space="0" w:color="auto"/>
              <w:right w:val="single" w:sz="4" w:space="0" w:color="auto"/>
            </w:tcBorders>
            <w:hideMark/>
          </w:tcPr>
          <w:p w14:paraId="3D739D1B"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175EE429"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2E63BA15" w14:textId="77777777" w:rsidR="00BB1E63" w:rsidRPr="00BB1E63" w:rsidRDefault="00BB1E63" w:rsidP="00BB1E63"/>
        </w:tc>
      </w:tr>
      <w:tr w:rsidR="00BB1E63" w:rsidRPr="00BB1E63" w14:paraId="0178A3A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28FB875" w14:textId="77777777" w:rsidR="00BB1E63" w:rsidRPr="00BB1E63" w:rsidRDefault="00BB1E63" w:rsidP="00BB1E63">
            <w:r w:rsidRPr="00BB1E63">
              <w:t>C6-250402</w:t>
            </w:r>
          </w:p>
        </w:tc>
        <w:tc>
          <w:tcPr>
            <w:tcW w:w="0" w:type="auto"/>
            <w:tcBorders>
              <w:top w:val="single" w:sz="4" w:space="0" w:color="auto"/>
              <w:left w:val="single" w:sz="4" w:space="0" w:color="auto"/>
              <w:bottom w:val="single" w:sz="4" w:space="0" w:color="auto"/>
              <w:right w:val="single" w:sz="4" w:space="0" w:color="auto"/>
            </w:tcBorders>
            <w:hideMark/>
          </w:tcPr>
          <w:p w14:paraId="7EA4268F" w14:textId="77777777" w:rsidR="00BB1E63" w:rsidRPr="00BB1E63" w:rsidRDefault="00BB1E63" w:rsidP="00BB1E63">
            <w:r w:rsidRPr="00BB1E63">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7A6835C8"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0AE420FC"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6CD2299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5592F2C7" w14:textId="77777777" w:rsidR="00BB1E63" w:rsidRPr="00BB1E63" w:rsidRDefault="00BB1E63" w:rsidP="00BB1E63"/>
        </w:tc>
      </w:tr>
      <w:tr w:rsidR="00BB1E63" w:rsidRPr="00BB1E63" w14:paraId="30F98D6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C29D0C0" w14:textId="77777777" w:rsidR="00BB1E63" w:rsidRPr="00BB1E63" w:rsidRDefault="00BB1E63" w:rsidP="00BB1E63">
            <w:r w:rsidRPr="00BB1E63">
              <w:t>C6-250403</w:t>
            </w:r>
          </w:p>
        </w:tc>
        <w:tc>
          <w:tcPr>
            <w:tcW w:w="0" w:type="auto"/>
            <w:tcBorders>
              <w:top w:val="single" w:sz="4" w:space="0" w:color="auto"/>
              <w:left w:val="single" w:sz="4" w:space="0" w:color="auto"/>
              <w:bottom w:val="single" w:sz="4" w:space="0" w:color="auto"/>
              <w:right w:val="single" w:sz="4" w:space="0" w:color="auto"/>
            </w:tcBorders>
            <w:hideMark/>
          </w:tcPr>
          <w:p w14:paraId="3B39FBE4" w14:textId="77777777" w:rsidR="00BB1E63" w:rsidRPr="00BB1E63" w:rsidRDefault="00BB1E63" w:rsidP="00BB1E63">
            <w:r w:rsidRPr="00BB1E63">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3A812A44"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083F38F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7C7A03EB"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6FF54F8B" w14:textId="77777777" w:rsidR="00BB1E63" w:rsidRPr="00BB1E63" w:rsidRDefault="00BB1E63" w:rsidP="00BB1E63">
            <w:r w:rsidRPr="00BB1E63">
              <w:t>C6-250404</w:t>
            </w:r>
          </w:p>
        </w:tc>
      </w:tr>
      <w:tr w:rsidR="00BB1E63" w:rsidRPr="00BB1E63" w14:paraId="3812A15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B225F1" w14:textId="77777777" w:rsidR="00BB1E63" w:rsidRPr="00BB1E63" w:rsidRDefault="00BB1E63" w:rsidP="00BB1E63">
            <w:r w:rsidRPr="00BB1E63">
              <w:t>C6-250404</w:t>
            </w:r>
          </w:p>
        </w:tc>
        <w:tc>
          <w:tcPr>
            <w:tcW w:w="0" w:type="auto"/>
            <w:tcBorders>
              <w:top w:val="single" w:sz="4" w:space="0" w:color="auto"/>
              <w:left w:val="single" w:sz="4" w:space="0" w:color="auto"/>
              <w:bottom w:val="single" w:sz="4" w:space="0" w:color="auto"/>
              <w:right w:val="single" w:sz="4" w:space="0" w:color="auto"/>
            </w:tcBorders>
            <w:hideMark/>
          </w:tcPr>
          <w:p w14:paraId="7D668EF9" w14:textId="77777777" w:rsidR="00BB1E63" w:rsidRPr="00BB1E63" w:rsidRDefault="00BB1E63" w:rsidP="00BB1E63">
            <w:r w:rsidRPr="00BB1E63">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287F38C"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14971CE6"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hideMark/>
          </w:tcPr>
          <w:p w14:paraId="043C71A2" w14:textId="77777777" w:rsidR="00BB1E63" w:rsidRPr="00BB1E63" w:rsidRDefault="00BB1E63" w:rsidP="00BB1E63">
            <w:r w:rsidRPr="00BB1E63">
              <w:t>C6-250403</w:t>
            </w:r>
          </w:p>
        </w:tc>
        <w:tc>
          <w:tcPr>
            <w:tcW w:w="0" w:type="auto"/>
            <w:tcBorders>
              <w:top w:val="single" w:sz="4" w:space="0" w:color="auto"/>
              <w:left w:val="single" w:sz="4" w:space="0" w:color="auto"/>
              <w:bottom w:val="single" w:sz="4" w:space="0" w:color="auto"/>
              <w:right w:val="single" w:sz="4" w:space="0" w:color="auto"/>
            </w:tcBorders>
          </w:tcPr>
          <w:p w14:paraId="1DE011AB" w14:textId="77777777" w:rsidR="00BB1E63" w:rsidRPr="00BB1E63" w:rsidRDefault="00BB1E63" w:rsidP="00BB1E63"/>
        </w:tc>
      </w:tr>
      <w:tr w:rsidR="00BB1E63" w:rsidRPr="00BB1E63" w14:paraId="1866205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DC466BD" w14:textId="77777777" w:rsidR="00BB1E63" w:rsidRPr="00BB1E63" w:rsidRDefault="00BB1E63" w:rsidP="00BB1E63">
            <w:r w:rsidRPr="00BB1E63">
              <w:t>C6-250405</w:t>
            </w:r>
          </w:p>
        </w:tc>
        <w:tc>
          <w:tcPr>
            <w:tcW w:w="0" w:type="auto"/>
            <w:tcBorders>
              <w:top w:val="single" w:sz="4" w:space="0" w:color="auto"/>
              <w:left w:val="single" w:sz="4" w:space="0" w:color="auto"/>
              <w:bottom w:val="single" w:sz="4" w:space="0" w:color="auto"/>
              <w:right w:val="single" w:sz="4" w:space="0" w:color="auto"/>
            </w:tcBorders>
            <w:hideMark/>
          </w:tcPr>
          <w:p w14:paraId="32A63C39" w14:textId="77777777" w:rsidR="00BB1E63" w:rsidRPr="00BB1E63" w:rsidRDefault="00BB1E63" w:rsidP="00BB1E63">
            <w:r w:rsidRPr="00BB1E63">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2E612F33"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615C7EDB"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347B94C4"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0406EAB0" w14:textId="77777777" w:rsidR="00BB1E63" w:rsidRPr="00BB1E63" w:rsidRDefault="00BB1E63" w:rsidP="00BB1E63">
            <w:r w:rsidRPr="00BB1E63">
              <w:t>C6-250406</w:t>
            </w:r>
          </w:p>
        </w:tc>
      </w:tr>
      <w:tr w:rsidR="00BB1E63" w:rsidRPr="00BB1E63" w14:paraId="58DC43D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0F4024D" w14:textId="77777777" w:rsidR="00BB1E63" w:rsidRPr="00BB1E63" w:rsidRDefault="00BB1E63" w:rsidP="00BB1E63">
            <w:r w:rsidRPr="00BB1E63">
              <w:t>C6-250406</w:t>
            </w:r>
          </w:p>
        </w:tc>
        <w:tc>
          <w:tcPr>
            <w:tcW w:w="0" w:type="auto"/>
            <w:tcBorders>
              <w:top w:val="single" w:sz="4" w:space="0" w:color="auto"/>
              <w:left w:val="single" w:sz="4" w:space="0" w:color="auto"/>
              <w:bottom w:val="single" w:sz="4" w:space="0" w:color="auto"/>
              <w:right w:val="single" w:sz="4" w:space="0" w:color="auto"/>
            </w:tcBorders>
            <w:hideMark/>
          </w:tcPr>
          <w:p w14:paraId="4C090323" w14:textId="77777777" w:rsidR="00BB1E63" w:rsidRPr="00BB1E63" w:rsidRDefault="00BB1E63" w:rsidP="00BB1E63">
            <w:r w:rsidRPr="00BB1E63">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10CA3447"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3844441C"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hideMark/>
          </w:tcPr>
          <w:p w14:paraId="2DF5C87B" w14:textId="77777777" w:rsidR="00BB1E63" w:rsidRPr="00BB1E63" w:rsidRDefault="00BB1E63" w:rsidP="00BB1E63">
            <w:r w:rsidRPr="00BB1E63">
              <w:t>C6-250405</w:t>
            </w:r>
          </w:p>
        </w:tc>
        <w:tc>
          <w:tcPr>
            <w:tcW w:w="0" w:type="auto"/>
            <w:tcBorders>
              <w:top w:val="single" w:sz="4" w:space="0" w:color="auto"/>
              <w:left w:val="single" w:sz="4" w:space="0" w:color="auto"/>
              <w:bottom w:val="single" w:sz="4" w:space="0" w:color="auto"/>
              <w:right w:val="single" w:sz="4" w:space="0" w:color="auto"/>
            </w:tcBorders>
          </w:tcPr>
          <w:p w14:paraId="4918D626" w14:textId="77777777" w:rsidR="00BB1E63" w:rsidRPr="00BB1E63" w:rsidRDefault="00BB1E63" w:rsidP="00BB1E63"/>
        </w:tc>
      </w:tr>
      <w:tr w:rsidR="00BB1E63" w:rsidRPr="00BB1E63" w14:paraId="4A851FD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24BA93" w14:textId="77777777" w:rsidR="00BB1E63" w:rsidRPr="00BB1E63" w:rsidRDefault="00BB1E63" w:rsidP="00BB1E63">
            <w:r w:rsidRPr="00BB1E63">
              <w:t>C6-250407</w:t>
            </w:r>
          </w:p>
        </w:tc>
        <w:tc>
          <w:tcPr>
            <w:tcW w:w="0" w:type="auto"/>
            <w:tcBorders>
              <w:top w:val="single" w:sz="4" w:space="0" w:color="auto"/>
              <w:left w:val="single" w:sz="4" w:space="0" w:color="auto"/>
              <w:bottom w:val="single" w:sz="4" w:space="0" w:color="auto"/>
              <w:right w:val="single" w:sz="4" w:space="0" w:color="auto"/>
            </w:tcBorders>
            <w:hideMark/>
          </w:tcPr>
          <w:p w14:paraId="3D1656D8" w14:textId="77777777" w:rsidR="00BB1E63" w:rsidRPr="00BB1E63" w:rsidRDefault="00BB1E63" w:rsidP="00BB1E63">
            <w:r w:rsidRPr="00BB1E63">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1D0E7436"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4E8D09FE"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13C52EF7"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0EA77D78" w14:textId="77777777" w:rsidR="00BB1E63" w:rsidRPr="00BB1E63" w:rsidRDefault="00BB1E63" w:rsidP="00BB1E63">
            <w:r w:rsidRPr="00BB1E63">
              <w:t>C6-250408</w:t>
            </w:r>
          </w:p>
        </w:tc>
      </w:tr>
      <w:tr w:rsidR="00BB1E63" w:rsidRPr="00BB1E63" w14:paraId="794AAC1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242EC2" w14:textId="77777777" w:rsidR="00BB1E63" w:rsidRPr="00BB1E63" w:rsidRDefault="00BB1E63" w:rsidP="00BB1E63">
            <w:r w:rsidRPr="00BB1E63">
              <w:t>C6-250408</w:t>
            </w:r>
          </w:p>
        </w:tc>
        <w:tc>
          <w:tcPr>
            <w:tcW w:w="0" w:type="auto"/>
            <w:tcBorders>
              <w:top w:val="single" w:sz="4" w:space="0" w:color="auto"/>
              <w:left w:val="single" w:sz="4" w:space="0" w:color="auto"/>
              <w:bottom w:val="single" w:sz="4" w:space="0" w:color="auto"/>
              <w:right w:val="single" w:sz="4" w:space="0" w:color="auto"/>
            </w:tcBorders>
            <w:hideMark/>
          </w:tcPr>
          <w:p w14:paraId="3722C1A3" w14:textId="77777777" w:rsidR="00BB1E63" w:rsidRPr="00BB1E63" w:rsidRDefault="00BB1E63" w:rsidP="00BB1E63">
            <w:r w:rsidRPr="00BB1E63">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4B6B591D"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704691A3"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tcPr>
          <w:p w14:paraId="5E4E0DD4"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73756257" w14:textId="77777777" w:rsidR="00BB1E63" w:rsidRPr="00BB1E63" w:rsidRDefault="00BB1E63" w:rsidP="00BB1E63"/>
        </w:tc>
      </w:tr>
      <w:tr w:rsidR="00BB1E63" w:rsidRPr="00BB1E63" w14:paraId="2E783C1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0BA1FAB" w14:textId="77777777" w:rsidR="00BB1E63" w:rsidRPr="00BB1E63" w:rsidRDefault="00BB1E63" w:rsidP="00BB1E63">
            <w:r w:rsidRPr="00BB1E63">
              <w:t>C6-250409</w:t>
            </w:r>
          </w:p>
        </w:tc>
        <w:tc>
          <w:tcPr>
            <w:tcW w:w="0" w:type="auto"/>
            <w:tcBorders>
              <w:top w:val="single" w:sz="4" w:space="0" w:color="auto"/>
              <w:left w:val="single" w:sz="4" w:space="0" w:color="auto"/>
              <w:bottom w:val="single" w:sz="4" w:space="0" w:color="auto"/>
              <w:right w:val="single" w:sz="4" w:space="0" w:color="auto"/>
            </w:tcBorders>
            <w:hideMark/>
          </w:tcPr>
          <w:p w14:paraId="3F5DA715" w14:textId="77777777" w:rsidR="00BB1E63" w:rsidRPr="00BB1E63" w:rsidRDefault="00BB1E63" w:rsidP="00BB1E63">
            <w:r w:rsidRPr="00BB1E63">
              <w:t>Meetings schedule</w:t>
            </w:r>
          </w:p>
        </w:tc>
        <w:tc>
          <w:tcPr>
            <w:tcW w:w="0" w:type="auto"/>
            <w:tcBorders>
              <w:top w:val="single" w:sz="4" w:space="0" w:color="auto"/>
              <w:left w:val="single" w:sz="4" w:space="0" w:color="auto"/>
              <w:bottom w:val="single" w:sz="4" w:space="0" w:color="auto"/>
              <w:right w:val="single" w:sz="4" w:space="0" w:color="auto"/>
            </w:tcBorders>
            <w:hideMark/>
          </w:tcPr>
          <w:p w14:paraId="06DFA0CE"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4C28BFF3"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5258A132"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2D2CE5CA" w14:textId="77777777" w:rsidR="00BB1E63" w:rsidRPr="00BB1E63" w:rsidRDefault="00BB1E63" w:rsidP="00BB1E63">
            <w:r w:rsidRPr="00BB1E63">
              <w:t>C6-250410</w:t>
            </w:r>
          </w:p>
        </w:tc>
      </w:tr>
      <w:tr w:rsidR="00BB1E63" w:rsidRPr="00BB1E63" w14:paraId="289A84A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5A52F2B" w14:textId="77777777" w:rsidR="00BB1E63" w:rsidRPr="00BB1E63" w:rsidRDefault="00BB1E63" w:rsidP="00BB1E63">
            <w:r w:rsidRPr="00BB1E63">
              <w:t>C6-250410</w:t>
            </w:r>
          </w:p>
        </w:tc>
        <w:tc>
          <w:tcPr>
            <w:tcW w:w="0" w:type="auto"/>
            <w:tcBorders>
              <w:top w:val="single" w:sz="4" w:space="0" w:color="auto"/>
              <w:left w:val="single" w:sz="4" w:space="0" w:color="auto"/>
              <w:bottom w:val="single" w:sz="4" w:space="0" w:color="auto"/>
              <w:right w:val="single" w:sz="4" w:space="0" w:color="auto"/>
            </w:tcBorders>
            <w:hideMark/>
          </w:tcPr>
          <w:p w14:paraId="3D0F5A0A" w14:textId="77777777" w:rsidR="00BB1E63" w:rsidRPr="00BB1E63" w:rsidRDefault="00BB1E63" w:rsidP="00BB1E63">
            <w:r w:rsidRPr="00BB1E63">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10FE0E2C" w14:textId="77777777" w:rsidR="00BB1E63" w:rsidRPr="00BB1E63" w:rsidRDefault="00BB1E63" w:rsidP="00BB1E63">
            <w:r w:rsidRPr="00BB1E63">
              <w:t>MCC</w:t>
            </w:r>
          </w:p>
        </w:tc>
        <w:tc>
          <w:tcPr>
            <w:tcW w:w="0" w:type="auto"/>
            <w:tcBorders>
              <w:top w:val="single" w:sz="4" w:space="0" w:color="auto"/>
              <w:left w:val="single" w:sz="4" w:space="0" w:color="auto"/>
              <w:bottom w:val="single" w:sz="4" w:space="0" w:color="auto"/>
              <w:right w:val="single" w:sz="4" w:space="0" w:color="auto"/>
            </w:tcBorders>
            <w:hideMark/>
          </w:tcPr>
          <w:p w14:paraId="7D726DF8"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tcPr>
          <w:p w14:paraId="29F1C7F1"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3B904457" w14:textId="77777777" w:rsidR="00BB1E63" w:rsidRPr="00BB1E63" w:rsidRDefault="00BB1E63" w:rsidP="00BB1E63"/>
        </w:tc>
      </w:tr>
      <w:tr w:rsidR="00BB1E63" w:rsidRPr="00BB1E63" w14:paraId="49488C4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ADF428C" w14:textId="77777777" w:rsidR="00BB1E63" w:rsidRPr="00BB1E63" w:rsidRDefault="00BB1E63" w:rsidP="00BB1E63">
            <w:r w:rsidRPr="00BB1E63">
              <w:t>C6-250411</w:t>
            </w:r>
          </w:p>
        </w:tc>
        <w:tc>
          <w:tcPr>
            <w:tcW w:w="0" w:type="auto"/>
            <w:tcBorders>
              <w:top w:val="single" w:sz="4" w:space="0" w:color="auto"/>
              <w:left w:val="single" w:sz="4" w:space="0" w:color="auto"/>
              <w:bottom w:val="single" w:sz="4" w:space="0" w:color="auto"/>
              <w:right w:val="single" w:sz="4" w:space="0" w:color="auto"/>
            </w:tcBorders>
            <w:hideMark/>
          </w:tcPr>
          <w:p w14:paraId="7208CCD3" w14:textId="77777777" w:rsidR="00BB1E63" w:rsidRPr="00BB1E63" w:rsidRDefault="00BB1E63" w:rsidP="00BB1E63">
            <w:r w:rsidRPr="00BB1E63">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56A69DEE"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5105A739"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60ED27E5"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5207581" w14:textId="77777777" w:rsidR="00BB1E63" w:rsidRPr="00BB1E63" w:rsidRDefault="00BB1E63" w:rsidP="00BB1E63"/>
        </w:tc>
      </w:tr>
      <w:tr w:rsidR="00BB1E63" w:rsidRPr="00BB1E63" w14:paraId="4928A28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F39BB3B" w14:textId="77777777" w:rsidR="00BB1E63" w:rsidRPr="00BB1E63" w:rsidRDefault="00BB1E63" w:rsidP="00BB1E63">
            <w:r w:rsidRPr="00BB1E63">
              <w:t>C6-250412</w:t>
            </w:r>
          </w:p>
        </w:tc>
        <w:tc>
          <w:tcPr>
            <w:tcW w:w="0" w:type="auto"/>
            <w:tcBorders>
              <w:top w:val="single" w:sz="4" w:space="0" w:color="auto"/>
              <w:left w:val="single" w:sz="4" w:space="0" w:color="auto"/>
              <w:bottom w:val="single" w:sz="4" w:space="0" w:color="auto"/>
              <w:right w:val="single" w:sz="4" w:space="0" w:color="auto"/>
            </w:tcBorders>
            <w:hideMark/>
          </w:tcPr>
          <w:p w14:paraId="64D0BEEB" w14:textId="77777777" w:rsidR="00BB1E63" w:rsidRPr="00BB1E63" w:rsidRDefault="00BB1E63" w:rsidP="00BB1E63">
            <w:r w:rsidRPr="00BB1E63">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37391A35" w14:textId="77777777" w:rsidR="00BB1E63" w:rsidRPr="00BB1E63" w:rsidRDefault="00BB1E63" w:rsidP="00BB1E63">
            <w:r w:rsidRPr="00BB1E63">
              <w:t xml:space="preserve">SCP Liaison </w:t>
            </w:r>
            <w:proofErr w:type="spellStart"/>
            <w:r w:rsidRPr="00BB1E63">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AF3F1E"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72152FE5"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31DB67C4" w14:textId="77777777" w:rsidR="00BB1E63" w:rsidRPr="00BB1E63" w:rsidRDefault="00BB1E63" w:rsidP="00BB1E63"/>
        </w:tc>
      </w:tr>
      <w:tr w:rsidR="00BB1E63" w:rsidRPr="00BB1E63" w14:paraId="3E71EEB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6F08E41" w14:textId="77777777" w:rsidR="00BB1E63" w:rsidRPr="00BB1E63" w:rsidRDefault="00BB1E63" w:rsidP="00BB1E63">
            <w:r w:rsidRPr="00BB1E63">
              <w:t>C6-250413</w:t>
            </w:r>
          </w:p>
        </w:tc>
        <w:tc>
          <w:tcPr>
            <w:tcW w:w="0" w:type="auto"/>
            <w:tcBorders>
              <w:top w:val="single" w:sz="4" w:space="0" w:color="auto"/>
              <w:left w:val="single" w:sz="4" w:space="0" w:color="auto"/>
              <w:bottom w:val="single" w:sz="4" w:space="0" w:color="auto"/>
              <w:right w:val="single" w:sz="4" w:space="0" w:color="auto"/>
            </w:tcBorders>
            <w:hideMark/>
          </w:tcPr>
          <w:p w14:paraId="458E32B3" w14:textId="77777777" w:rsidR="00BB1E63" w:rsidRPr="00BB1E63" w:rsidRDefault="00BB1E63" w:rsidP="00BB1E63">
            <w:r w:rsidRPr="00BB1E63">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7B3BC3C2"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3ED1D54C"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12F0AD23"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362EDA1A" w14:textId="77777777" w:rsidR="00BB1E63" w:rsidRPr="00BB1E63" w:rsidRDefault="00BB1E63" w:rsidP="00BB1E63"/>
        </w:tc>
      </w:tr>
      <w:tr w:rsidR="00BB1E63" w:rsidRPr="00BB1E63" w14:paraId="6E6FF1E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3E09397" w14:textId="77777777" w:rsidR="00BB1E63" w:rsidRPr="00BB1E63" w:rsidRDefault="00BB1E63" w:rsidP="00BB1E63">
            <w:r w:rsidRPr="00BB1E63">
              <w:t>C6-250414</w:t>
            </w:r>
          </w:p>
        </w:tc>
        <w:tc>
          <w:tcPr>
            <w:tcW w:w="0" w:type="auto"/>
            <w:tcBorders>
              <w:top w:val="single" w:sz="4" w:space="0" w:color="auto"/>
              <w:left w:val="single" w:sz="4" w:space="0" w:color="auto"/>
              <w:bottom w:val="single" w:sz="4" w:space="0" w:color="auto"/>
              <w:right w:val="single" w:sz="4" w:space="0" w:color="auto"/>
            </w:tcBorders>
            <w:hideMark/>
          </w:tcPr>
          <w:p w14:paraId="498AD3E8" w14:textId="77777777" w:rsidR="00BB1E63" w:rsidRPr="00BB1E63" w:rsidRDefault="00BB1E63" w:rsidP="00BB1E63">
            <w:r w:rsidRPr="00BB1E63">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6DF05321"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37B20FC0"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45130ED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72D42FF" w14:textId="77777777" w:rsidR="00BB1E63" w:rsidRPr="00BB1E63" w:rsidRDefault="00BB1E63" w:rsidP="00BB1E63"/>
        </w:tc>
      </w:tr>
      <w:tr w:rsidR="00BB1E63" w:rsidRPr="00BB1E63" w14:paraId="2813A67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79FE669" w14:textId="77777777" w:rsidR="00BB1E63" w:rsidRPr="00BB1E63" w:rsidRDefault="00BB1E63" w:rsidP="00BB1E63">
            <w:r w:rsidRPr="00BB1E63">
              <w:t>C6-250415</w:t>
            </w:r>
          </w:p>
        </w:tc>
        <w:tc>
          <w:tcPr>
            <w:tcW w:w="0" w:type="auto"/>
            <w:tcBorders>
              <w:top w:val="single" w:sz="4" w:space="0" w:color="auto"/>
              <w:left w:val="single" w:sz="4" w:space="0" w:color="auto"/>
              <w:bottom w:val="single" w:sz="4" w:space="0" w:color="auto"/>
              <w:right w:val="single" w:sz="4" w:space="0" w:color="auto"/>
            </w:tcBorders>
            <w:hideMark/>
          </w:tcPr>
          <w:p w14:paraId="2C572CAD" w14:textId="77777777" w:rsidR="00BB1E63" w:rsidRPr="00BB1E63" w:rsidRDefault="00BB1E63" w:rsidP="00BB1E63">
            <w:r w:rsidRPr="00BB1E63">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2759BD38"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38BCD50D"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3F46270B"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154AA3D" w14:textId="77777777" w:rsidR="00BB1E63" w:rsidRPr="00BB1E63" w:rsidRDefault="00BB1E63" w:rsidP="00BB1E63"/>
        </w:tc>
      </w:tr>
      <w:tr w:rsidR="00BB1E63" w:rsidRPr="00BB1E63" w14:paraId="6AE4DCD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4E55DC7" w14:textId="77777777" w:rsidR="00BB1E63" w:rsidRPr="00BB1E63" w:rsidRDefault="00BB1E63" w:rsidP="00BB1E63">
            <w:r w:rsidRPr="00BB1E63">
              <w:t>C6-250416</w:t>
            </w:r>
          </w:p>
        </w:tc>
        <w:tc>
          <w:tcPr>
            <w:tcW w:w="0" w:type="auto"/>
            <w:tcBorders>
              <w:top w:val="single" w:sz="4" w:space="0" w:color="auto"/>
              <w:left w:val="single" w:sz="4" w:space="0" w:color="auto"/>
              <w:bottom w:val="single" w:sz="4" w:space="0" w:color="auto"/>
              <w:right w:val="single" w:sz="4" w:space="0" w:color="auto"/>
            </w:tcBorders>
            <w:hideMark/>
          </w:tcPr>
          <w:p w14:paraId="3E4B4BA9" w14:textId="77777777" w:rsidR="00BB1E63" w:rsidRPr="00BB1E63" w:rsidRDefault="00BB1E63" w:rsidP="00BB1E63">
            <w:r w:rsidRPr="00BB1E63">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69A2629A"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15ADAC21"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42B11CF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FB12BAA" w14:textId="77777777" w:rsidR="00BB1E63" w:rsidRPr="00BB1E63" w:rsidRDefault="00BB1E63" w:rsidP="00BB1E63"/>
        </w:tc>
      </w:tr>
      <w:tr w:rsidR="00BB1E63" w:rsidRPr="00BB1E63" w14:paraId="0B53674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8FA0EC2" w14:textId="77777777" w:rsidR="00BB1E63" w:rsidRPr="00BB1E63" w:rsidRDefault="00BB1E63" w:rsidP="00BB1E63">
            <w:r w:rsidRPr="00BB1E63">
              <w:t>C6-250417</w:t>
            </w:r>
          </w:p>
        </w:tc>
        <w:tc>
          <w:tcPr>
            <w:tcW w:w="0" w:type="auto"/>
            <w:tcBorders>
              <w:top w:val="single" w:sz="4" w:space="0" w:color="auto"/>
              <w:left w:val="single" w:sz="4" w:space="0" w:color="auto"/>
              <w:bottom w:val="single" w:sz="4" w:space="0" w:color="auto"/>
              <w:right w:val="single" w:sz="4" w:space="0" w:color="auto"/>
            </w:tcBorders>
            <w:hideMark/>
          </w:tcPr>
          <w:p w14:paraId="5C1507B6" w14:textId="77777777" w:rsidR="00BB1E63" w:rsidRPr="00BB1E63" w:rsidRDefault="00BB1E63" w:rsidP="00BB1E63">
            <w:r w:rsidRPr="00BB1E63">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2DD5A5CA" w14:textId="77777777" w:rsidR="00BB1E63" w:rsidRPr="00BB1E63" w:rsidRDefault="00BB1E63" w:rsidP="00BB1E63">
            <w:r w:rsidRPr="00BB1E63">
              <w:t>CT6 Chair</w:t>
            </w:r>
          </w:p>
        </w:tc>
        <w:tc>
          <w:tcPr>
            <w:tcW w:w="0" w:type="auto"/>
            <w:tcBorders>
              <w:top w:val="single" w:sz="4" w:space="0" w:color="auto"/>
              <w:left w:val="single" w:sz="4" w:space="0" w:color="auto"/>
              <w:bottom w:val="single" w:sz="4" w:space="0" w:color="auto"/>
              <w:right w:val="single" w:sz="4" w:space="0" w:color="auto"/>
            </w:tcBorders>
            <w:hideMark/>
          </w:tcPr>
          <w:p w14:paraId="7845F399" w14:textId="77777777" w:rsidR="00BB1E63" w:rsidRPr="00BB1E63" w:rsidRDefault="00BB1E63" w:rsidP="00BB1E63">
            <w:r w:rsidRPr="00BB1E63">
              <w:t>withdrawn</w:t>
            </w:r>
          </w:p>
        </w:tc>
        <w:tc>
          <w:tcPr>
            <w:tcW w:w="0" w:type="auto"/>
            <w:tcBorders>
              <w:top w:val="single" w:sz="4" w:space="0" w:color="auto"/>
              <w:left w:val="single" w:sz="4" w:space="0" w:color="auto"/>
              <w:bottom w:val="single" w:sz="4" w:space="0" w:color="auto"/>
              <w:right w:val="single" w:sz="4" w:space="0" w:color="auto"/>
            </w:tcBorders>
          </w:tcPr>
          <w:p w14:paraId="2E9F1DC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29465C65" w14:textId="77777777" w:rsidR="00BB1E63" w:rsidRPr="00BB1E63" w:rsidRDefault="00BB1E63" w:rsidP="00BB1E63"/>
        </w:tc>
      </w:tr>
      <w:tr w:rsidR="00BB1E63" w:rsidRPr="00BB1E63" w14:paraId="14FF3CD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9AD1D47" w14:textId="77777777" w:rsidR="00BB1E63" w:rsidRPr="00BB1E63" w:rsidRDefault="00BB1E63" w:rsidP="00BB1E63">
            <w:r w:rsidRPr="00BB1E63">
              <w:lastRenderedPageBreak/>
              <w:t>C6-250418</w:t>
            </w:r>
          </w:p>
        </w:tc>
        <w:tc>
          <w:tcPr>
            <w:tcW w:w="0" w:type="auto"/>
            <w:tcBorders>
              <w:top w:val="single" w:sz="4" w:space="0" w:color="auto"/>
              <w:left w:val="single" w:sz="4" w:space="0" w:color="auto"/>
              <w:bottom w:val="single" w:sz="4" w:space="0" w:color="auto"/>
              <w:right w:val="single" w:sz="4" w:space="0" w:color="auto"/>
            </w:tcBorders>
            <w:hideMark/>
          </w:tcPr>
          <w:p w14:paraId="2148FF84" w14:textId="77777777" w:rsidR="00BB1E63" w:rsidRPr="00BB1E63" w:rsidRDefault="00BB1E63" w:rsidP="00BB1E63">
            <w:r w:rsidRPr="00BB1E63">
              <w:t>LS to 3GPP CT WG6 on changes of the Universal PIN support</w:t>
            </w:r>
          </w:p>
        </w:tc>
        <w:tc>
          <w:tcPr>
            <w:tcW w:w="0" w:type="auto"/>
            <w:tcBorders>
              <w:top w:val="single" w:sz="4" w:space="0" w:color="auto"/>
              <w:left w:val="single" w:sz="4" w:space="0" w:color="auto"/>
              <w:bottom w:val="single" w:sz="4" w:space="0" w:color="auto"/>
              <w:right w:val="single" w:sz="4" w:space="0" w:color="auto"/>
            </w:tcBorders>
            <w:hideMark/>
          </w:tcPr>
          <w:p w14:paraId="087F32D0" w14:textId="77777777" w:rsidR="00BB1E63" w:rsidRPr="00BB1E63" w:rsidRDefault="00BB1E63" w:rsidP="00BB1E63">
            <w:r w:rsidRPr="00BB1E63">
              <w:t>ETSI TC SET</w:t>
            </w:r>
          </w:p>
        </w:tc>
        <w:tc>
          <w:tcPr>
            <w:tcW w:w="0" w:type="auto"/>
            <w:tcBorders>
              <w:top w:val="single" w:sz="4" w:space="0" w:color="auto"/>
              <w:left w:val="single" w:sz="4" w:space="0" w:color="auto"/>
              <w:bottom w:val="single" w:sz="4" w:space="0" w:color="auto"/>
              <w:right w:val="single" w:sz="4" w:space="0" w:color="auto"/>
            </w:tcBorders>
            <w:hideMark/>
          </w:tcPr>
          <w:p w14:paraId="12CD1076"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5FFD298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E2DFAE8" w14:textId="77777777" w:rsidR="00BB1E63" w:rsidRPr="00BB1E63" w:rsidRDefault="00BB1E63" w:rsidP="00BB1E63"/>
        </w:tc>
      </w:tr>
      <w:tr w:rsidR="00BB1E63" w:rsidRPr="00BB1E63" w14:paraId="5F1BE98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ECEFF65" w14:textId="77777777" w:rsidR="00BB1E63" w:rsidRPr="00BB1E63" w:rsidRDefault="00BB1E63" w:rsidP="00BB1E63">
            <w:r w:rsidRPr="00BB1E63">
              <w:t>C6-250419</w:t>
            </w:r>
          </w:p>
        </w:tc>
        <w:tc>
          <w:tcPr>
            <w:tcW w:w="0" w:type="auto"/>
            <w:tcBorders>
              <w:top w:val="single" w:sz="4" w:space="0" w:color="auto"/>
              <w:left w:val="single" w:sz="4" w:space="0" w:color="auto"/>
              <w:bottom w:val="single" w:sz="4" w:space="0" w:color="auto"/>
              <w:right w:val="single" w:sz="4" w:space="0" w:color="auto"/>
            </w:tcBorders>
            <w:hideMark/>
          </w:tcPr>
          <w:p w14:paraId="06288B01" w14:textId="77777777" w:rsidR="00BB1E63" w:rsidRPr="00BB1E63" w:rsidRDefault="00BB1E63" w:rsidP="00BB1E63">
            <w:r w:rsidRPr="00BB1E63">
              <w:t>Correction to 5G NSWO TC 5.7.1 and 5.7.2</w:t>
            </w:r>
          </w:p>
        </w:tc>
        <w:tc>
          <w:tcPr>
            <w:tcW w:w="0" w:type="auto"/>
            <w:tcBorders>
              <w:top w:val="single" w:sz="4" w:space="0" w:color="auto"/>
              <w:left w:val="single" w:sz="4" w:space="0" w:color="auto"/>
              <w:bottom w:val="single" w:sz="4" w:space="0" w:color="auto"/>
              <w:right w:val="single" w:sz="4" w:space="0" w:color="auto"/>
            </w:tcBorders>
            <w:hideMark/>
          </w:tcPr>
          <w:p w14:paraId="5C695983"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509BE09D"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0704C1B4"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5C87C19F" w14:textId="77777777" w:rsidR="00BB1E63" w:rsidRPr="00BB1E63" w:rsidRDefault="00BB1E63" w:rsidP="00BB1E63"/>
        </w:tc>
      </w:tr>
      <w:tr w:rsidR="00BB1E63" w:rsidRPr="00BB1E63" w14:paraId="4A074B6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CDB7235" w14:textId="77777777" w:rsidR="00BB1E63" w:rsidRPr="00BB1E63" w:rsidRDefault="00BB1E63" w:rsidP="00BB1E63">
            <w:r w:rsidRPr="00BB1E63">
              <w:t>C6-250420</w:t>
            </w:r>
          </w:p>
        </w:tc>
        <w:tc>
          <w:tcPr>
            <w:tcW w:w="0" w:type="auto"/>
            <w:tcBorders>
              <w:top w:val="single" w:sz="4" w:space="0" w:color="auto"/>
              <w:left w:val="single" w:sz="4" w:space="0" w:color="auto"/>
              <w:bottom w:val="single" w:sz="4" w:space="0" w:color="auto"/>
              <w:right w:val="single" w:sz="4" w:space="0" w:color="auto"/>
            </w:tcBorders>
            <w:hideMark/>
          </w:tcPr>
          <w:p w14:paraId="19B926A2" w14:textId="77777777" w:rsidR="00BB1E63" w:rsidRPr="00BB1E63" w:rsidRDefault="00BB1E63" w:rsidP="00BB1E63">
            <w:r w:rsidRPr="00BB1E63">
              <w:t>Move clause 4A after clause 4</w:t>
            </w:r>
          </w:p>
        </w:tc>
        <w:tc>
          <w:tcPr>
            <w:tcW w:w="0" w:type="auto"/>
            <w:tcBorders>
              <w:top w:val="single" w:sz="4" w:space="0" w:color="auto"/>
              <w:left w:val="single" w:sz="4" w:space="0" w:color="auto"/>
              <w:bottom w:val="single" w:sz="4" w:space="0" w:color="auto"/>
              <w:right w:val="single" w:sz="4" w:space="0" w:color="auto"/>
            </w:tcBorders>
            <w:hideMark/>
          </w:tcPr>
          <w:p w14:paraId="6F0BE459"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6441FD2"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6E858DEF"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4A2F114" w14:textId="77777777" w:rsidR="00BB1E63" w:rsidRPr="00BB1E63" w:rsidRDefault="00BB1E63" w:rsidP="00BB1E63"/>
        </w:tc>
      </w:tr>
      <w:tr w:rsidR="00BB1E63" w:rsidRPr="00BB1E63" w14:paraId="33C169F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4E59986" w14:textId="77777777" w:rsidR="00BB1E63" w:rsidRPr="00BB1E63" w:rsidRDefault="00BB1E63" w:rsidP="00BB1E63">
            <w:r w:rsidRPr="00BB1E63">
              <w:t>C6-250421</w:t>
            </w:r>
          </w:p>
        </w:tc>
        <w:tc>
          <w:tcPr>
            <w:tcW w:w="0" w:type="auto"/>
            <w:tcBorders>
              <w:top w:val="single" w:sz="4" w:space="0" w:color="auto"/>
              <w:left w:val="single" w:sz="4" w:space="0" w:color="auto"/>
              <w:bottom w:val="single" w:sz="4" w:space="0" w:color="auto"/>
              <w:right w:val="single" w:sz="4" w:space="0" w:color="auto"/>
            </w:tcBorders>
            <w:hideMark/>
          </w:tcPr>
          <w:p w14:paraId="473F65FF" w14:textId="77777777" w:rsidR="00BB1E63" w:rsidRPr="00BB1E63" w:rsidRDefault="00BB1E63" w:rsidP="00BB1E63">
            <w:r w:rsidRPr="00BB1E63">
              <w:t>Correction to clauses for 5G Registration on 3GPP access with IMS service</w:t>
            </w:r>
          </w:p>
        </w:tc>
        <w:tc>
          <w:tcPr>
            <w:tcW w:w="0" w:type="auto"/>
            <w:tcBorders>
              <w:top w:val="single" w:sz="4" w:space="0" w:color="auto"/>
              <w:left w:val="single" w:sz="4" w:space="0" w:color="auto"/>
              <w:bottom w:val="single" w:sz="4" w:space="0" w:color="auto"/>
              <w:right w:val="single" w:sz="4" w:space="0" w:color="auto"/>
            </w:tcBorders>
            <w:hideMark/>
          </w:tcPr>
          <w:p w14:paraId="6638C9F1"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BA80861"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6856454E"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50ADB9E5" w14:textId="77777777" w:rsidR="00BB1E63" w:rsidRPr="00BB1E63" w:rsidRDefault="00BB1E63" w:rsidP="00BB1E63"/>
        </w:tc>
      </w:tr>
      <w:tr w:rsidR="00BB1E63" w:rsidRPr="00BB1E63" w14:paraId="10945CD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E0C3361" w14:textId="77777777" w:rsidR="00BB1E63" w:rsidRPr="00BB1E63" w:rsidRDefault="00BB1E63" w:rsidP="00BB1E63">
            <w:r w:rsidRPr="00BB1E63">
              <w:t>C6-250422</w:t>
            </w:r>
          </w:p>
        </w:tc>
        <w:tc>
          <w:tcPr>
            <w:tcW w:w="0" w:type="auto"/>
            <w:tcBorders>
              <w:top w:val="single" w:sz="4" w:space="0" w:color="auto"/>
              <w:left w:val="single" w:sz="4" w:space="0" w:color="auto"/>
              <w:bottom w:val="single" w:sz="4" w:space="0" w:color="auto"/>
              <w:right w:val="single" w:sz="4" w:space="0" w:color="auto"/>
            </w:tcBorders>
            <w:hideMark/>
          </w:tcPr>
          <w:p w14:paraId="551BDE9D" w14:textId="77777777" w:rsidR="00BB1E63" w:rsidRPr="00BB1E63" w:rsidRDefault="00BB1E63" w:rsidP="00BB1E63">
            <w:r w:rsidRPr="00BB1E63">
              <w:t>Correction to SUCI calculation TC 5.3.17</w:t>
            </w:r>
          </w:p>
        </w:tc>
        <w:tc>
          <w:tcPr>
            <w:tcW w:w="0" w:type="auto"/>
            <w:tcBorders>
              <w:top w:val="single" w:sz="4" w:space="0" w:color="auto"/>
              <w:left w:val="single" w:sz="4" w:space="0" w:color="auto"/>
              <w:bottom w:val="single" w:sz="4" w:space="0" w:color="auto"/>
              <w:right w:val="single" w:sz="4" w:space="0" w:color="auto"/>
            </w:tcBorders>
            <w:hideMark/>
          </w:tcPr>
          <w:p w14:paraId="293806BA"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6566D14E"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34787EF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DABBD93" w14:textId="77777777" w:rsidR="00BB1E63" w:rsidRPr="00BB1E63" w:rsidRDefault="00BB1E63" w:rsidP="00BB1E63"/>
        </w:tc>
      </w:tr>
      <w:tr w:rsidR="00BB1E63" w:rsidRPr="00BB1E63" w14:paraId="6AAD4F1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6BA4C92" w14:textId="77777777" w:rsidR="00BB1E63" w:rsidRPr="00BB1E63" w:rsidRDefault="00BB1E63" w:rsidP="00BB1E63">
            <w:r w:rsidRPr="00BB1E63">
              <w:t>C6-250423</w:t>
            </w:r>
          </w:p>
        </w:tc>
        <w:tc>
          <w:tcPr>
            <w:tcW w:w="0" w:type="auto"/>
            <w:tcBorders>
              <w:top w:val="single" w:sz="4" w:space="0" w:color="auto"/>
              <w:left w:val="single" w:sz="4" w:space="0" w:color="auto"/>
              <w:bottom w:val="single" w:sz="4" w:space="0" w:color="auto"/>
              <w:right w:val="single" w:sz="4" w:space="0" w:color="auto"/>
            </w:tcBorders>
            <w:hideMark/>
          </w:tcPr>
          <w:p w14:paraId="541833D0" w14:textId="77777777" w:rsidR="00BB1E63" w:rsidRPr="00BB1E63" w:rsidRDefault="00BB1E63" w:rsidP="00BB1E63">
            <w:r w:rsidRPr="00BB1E63">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3F8883EF"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733A4BB3"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1E77171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9BE0AB3" w14:textId="77777777" w:rsidR="00BB1E63" w:rsidRPr="00BB1E63" w:rsidRDefault="00BB1E63" w:rsidP="00BB1E63">
            <w:r w:rsidRPr="00BB1E63">
              <w:t>C6-250494</w:t>
            </w:r>
          </w:p>
        </w:tc>
      </w:tr>
      <w:tr w:rsidR="00BB1E63" w:rsidRPr="00BB1E63" w14:paraId="73AD2E6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C00BEF" w14:textId="77777777" w:rsidR="00BB1E63" w:rsidRPr="00BB1E63" w:rsidRDefault="00BB1E63" w:rsidP="00BB1E63">
            <w:r w:rsidRPr="00BB1E63">
              <w:t>C6-250424</w:t>
            </w:r>
          </w:p>
        </w:tc>
        <w:tc>
          <w:tcPr>
            <w:tcW w:w="0" w:type="auto"/>
            <w:tcBorders>
              <w:top w:val="single" w:sz="4" w:space="0" w:color="auto"/>
              <w:left w:val="single" w:sz="4" w:space="0" w:color="auto"/>
              <w:bottom w:val="single" w:sz="4" w:space="0" w:color="auto"/>
              <w:right w:val="single" w:sz="4" w:space="0" w:color="auto"/>
            </w:tcBorders>
            <w:hideMark/>
          </w:tcPr>
          <w:p w14:paraId="03969CDB" w14:textId="77777777" w:rsidR="00BB1E63" w:rsidRPr="00BB1E63" w:rsidRDefault="00BB1E63" w:rsidP="00BB1E63">
            <w:r w:rsidRPr="00BB1E63">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440C268B"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12F8A0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37CFC94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39685C64" w14:textId="77777777" w:rsidR="00BB1E63" w:rsidRPr="00BB1E63" w:rsidRDefault="00BB1E63" w:rsidP="00BB1E63">
            <w:r w:rsidRPr="00BB1E63">
              <w:t>C6-250495</w:t>
            </w:r>
          </w:p>
        </w:tc>
      </w:tr>
      <w:tr w:rsidR="00BB1E63" w:rsidRPr="00BB1E63" w14:paraId="6FB4121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5D95F6F" w14:textId="77777777" w:rsidR="00BB1E63" w:rsidRPr="00BB1E63" w:rsidRDefault="00BB1E63" w:rsidP="00BB1E63">
            <w:r w:rsidRPr="00BB1E63">
              <w:t>C6-250425</w:t>
            </w:r>
          </w:p>
        </w:tc>
        <w:tc>
          <w:tcPr>
            <w:tcW w:w="0" w:type="auto"/>
            <w:tcBorders>
              <w:top w:val="single" w:sz="4" w:space="0" w:color="auto"/>
              <w:left w:val="single" w:sz="4" w:space="0" w:color="auto"/>
              <w:bottom w:val="single" w:sz="4" w:space="0" w:color="auto"/>
              <w:right w:val="single" w:sz="4" w:space="0" w:color="auto"/>
            </w:tcBorders>
            <w:hideMark/>
          </w:tcPr>
          <w:p w14:paraId="0F2F0CA7" w14:textId="77777777" w:rsidR="00BB1E63" w:rsidRPr="00BB1E63" w:rsidRDefault="00BB1E63" w:rsidP="00BB1E63">
            <w:r w:rsidRPr="00BB1E63">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1B0528A7"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FF55B2C"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72B76BE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01B3F469" w14:textId="77777777" w:rsidR="00BB1E63" w:rsidRPr="00BB1E63" w:rsidRDefault="00BB1E63" w:rsidP="00BB1E63">
            <w:r w:rsidRPr="00BB1E63">
              <w:t>C6-250496</w:t>
            </w:r>
          </w:p>
        </w:tc>
      </w:tr>
      <w:tr w:rsidR="00BB1E63" w:rsidRPr="00BB1E63" w14:paraId="1A12D72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A280F05" w14:textId="77777777" w:rsidR="00BB1E63" w:rsidRPr="00BB1E63" w:rsidRDefault="00BB1E63" w:rsidP="00BB1E63">
            <w:r w:rsidRPr="00BB1E63">
              <w:t>C6-250426</w:t>
            </w:r>
          </w:p>
        </w:tc>
        <w:tc>
          <w:tcPr>
            <w:tcW w:w="0" w:type="auto"/>
            <w:tcBorders>
              <w:top w:val="single" w:sz="4" w:space="0" w:color="auto"/>
              <w:left w:val="single" w:sz="4" w:space="0" w:color="auto"/>
              <w:bottom w:val="single" w:sz="4" w:space="0" w:color="auto"/>
              <w:right w:val="single" w:sz="4" w:space="0" w:color="auto"/>
            </w:tcBorders>
            <w:hideMark/>
          </w:tcPr>
          <w:p w14:paraId="1DD528FB" w14:textId="77777777" w:rsidR="00BB1E63" w:rsidRPr="00BB1E63" w:rsidRDefault="00BB1E63" w:rsidP="00BB1E63">
            <w:r w:rsidRPr="00BB1E63">
              <w:t>Correction to 5G AKA TC 15.3.1 and 15.4.2</w:t>
            </w:r>
          </w:p>
        </w:tc>
        <w:tc>
          <w:tcPr>
            <w:tcW w:w="0" w:type="auto"/>
            <w:tcBorders>
              <w:top w:val="single" w:sz="4" w:space="0" w:color="auto"/>
              <w:left w:val="single" w:sz="4" w:space="0" w:color="auto"/>
              <w:bottom w:val="single" w:sz="4" w:space="0" w:color="auto"/>
              <w:right w:val="single" w:sz="4" w:space="0" w:color="auto"/>
            </w:tcBorders>
            <w:hideMark/>
          </w:tcPr>
          <w:p w14:paraId="1591E9D2"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19C3DF74"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0A60278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25D93D56" w14:textId="77777777" w:rsidR="00BB1E63" w:rsidRPr="00BB1E63" w:rsidRDefault="00BB1E63" w:rsidP="00BB1E63"/>
        </w:tc>
      </w:tr>
      <w:tr w:rsidR="00BB1E63" w:rsidRPr="00BB1E63" w14:paraId="60CE1C6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FD57F09" w14:textId="77777777" w:rsidR="00BB1E63" w:rsidRPr="00BB1E63" w:rsidRDefault="00BB1E63" w:rsidP="00BB1E63">
            <w:r w:rsidRPr="00BB1E63">
              <w:t>C6-250427</w:t>
            </w:r>
          </w:p>
        </w:tc>
        <w:tc>
          <w:tcPr>
            <w:tcW w:w="0" w:type="auto"/>
            <w:tcBorders>
              <w:top w:val="single" w:sz="4" w:space="0" w:color="auto"/>
              <w:left w:val="single" w:sz="4" w:space="0" w:color="auto"/>
              <w:bottom w:val="single" w:sz="4" w:space="0" w:color="auto"/>
              <w:right w:val="single" w:sz="4" w:space="0" w:color="auto"/>
            </w:tcBorders>
            <w:hideMark/>
          </w:tcPr>
          <w:p w14:paraId="1C77641F" w14:textId="77777777" w:rsidR="00BB1E63" w:rsidRPr="00BB1E63" w:rsidRDefault="00BB1E63" w:rsidP="00BB1E63">
            <w:r w:rsidRPr="00BB1E63">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2B48C9A9"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26D2E6A"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519A601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2A643190" w14:textId="77777777" w:rsidR="00BB1E63" w:rsidRPr="00BB1E63" w:rsidRDefault="00BB1E63" w:rsidP="00BB1E63"/>
        </w:tc>
      </w:tr>
      <w:tr w:rsidR="00BB1E63" w:rsidRPr="00BB1E63" w14:paraId="0A811E2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E258DDD" w14:textId="77777777" w:rsidR="00BB1E63" w:rsidRPr="00BB1E63" w:rsidRDefault="00BB1E63" w:rsidP="00BB1E63">
            <w:r w:rsidRPr="00BB1E63">
              <w:t>C6-250428</w:t>
            </w:r>
          </w:p>
        </w:tc>
        <w:tc>
          <w:tcPr>
            <w:tcW w:w="0" w:type="auto"/>
            <w:tcBorders>
              <w:top w:val="single" w:sz="4" w:space="0" w:color="auto"/>
              <w:left w:val="single" w:sz="4" w:space="0" w:color="auto"/>
              <w:bottom w:val="single" w:sz="4" w:space="0" w:color="auto"/>
              <w:right w:val="single" w:sz="4" w:space="0" w:color="auto"/>
            </w:tcBorders>
            <w:hideMark/>
          </w:tcPr>
          <w:p w14:paraId="61C03252" w14:textId="77777777" w:rsidR="00BB1E63" w:rsidRPr="00BB1E63" w:rsidRDefault="00BB1E63" w:rsidP="00BB1E63">
            <w:r w:rsidRPr="00BB1E63">
              <w:t>Correction to SUCI calculation TC 5.3.12</w:t>
            </w:r>
          </w:p>
        </w:tc>
        <w:tc>
          <w:tcPr>
            <w:tcW w:w="0" w:type="auto"/>
            <w:tcBorders>
              <w:top w:val="single" w:sz="4" w:space="0" w:color="auto"/>
              <w:left w:val="single" w:sz="4" w:space="0" w:color="auto"/>
              <w:bottom w:val="single" w:sz="4" w:space="0" w:color="auto"/>
              <w:right w:val="single" w:sz="4" w:space="0" w:color="auto"/>
            </w:tcBorders>
            <w:hideMark/>
          </w:tcPr>
          <w:p w14:paraId="2557683B"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5465D40"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17743479"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600DBFBA" w14:textId="77777777" w:rsidR="00BB1E63" w:rsidRPr="00BB1E63" w:rsidRDefault="00BB1E63" w:rsidP="00BB1E63"/>
        </w:tc>
      </w:tr>
      <w:tr w:rsidR="00BB1E63" w:rsidRPr="00BB1E63" w14:paraId="5234724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66DD6D8" w14:textId="77777777" w:rsidR="00BB1E63" w:rsidRPr="00BB1E63" w:rsidRDefault="00BB1E63" w:rsidP="00BB1E63">
            <w:r w:rsidRPr="00BB1E63">
              <w:t>C6-250429</w:t>
            </w:r>
          </w:p>
        </w:tc>
        <w:tc>
          <w:tcPr>
            <w:tcW w:w="0" w:type="auto"/>
            <w:tcBorders>
              <w:top w:val="single" w:sz="4" w:space="0" w:color="auto"/>
              <w:left w:val="single" w:sz="4" w:space="0" w:color="auto"/>
              <w:bottom w:val="single" w:sz="4" w:space="0" w:color="auto"/>
              <w:right w:val="single" w:sz="4" w:space="0" w:color="auto"/>
            </w:tcBorders>
            <w:hideMark/>
          </w:tcPr>
          <w:p w14:paraId="0ED7E3CE" w14:textId="77777777" w:rsidR="00BB1E63" w:rsidRPr="00BB1E63" w:rsidRDefault="00BB1E63" w:rsidP="00BB1E63">
            <w:r w:rsidRPr="00BB1E63">
              <w:t>Correction to UE identification TC 5.3.9</w:t>
            </w:r>
          </w:p>
        </w:tc>
        <w:tc>
          <w:tcPr>
            <w:tcW w:w="0" w:type="auto"/>
            <w:tcBorders>
              <w:top w:val="single" w:sz="4" w:space="0" w:color="auto"/>
              <w:left w:val="single" w:sz="4" w:space="0" w:color="auto"/>
              <w:bottom w:val="single" w:sz="4" w:space="0" w:color="auto"/>
              <w:right w:val="single" w:sz="4" w:space="0" w:color="auto"/>
            </w:tcBorders>
            <w:hideMark/>
          </w:tcPr>
          <w:p w14:paraId="0B4B0651"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583E18E8"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614E610F"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6EE620E" w14:textId="77777777" w:rsidR="00BB1E63" w:rsidRPr="00BB1E63" w:rsidRDefault="00BB1E63" w:rsidP="00BB1E63"/>
        </w:tc>
      </w:tr>
      <w:tr w:rsidR="00BB1E63" w:rsidRPr="00BB1E63" w14:paraId="597626F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10FDFCF" w14:textId="77777777" w:rsidR="00BB1E63" w:rsidRPr="00BB1E63" w:rsidRDefault="00BB1E63" w:rsidP="00BB1E63">
            <w:r w:rsidRPr="00BB1E63">
              <w:t>C6-250430</w:t>
            </w:r>
          </w:p>
        </w:tc>
        <w:tc>
          <w:tcPr>
            <w:tcW w:w="0" w:type="auto"/>
            <w:tcBorders>
              <w:top w:val="single" w:sz="4" w:space="0" w:color="auto"/>
              <w:left w:val="single" w:sz="4" w:space="0" w:color="auto"/>
              <w:bottom w:val="single" w:sz="4" w:space="0" w:color="auto"/>
              <w:right w:val="single" w:sz="4" w:space="0" w:color="auto"/>
            </w:tcBorders>
            <w:hideMark/>
          </w:tcPr>
          <w:p w14:paraId="1909EAE2" w14:textId="77777777" w:rsidR="00BB1E63" w:rsidRPr="00BB1E63" w:rsidRDefault="00BB1E63" w:rsidP="00BB1E63">
            <w:r w:rsidRPr="00BB1E63">
              <w:t xml:space="preserve">Unify </w:t>
            </w:r>
            <w:proofErr w:type="spellStart"/>
            <w:r w:rsidRPr="00BB1E63">
              <w:t>ngKSI</w:t>
            </w:r>
            <w:proofErr w:type="spellEnd"/>
            <w:r w:rsidRPr="00BB1E63">
              <w:t xml:space="preserve"> in USIM test cases</w:t>
            </w:r>
          </w:p>
        </w:tc>
        <w:tc>
          <w:tcPr>
            <w:tcW w:w="0" w:type="auto"/>
            <w:tcBorders>
              <w:top w:val="single" w:sz="4" w:space="0" w:color="auto"/>
              <w:left w:val="single" w:sz="4" w:space="0" w:color="auto"/>
              <w:bottom w:val="single" w:sz="4" w:space="0" w:color="auto"/>
              <w:right w:val="single" w:sz="4" w:space="0" w:color="auto"/>
            </w:tcBorders>
            <w:hideMark/>
          </w:tcPr>
          <w:p w14:paraId="2C849C0C"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766337D2"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57616DB9"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4FBB248D" w14:textId="77777777" w:rsidR="00BB1E63" w:rsidRPr="00BB1E63" w:rsidRDefault="00BB1E63" w:rsidP="00BB1E63">
            <w:r w:rsidRPr="00BB1E63">
              <w:t>C6-250511</w:t>
            </w:r>
          </w:p>
        </w:tc>
      </w:tr>
      <w:tr w:rsidR="00BB1E63" w:rsidRPr="00BB1E63" w14:paraId="3FCDD43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4C1A13B" w14:textId="77777777" w:rsidR="00BB1E63" w:rsidRPr="00BB1E63" w:rsidRDefault="00BB1E63" w:rsidP="00BB1E63">
            <w:r w:rsidRPr="00BB1E63">
              <w:t>C6-250431</w:t>
            </w:r>
          </w:p>
        </w:tc>
        <w:tc>
          <w:tcPr>
            <w:tcW w:w="0" w:type="auto"/>
            <w:tcBorders>
              <w:top w:val="single" w:sz="4" w:space="0" w:color="auto"/>
              <w:left w:val="single" w:sz="4" w:space="0" w:color="auto"/>
              <w:bottom w:val="single" w:sz="4" w:space="0" w:color="auto"/>
              <w:right w:val="single" w:sz="4" w:space="0" w:color="auto"/>
            </w:tcBorders>
            <w:hideMark/>
          </w:tcPr>
          <w:p w14:paraId="3353238F" w14:textId="77777777" w:rsidR="00BB1E63" w:rsidRPr="00BB1E63" w:rsidRDefault="00BB1E63" w:rsidP="00BB1E63">
            <w:r w:rsidRPr="00BB1E63">
              <w:t>Correction of incorrect parameters length in Refresh SOR-CMCI</w:t>
            </w:r>
          </w:p>
        </w:tc>
        <w:tc>
          <w:tcPr>
            <w:tcW w:w="0" w:type="auto"/>
            <w:tcBorders>
              <w:top w:val="single" w:sz="4" w:space="0" w:color="auto"/>
              <w:left w:val="single" w:sz="4" w:space="0" w:color="auto"/>
              <w:bottom w:val="single" w:sz="4" w:space="0" w:color="auto"/>
              <w:right w:val="single" w:sz="4" w:space="0" w:color="auto"/>
            </w:tcBorders>
            <w:hideMark/>
          </w:tcPr>
          <w:p w14:paraId="1787F799" w14:textId="77777777" w:rsidR="00BB1E63" w:rsidRPr="00BB1E63" w:rsidRDefault="00BB1E63" w:rsidP="00BB1E63">
            <w:r w:rsidRPr="00BB1E63">
              <w:t>THALES, Huawei</w:t>
            </w:r>
          </w:p>
        </w:tc>
        <w:tc>
          <w:tcPr>
            <w:tcW w:w="0" w:type="auto"/>
            <w:tcBorders>
              <w:top w:val="single" w:sz="4" w:space="0" w:color="auto"/>
              <w:left w:val="single" w:sz="4" w:space="0" w:color="auto"/>
              <w:bottom w:val="single" w:sz="4" w:space="0" w:color="auto"/>
              <w:right w:val="single" w:sz="4" w:space="0" w:color="auto"/>
            </w:tcBorders>
            <w:hideMark/>
          </w:tcPr>
          <w:p w14:paraId="56326978"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670505F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46C2F214" w14:textId="77777777" w:rsidR="00BB1E63" w:rsidRPr="00BB1E63" w:rsidRDefault="00BB1E63" w:rsidP="00BB1E63"/>
        </w:tc>
      </w:tr>
      <w:tr w:rsidR="00BB1E63" w:rsidRPr="00BB1E63" w14:paraId="4F7C862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65216FE" w14:textId="77777777" w:rsidR="00BB1E63" w:rsidRPr="00BB1E63" w:rsidRDefault="00BB1E63" w:rsidP="00BB1E63">
            <w:r w:rsidRPr="00BB1E63">
              <w:t>C6-250432</w:t>
            </w:r>
          </w:p>
        </w:tc>
        <w:tc>
          <w:tcPr>
            <w:tcW w:w="0" w:type="auto"/>
            <w:tcBorders>
              <w:top w:val="single" w:sz="4" w:space="0" w:color="auto"/>
              <w:left w:val="single" w:sz="4" w:space="0" w:color="auto"/>
              <w:bottom w:val="single" w:sz="4" w:space="0" w:color="auto"/>
              <w:right w:val="single" w:sz="4" w:space="0" w:color="auto"/>
            </w:tcBorders>
            <w:hideMark/>
          </w:tcPr>
          <w:p w14:paraId="2648FB25" w14:textId="77777777" w:rsidR="00BB1E63" w:rsidRPr="00BB1E63" w:rsidRDefault="00BB1E63" w:rsidP="00BB1E63">
            <w:r w:rsidRPr="00BB1E63">
              <w:t>Correction of EFSOR-CMCI coding</w:t>
            </w:r>
          </w:p>
        </w:tc>
        <w:tc>
          <w:tcPr>
            <w:tcW w:w="0" w:type="auto"/>
            <w:tcBorders>
              <w:top w:val="single" w:sz="4" w:space="0" w:color="auto"/>
              <w:left w:val="single" w:sz="4" w:space="0" w:color="auto"/>
              <w:bottom w:val="single" w:sz="4" w:space="0" w:color="auto"/>
              <w:right w:val="single" w:sz="4" w:space="0" w:color="auto"/>
            </w:tcBorders>
            <w:hideMark/>
          </w:tcPr>
          <w:p w14:paraId="58D7915B"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60F044DF"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7C8EFFA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4F3291A" w14:textId="77777777" w:rsidR="00BB1E63" w:rsidRPr="00BB1E63" w:rsidRDefault="00BB1E63" w:rsidP="00BB1E63"/>
        </w:tc>
      </w:tr>
      <w:tr w:rsidR="00BB1E63" w:rsidRPr="00BB1E63" w14:paraId="535F7AA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733CA2D" w14:textId="77777777" w:rsidR="00BB1E63" w:rsidRPr="00BB1E63" w:rsidRDefault="00BB1E63" w:rsidP="00BB1E63">
            <w:r w:rsidRPr="00BB1E63">
              <w:t>C6-250433</w:t>
            </w:r>
          </w:p>
        </w:tc>
        <w:tc>
          <w:tcPr>
            <w:tcW w:w="0" w:type="auto"/>
            <w:tcBorders>
              <w:top w:val="single" w:sz="4" w:space="0" w:color="auto"/>
              <w:left w:val="single" w:sz="4" w:space="0" w:color="auto"/>
              <w:bottom w:val="single" w:sz="4" w:space="0" w:color="auto"/>
              <w:right w:val="single" w:sz="4" w:space="0" w:color="auto"/>
            </w:tcBorders>
            <w:hideMark/>
          </w:tcPr>
          <w:p w14:paraId="18E02725"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6A4A8796" w14:textId="77777777" w:rsidR="00BB1E63" w:rsidRPr="00BB1E63" w:rsidRDefault="00BB1E63" w:rsidP="00BB1E63">
            <w:r w:rsidRPr="00BB1E63">
              <w:t xml:space="preserve">THALES, </w:t>
            </w:r>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48407AD4"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6CB50216"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771DF57C" w14:textId="77777777" w:rsidR="00BB1E63" w:rsidRPr="00BB1E63" w:rsidRDefault="00BB1E63" w:rsidP="00BB1E63">
            <w:r w:rsidRPr="00BB1E63">
              <w:t>C6-250478</w:t>
            </w:r>
          </w:p>
        </w:tc>
      </w:tr>
      <w:tr w:rsidR="00BB1E63" w:rsidRPr="00BB1E63" w14:paraId="24B16D1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0F21698" w14:textId="77777777" w:rsidR="00BB1E63" w:rsidRPr="00BB1E63" w:rsidRDefault="00BB1E63" w:rsidP="00BB1E63">
            <w:r w:rsidRPr="00BB1E63">
              <w:t>C6-250434</w:t>
            </w:r>
          </w:p>
        </w:tc>
        <w:tc>
          <w:tcPr>
            <w:tcW w:w="0" w:type="auto"/>
            <w:tcBorders>
              <w:top w:val="single" w:sz="4" w:space="0" w:color="auto"/>
              <w:left w:val="single" w:sz="4" w:space="0" w:color="auto"/>
              <w:bottom w:val="single" w:sz="4" w:space="0" w:color="auto"/>
              <w:right w:val="single" w:sz="4" w:space="0" w:color="auto"/>
            </w:tcBorders>
            <w:hideMark/>
          </w:tcPr>
          <w:p w14:paraId="32596D3B" w14:textId="77777777" w:rsidR="00BB1E63" w:rsidRPr="00BB1E63" w:rsidRDefault="00BB1E63" w:rsidP="00BB1E63">
            <w:r w:rsidRPr="00BB1E63">
              <w:t>Test Cases Steering of Roaming via DL NAS TRANSPORT long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2BC04A20"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0AE8715D" w14:textId="77777777" w:rsidR="00BB1E63" w:rsidRPr="00BB1E63" w:rsidRDefault="00BB1E63" w:rsidP="00BB1E63">
            <w:r w:rsidRPr="00BB1E63">
              <w:t>withdrawn</w:t>
            </w:r>
          </w:p>
        </w:tc>
        <w:tc>
          <w:tcPr>
            <w:tcW w:w="0" w:type="auto"/>
            <w:tcBorders>
              <w:top w:val="single" w:sz="4" w:space="0" w:color="auto"/>
              <w:left w:val="single" w:sz="4" w:space="0" w:color="auto"/>
              <w:bottom w:val="single" w:sz="4" w:space="0" w:color="auto"/>
              <w:right w:val="single" w:sz="4" w:space="0" w:color="auto"/>
            </w:tcBorders>
          </w:tcPr>
          <w:p w14:paraId="1251B80E"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640EBE8F" w14:textId="77777777" w:rsidR="00BB1E63" w:rsidRPr="00BB1E63" w:rsidRDefault="00BB1E63" w:rsidP="00BB1E63"/>
        </w:tc>
      </w:tr>
      <w:tr w:rsidR="00BB1E63" w:rsidRPr="00BB1E63" w14:paraId="62153EE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5B399FF" w14:textId="77777777" w:rsidR="00BB1E63" w:rsidRPr="00BB1E63" w:rsidRDefault="00BB1E63" w:rsidP="00BB1E63">
            <w:r w:rsidRPr="00BB1E63">
              <w:t>C6-250435</w:t>
            </w:r>
          </w:p>
        </w:tc>
        <w:tc>
          <w:tcPr>
            <w:tcW w:w="0" w:type="auto"/>
            <w:tcBorders>
              <w:top w:val="single" w:sz="4" w:space="0" w:color="auto"/>
              <w:left w:val="single" w:sz="4" w:space="0" w:color="auto"/>
              <w:bottom w:val="single" w:sz="4" w:space="0" w:color="auto"/>
              <w:right w:val="single" w:sz="4" w:space="0" w:color="auto"/>
            </w:tcBorders>
            <w:hideMark/>
          </w:tcPr>
          <w:p w14:paraId="1627A8C7" w14:textId="77777777" w:rsidR="00BB1E63" w:rsidRPr="00BB1E63" w:rsidRDefault="00BB1E63" w:rsidP="00BB1E63">
            <w:r w:rsidRPr="00BB1E63">
              <w:t>Correction of the Applicability for 27.22.4.26.8 test cases</w:t>
            </w:r>
          </w:p>
        </w:tc>
        <w:tc>
          <w:tcPr>
            <w:tcW w:w="0" w:type="auto"/>
            <w:tcBorders>
              <w:top w:val="single" w:sz="4" w:space="0" w:color="auto"/>
              <w:left w:val="single" w:sz="4" w:space="0" w:color="auto"/>
              <w:bottom w:val="single" w:sz="4" w:space="0" w:color="auto"/>
              <w:right w:val="single" w:sz="4" w:space="0" w:color="auto"/>
            </w:tcBorders>
            <w:hideMark/>
          </w:tcPr>
          <w:p w14:paraId="0A82854E"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4C40BEDA"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6AE68FE7"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2A2B8189" w14:textId="77777777" w:rsidR="00BB1E63" w:rsidRPr="00BB1E63" w:rsidRDefault="00BB1E63" w:rsidP="00BB1E63"/>
        </w:tc>
      </w:tr>
      <w:tr w:rsidR="00BB1E63" w:rsidRPr="00BB1E63" w14:paraId="28B0245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41B37D3" w14:textId="77777777" w:rsidR="00BB1E63" w:rsidRPr="00BB1E63" w:rsidRDefault="00BB1E63" w:rsidP="00BB1E63">
            <w:r w:rsidRPr="00BB1E63">
              <w:t>C6-250436</w:t>
            </w:r>
          </w:p>
        </w:tc>
        <w:tc>
          <w:tcPr>
            <w:tcW w:w="0" w:type="auto"/>
            <w:tcBorders>
              <w:top w:val="single" w:sz="4" w:space="0" w:color="auto"/>
              <w:left w:val="single" w:sz="4" w:space="0" w:color="auto"/>
              <w:bottom w:val="single" w:sz="4" w:space="0" w:color="auto"/>
              <w:right w:val="single" w:sz="4" w:space="0" w:color="auto"/>
            </w:tcBorders>
            <w:hideMark/>
          </w:tcPr>
          <w:p w14:paraId="033988ED"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51469575"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1BE08D8A"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10A29E0F"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49965E65" w14:textId="77777777" w:rsidR="00BB1E63" w:rsidRPr="00BB1E63" w:rsidRDefault="00BB1E63" w:rsidP="00BB1E63">
            <w:r w:rsidRPr="00BB1E63">
              <w:t>C6-250479</w:t>
            </w:r>
          </w:p>
        </w:tc>
      </w:tr>
      <w:tr w:rsidR="00BB1E63" w:rsidRPr="00BB1E63" w14:paraId="208330B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86E89FA" w14:textId="77777777" w:rsidR="00BB1E63" w:rsidRPr="00BB1E63" w:rsidRDefault="00BB1E63" w:rsidP="00BB1E63">
            <w:r w:rsidRPr="00BB1E63">
              <w:t>C6-250437</w:t>
            </w:r>
          </w:p>
        </w:tc>
        <w:tc>
          <w:tcPr>
            <w:tcW w:w="0" w:type="auto"/>
            <w:tcBorders>
              <w:top w:val="single" w:sz="4" w:space="0" w:color="auto"/>
              <w:left w:val="single" w:sz="4" w:space="0" w:color="auto"/>
              <w:bottom w:val="single" w:sz="4" w:space="0" w:color="auto"/>
              <w:right w:val="single" w:sz="4" w:space="0" w:color="auto"/>
            </w:tcBorders>
            <w:hideMark/>
          </w:tcPr>
          <w:p w14:paraId="13AFFF09" w14:textId="77777777" w:rsidR="00BB1E63" w:rsidRPr="00BB1E63" w:rsidRDefault="00BB1E63" w:rsidP="00BB1E63">
            <w:r w:rsidRPr="00BB1E63">
              <w:t>Correction of Annex B</w:t>
            </w:r>
          </w:p>
        </w:tc>
        <w:tc>
          <w:tcPr>
            <w:tcW w:w="0" w:type="auto"/>
            <w:tcBorders>
              <w:top w:val="single" w:sz="4" w:space="0" w:color="auto"/>
              <w:left w:val="single" w:sz="4" w:space="0" w:color="auto"/>
              <w:bottom w:val="single" w:sz="4" w:space="0" w:color="auto"/>
              <w:right w:val="single" w:sz="4" w:space="0" w:color="auto"/>
            </w:tcBorders>
            <w:hideMark/>
          </w:tcPr>
          <w:p w14:paraId="61D7AD1F"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2A196896"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2BCE12AB"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BAEEB3C" w14:textId="77777777" w:rsidR="00BB1E63" w:rsidRPr="00BB1E63" w:rsidRDefault="00BB1E63" w:rsidP="00BB1E63"/>
        </w:tc>
      </w:tr>
      <w:tr w:rsidR="00BB1E63" w:rsidRPr="00BB1E63" w14:paraId="453998D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3F0C71A" w14:textId="77777777" w:rsidR="00BB1E63" w:rsidRPr="00BB1E63" w:rsidRDefault="00BB1E63" w:rsidP="00BB1E63">
            <w:r w:rsidRPr="00BB1E63">
              <w:lastRenderedPageBreak/>
              <w:t>C6-250438</w:t>
            </w:r>
          </w:p>
        </w:tc>
        <w:tc>
          <w:tcPr>
            <w:tcW w:w="0" w:type="auto"/>
            <w:tcBorders>
              <w:top w:val="single" w:sz="4" w:space="0" w:color="auto"/>
              <w:left w:val="single" w:sz="4" w:space="0" w:color="auto"/>
              <w:bottom w:val="single" w:sz="4" w:space="0" w:color="auto"/>
              <w:right w:val="single" w:sz="4" w:space="0" w:color="auto"/>
            </w:tcBorders>
            <w:hideMark/>
          </w:tcPr>
          <w:p w14:paraId="27131C7E" w14:textId="77777777" w:rsidR="00BB1E63" w:rsidRPr="00BB1E63" w:rsidRDefault="00BB1E63" w:rsidP="00BB1E63">
            <w:r w:rsidRPr="00BB1E63">
              <w:t>Update of Terms of Reference for CT6</w:t>
            </w:r>
          </w:p>
        </w:tc>
        <w:tc>
          <w:tcPr>
            <w:tcW w:w="0" w:type="auto"/>
            <w:tcBorders>
              <w:top w:val="single" w:sz="4" w:space="0" w:color="auto"/>
              <w:left w:val="single" w:sz="4" w:space="0" w:color="auto"/>
              <w:bottom w:val="single" w:sz="4" w:space="0" w:color="auto"/>
              <w:right w:val="single" w:sz="4" w:space="0" w:color="auto"/>
            </w:tcBorders>
            <w:hideMark/>
          </w:tcPr>
          <w:p w14:paraId="2338E4C4" w14:textId="77777777" w:rsidR="00BB1E63" w:rsidRPr="00BB1E63" w:rsidRDefault="00BB1E63" w:rsidP="00BB1E63">
            <w:r w:rsidRPr="00BB1E63">
              <w:t>IDEMIA</w:t>
            </w:r>
          </w:p>
        </w:tc>
        <w:tc>
          <w:tcPr>
            <w:tcW w:w="0" w:type="auto"/>
            <w:tcBorders>
              <w:top w:val="single" w:sz="4" w:space="0" w:color="auto"/>
              <w:left w:val="single" w:sz="4" w:space="0" w:color="auto"/>
              <w:bottom w:val="single" w:sz="4" w:space="0" w:color="auto"/>
              <w:right w:val="single" w:sz="4" w:space="0" w:color="auto"/>
            </w:tcBorders>
            <w:hideMark/>
          </w:tcPr>
          <w:p w14:paraId="58AD089F"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0130984D"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404F81F6" w14:textId="77777777" w:rsidR="00BB1E63" w:rsidRPr="00BB1E63" w:rsidRDefault="00BB1E63" w:rsidP="00BB1E63">
            <w:r w:rsidRPr="00BB1E63">
              <w:t>C6-250507</w:t>
            </w:r>
          </w:p>
        </w:tc>
      </w:tr>
      <w:tr w:rsidR="00BB1E63" w:rsidRPr="00BB1E63" w14:paraId="211B499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DA9CA5F" w14:textId="77777777" w:rsidR="00BB1E63" w:rsidRPr="00BB1E63" w:rsidRDefault="00BB1E63" w:rsidP="00BB1E63">
            <w:r w:rsidRPr="00BB1E63">
              <w:t>C6-250439</w:t>
            </w:r>
          </w:p>
        </w:tc>
        <w:tc>
          <w:tcPr>
            <w:tcW w:w="0" w:type="auto"/>
            <w:tcBorders>
              <w:top w:val="single" w:sz="4" w:space="0" w:color="auto"/>
              <w:left w:val="single" w:sz="4" w:space="0" w:color="auto"/>
              <w:bottom w:val="single" w:sz="4" w:space="0" w:color="auto"/>
              <w:right w:val="single" w:sz="4" w:space="0" w:color="auto"/>
            </w:tcBorders>
            <w:hideMark/>
          </w:tcPr>
          <w:p w14:paraId="05C57CED" w14:textId="77777777" w:rsidR="00BB1E63" w:rsidRPr="00BB1E63" w:rsidRDefault="00BB1E63" w:rsidP="00BB1E63">
            <w:r w:rsidRPr="00BB1E63">
              <w:t xml:space="preserve">GBA_U API </w:t>
            </w:r>
            <w:proofErr w:type="spellStart"/>
            <w:r w:rsidRPr="00BB1E63">
              <w:t>additionnal</w:t>
            </w:r>
            <w:proofErr w:type="spellEnd"/>
            <w:r w:rsidRPr="00BB1E63">
              <w:t xml:space="preserve"> test cases on </w:t>
            </w:r>
            <w:proofErr w:type="spellStart"/>
            <w:r w:rsidRPr="00BB1E63">
              <w:t>GBAUCipher</w:t>
            </w:r>
            <w:proofErr w:type="spellEnd"/>
            <w:r w:rsidRPr="00BB1E63">
              <w:t xml:space="preserve"> and </w:t>
            </w:r>
            <w:proofErr w:type="spellStart"/>
            <w:r w:rsidRPr="00BB1E63">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563E7B"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7BA7B8D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6C6C01B9" w14:textId="77777777" w:rsidR="00BB1E63" w:rsidRPr="00BB1E63" w:rsidRDefault="00BB1E63" w:rsidP="00BB1E63">
            <w:r w:rsidRPr="00BB1E63">
              <w:t>C6-250335</w:t>
            </w:r>
          </w:p>
        </w:tc>
        <w:tc>
          <w:tcPr>
            <w:tcW w:w="0" w:type="auto"/>
            <w:tcBorders>
              <w:top w:val="single" w:sz="4" w:space="0" w:color="auto"/>
              <w:left w:val="single" w:sz="4" w:space="0" w:color="auto"/>
              <w:bottom w:val="single" w:sz="4" w:space="0" w:color="auto"/>
              <w:right w:val="single" w:sz="4" w:space="0" w:color="auto"/>
            </w:tcBorders>
            <w:hideMark/>
          </w:tcPr>
          <w:p w14:paraId="068B17C3" w14:textId="77777777" w:rsidR="00BB1E63" w:rsidRPr="00BB1E63" w:rsidRDefault="00BB1E63" w:rsidP="00BB1E63">
            <w:r w:rsidRPr="00BB1E63">
              <w:t>C6-250440</w:t>
            </w:r>
          </w:p>
        </w:tc>
      </w:tr>
      <w:tr w:rsidR="00BB1E63" w:rsidRPr="00BB1E63" w14:paraId="698549B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EE1FC38" w14:textId="77777777" w:rsidR="00BB1E63" w:rsidRPr="00BB1E63" w:rsidRDefault="00BB1E63" w:rsidP="00BB1E63">
            <w:r w:rsidRPr="00BB1E63">
              <w:t>C6-250440</w:t>
            </w:r>
          </w:p>
        </w:tc>
        <w:tc>
          <w:tcPr>
            <w:tcW w:w="0" w:type="auto"/>
            <w:tcBorders>
              <w:top w:val="single" w:sz="4" w:space="0" w:color="auto"/>
              <w:left w:val="single" w:sz="4" w:space="0" w:color="auto"/>
              <w:bottom w:val="single" w:sz="4" w:space="0" w:color="auto"/>
              <w:right w:val="single" w:sz="4" w:space="0" w:color="auto"/>
            </w:tcBorders>
            <w:hideMark/>
          </w:tcPr>
          <w:p w14:paraId="2E95C131" w14:textId="77777777" w:rsidR="00BB1E63" w:rsidRPr="00BB1E63" w:rsidRDefault="00BB1E63" w:rsidP="00BB1E63">
            <w:r w:rsidRPr="00BB1E63">
              <w:t xml:space="preserve">GBA_U API </w:t>
            </w:r>
            <w:proofErr w:type="spellStart"/>
            <w:r w:rsidRPr="00BB1E63">
              <w:t>additionnal</w:t>
            </w:r>
            <w:proofErr w:type="spellEnd"/>
            <w:r w:rsidRPr="00BB1E63">
              <w:t xml:space="preserve"> test cases on </w:t>
            </w:r>
            <w:proofErr w:type="spellStart"/>
            <w:r w:rsidRPr="00BB1E63">
              <w:t>GBAUCipher</w:t>
            </w:r>
            <w:proofErr w:type="spellEnd"/>
            <w:r w:rsidRPr="00BB1E63">
              <w:t xml:space="preserve"> and </w:t>
            </w:r>
            <w:proofErr w:type="spellStart"/>
            <w:r w:rsidRPr="00BB1E63">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214E44"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12C45BE6"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12064E30" w14:textId="77777777" w:rsidR="00BB1E63" w:rsidRPr="00BB1E63" w:rsidRDefault="00BB1E63" w:rsidP="00BB1E63">
            <w:r w:rsidRPr="00BB1E63">
              <w:t>C6-250439</w:t>
            </w:r>
          </w:p>
        </w:tc>
        <w:tc>
          <w:tcPr>
            <w:tcW w:w="0" w:type="auto"/>
            <w:tcBorders>
              <w:top w:val="single" w:sz="4" w:space="0" w:color="auto"/>
              <w:left w:val="single" w:sz="4" w:space="0" w:color="auto"/>
              <w:bottom w:val="single" w:sz="4" w:space="0" w:color="auto"/>
              <w:right w:val="single" w:sz="4" w:space="0" w:color="auto"/>
            </w:tcBorders>
            <w:hideMark/>
          </w:tcPr>
          <w:p w14:paraId="16F253CB" w14:textId="77777777" w:rsidR="00BB1E63" w:rsidRPr="00BB1E63" w:rsidRDefault="00BB1E63" w:rsidP="00BB1E63">
            <w:r w:rsidRPr="00BB1E63">
              <w:t>C6-250482</w:t>
            </w:r>
          </w:p>
        </w:tc>
      </w:tr>
      <w:tr w:rsidR="00BB1E63" w:rsidRPr="00BB1E63" w14:paraId="27EB467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96AE44D" w14:textId="77777777" w:rsidR="00BB1E63" w:rsidRPr="00BB1E63" w:rsidRDefault="00BB1E63" w:rsidP="00BB1E63">
            <w:r w:rsidRPr="00BB1E63">
              <w:t>C6-250441</w:t>
            </w:r>
          </w:p>
        </w:tc>
        <w:tc>
          <w:tcPr>
            <w:tcW w:w="0" w:type="auto"/>
            <w:tcBorders>
              <w:top w:val="single" w:sz="4" w:space="0" w:color="auto"/>
              <w:left w:val="single" w:sz="4" w:space="0" w:color="auto"/>
              <w:bottom w:val="single" w:sz="4" w:space="0" w:color="auto"/>
              <w:right w:val="single" w:sz="4" w:space="0" w:color="auto"/>
            </w:tcBorders>
            <w:hideMark/>
          </w:tcPr>
          <w:p w14:paraId="54C5357D" w14:textId="77777777" w:rsidR="00BB1E63" w:rsidRPr="00BB1E63" w:rsidRDefault="00BB1E63" w:rsidP="00BB1E63">
            <w:r w:rsidRPr="00BB1E63">
              <w:t xml:space="preserve">5G registration retries for lower layer failures storage in </w:t>
            </w:r>
            <w:proofErr w:type="spellStart"/>
            <w:r w:rsidRPr="00BB1E63">
              <w:t>EFNASConfig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1DC3F"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588B1C93"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6BD41C6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43517B12" w14:textId="77777777" w:rsidR="00BB1E63" w:rsidRPr="00BB1E63" w:rsidRDefault="00BB1E63" w:rsidP="00BB1E63">
            <w:r w:rsidRPr="00BB1E63">
              <w:t>C6-250502</w:t>
            </w:r>
          </w:p>
        </w:tc>
      </w:tr>
      <w:tr w:rsidR="00BB1E63" w:rsidRPr="00BB1E63" w14:paraId="561EF3F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7FB36C6" w14:textId="77777777" w:rsidR="00BB1E63" w:rsidRPr="00BB1E63" w:rsidRDefault="00BB1E63" w:rsidP="00BB1E63">
            <w:r w:rsidRPr="00BB1E63">
              <w:t>C6-250442</w:t>
            </w:r>
          </w:p>
        </w:tc>
        <w:tc>
          <w:tcPr>
            <w:tcW w:w="0" w:type="auto"/>
            <w:tcBorders>
              <w:top w:val="single" w:sz="4" w:space="0" w:color="auto"/>
              <w:left w:val="single" w:sz="4" w:space="0" w:color="auto"/>
              <w:bottom w:val="single" w:sz="4" w:space="0" w:color="auto"/>
              <w:right w:val="single" w:sz="4" w:space="0" w:color="auto"/>
            </w:tcBorders>
            <w:hideMark/>
          </w:tcPr>
          <w:p w14:paraId="4B7100DA"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493A8A81"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65E05280"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69C9D7F5"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7F6EBB93" w14:textId="77777777" w:rsidR="00BB1E63" w:rsidRPr="00BB1E63" w:rsidRDefault="00BB1E63" w:rsidP="00BB1E63">
            <w:r w:rsidRPr="00BB1E63">
              <w:t>C6-250499</w:t>
            </w:r>
          </w:p>
        </w:tc>
      </w:tr>
      <w:tr w:rsidR="00BB1E63" w:rsidRPr="00BB1E63" w14:paraId="6331478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82CE81" w14:textId="77777777" w:rsidR="00BB1E63" w:rsidRPr="00BB1E63" w:rsidRDefault="00BB1E63" w:rsidP="00BB1E63">
            <w:r w:rsidRPr="00BB1E63">
              <w:t>C6-250443</w:t>
            </w:r>
          </w:p>
        </w:tc>
        <w:tc>
          <w:tcPr>
            <w:tcW w:w="0" w:type="auto"/>
            <w:tcBorders>
              <w:top w:val="single" w:sz="4" w:space="0" w:color="auto"/>
              <w:left w:val="single" w:sz="4" w:space="0" w:color="auto"/>
              <w:bottom w:val="single" w:sz="4" w:space="0" w:color="auto"/>
              <w:right w:val="single" w:sz="4" w:space="0" w:color="auto"/>
            </w:tcBorders>
            <w:hideMark/>
          </w:tcPr>
          <w:p w14:paraId="41392166" w14:textId="77777777" w:rsidR="00BB1E63" w:rsidRPr="00BB1E63" w:rsidRDefault="00BB1E63" w:rsidP="00BB1E63">
            <w:r w:rsidRPr="00BB1E63">
              <w:t>Extending the coding of Duration TLV to include additional time units</w:t>
            </w:r>
          </w:p>
        </w:tc>
        <w:tc>
          <w:tcPr>
            <w:tcW w:w="0" w:type="auto"/>
            <w:tcBorders>
              <w:top w:val="single" w:sz="4" w:space="0" w:color="auto"/>
              <w:left w:val="single" w:sz="4" w:space="0" w:color="auto"/>
              <w:bottom w:val="single" w:sz="4" w:space="0" w:color="auto"/>
              <w:right w:val="single" w:sz="4" w:space="0" w:color="auto"/>
            </w:tcBorders>
            <w:hideMark/>
          </w:tcPr>
          <w:p w14:paraId="47C32DAE"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25BC4E12"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440BC48F"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2806863" w14:textId="77777777" w:rsidR="00BB1E63" w:rsidRPr="00BB1E63" w:rsidRDefault="00BB1E63" w:rsidP="00BB1E63"/>
        </w:tc>
      </w:tr>
      <w:tr w:rsidR="00BB1E63" w:rsidRPr="00BB1E63" w14:paraId="5929683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492BECA" w14:textId="77777777" w:rsidR="00BB1E63" w:rsidRPr="00BB1E63" w:rsidRDefault="00BB1E63" w:rsidP="00BB1E63">
            <w:r w:rsidRPr="00BB1E63">
              <w:t>C6-250444</w:t>
            </w:r>
          </w:p>
        </w:tc>
        <w:tc>
          <w:tcPr>
            <w:tcW w:w="0" w:type="auto"/>
            <w:tcBorders>
              <w:top w:val="single" w:sz="4" w:space="0" w:color="auto"/>
              <w:left w:val="single" w:sz="4" w:space="0" w:color="auto"/>
              <w:bottom w:val="single" w:sz="4" w:space="0" w:color="auto"/>
              <w:right w:val="single" w:sz="4" w:space="0" w:color="auto"/>
            </w:tcBorders>
            <w:hideMark/>
          </w:tcPr>
          <w:p w14:paraId="3CAE5208" w14:textId="77777777" w:rsidR="00BB1E63" w:rsidRPr="00BB1E63" w:rsidRDefault="00BB1E63" w:rsidP="00BB1E63">
            <w:r w:rsidRPr="00BB1E63">
              <w:t>Minor correction to the length coding in clause 7.5.27.2</w:t>
            </w:r>
          </w:p>
        </w:tc>
        <w:tc>
          <w:tcPr>
            <w:tcW w:w="0" w:type="auto"/>
            <w:tcBorders>
              <w:top w:val="single" w:sz="4" w:space="0" w:color="auto"/>
              <w:left w:val="single" w:sz="4" w:space="0" w:color="auto"/>
              <w:bottom w:val="single" w:sz="4" w:space="0" w:color="auto"/>
              <w:right w:val="single" w:sz="4" w:space="0" w:color="auto"/>
            </w:tcBorders>
            <w:hideMark/>
          </w:tcPr>
          <w:p w14:paraId="068DC01F"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0710161E"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0F2D40DD"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61E0818" w14:textId="77777777" w:rsidR="00BB1E63" w:rsidRPr="00BB1E63" w:rsidRDefault="00BB1E63" w:rsidP="00BB1E63">
            <w:r w:rsidRPr="00BB1E63">
              <w:t>C6-250503</w:t>
            </w:r>
          </w:p>
        </w:tc>
      </w:tr>
      <w:tr w:rsidR="00BB1E63" w:rsidRPr="00BB1E63" w14:paraId="78EBAC2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48F1A16" w14:textId="77777777" w:rsidR="00BB1E63" w:rsidRPr="00BB1E63" w:rsidRDefault="00BB1E63" w:rsidP="00BB1E63">
            <w:r w:rsidRPr="00BB1E63">
              <w:t>C6-250445</w:t>
            </w:r>
          </w:p>
        </w:tc>
        <w:tc>
          <w:tcPr>
            <w:tcW w:w="0" w:type="auto"/>
            <w:tcBorders>
              <w:top w:val="single" w:sz="4" w:space="0" w:color="auto"/>
              <w:left w:val="single" w:sz="4" w:space="0" w:color="auto"/>
              <w:bottom w:val="single" w:sz="4" w:space="0" w:color="auto"/>
              <w:right w:val="single" w:sz="4" w:space="0" w:color="auto"/>
            </w:tcBorders>
            <w:hideMark/>
          </w:tcPr>
          <w:p w14:paraId="20E88241" w14:textId="77777777" w:rsidR="00BB1E63" w:rsidRPr="00BB1E63" w:rsidRDefault="00BB1E63" w:rsidP="00BB1E63">
            <w:r w:rsidRPr="00BB1E63">
              <w:t xml:space="preserve">Revised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hideMark/>
          </w:tcPr>
          <w:p w14:paraId="12D9BD4D" w14:textId="77777777" w:rsidR="00BB1E63" w:rsidRPr="00BB1E63" w:rsidRDefault="00BB1E63" w:rsidP="00BB1E63">
            <w:r w:rsidRPr="00BB1E63">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463FE39A" w14:textId="77777777" w:rsidR="00BB1E63" w:rsidRPr="00BB1E63" w:rsidRDefault="00BB1E63" w:rsidP="00BB1E63">
            <w:r w:rsidRPr="00BB1E63">
              <w:t>endorsed</w:t>
            </w:r>
          </w:p>
        </w:tc>
        <w:tc>
          <w:tcPr>
            <w:tcW w:w="0" w:type="auto"/>
            <w:tcBorders>
              <w:top w:val="single" w:sz="4" w:space="0" w:color="auto"/>
              <w:left w:val="single" w:sz="4" w:space="0" w:color="auto"/>
              <w:bottom w:val="single" w:sz="4" w:space="0" w:color="auto"/>
              <w:right w:val="single" w:sz="4" w:space="0" w:color="auto"/>
            </w:tcBorders>
            <w:hideMark/>
          </w:tcPr>
          <w:p w14:paraId="1C0B605E" w14:textId="77777777" w:rsidR="00BB1E63" w:rsidRPr="00BB1E63" w:rsidRDefault="00BB1E63" w:rsidP="00BB1E63">
            <w:r w:rsidRPr="00BB1E63">
              <w:t>CP-251282</w:t>
            </w:r>
          </w:p>
        </w:tc>
        <w:tc>
          <w:tcPr>
            <w:tcW w:w="0" w:type="auto"/>
            <w:tcBorders>
              <w:top w:val="single" w:sz="4" w:space="0" w:color="auto"/>
              <w:left w:val="single" w:sz="4" w:space="0" w:color="auto"/>
              <w:bottom w:val="single" w:sz="4" w:space="0" w:color="auto"/>
              <w:right w:val="single" w:sz="4" w:space="0" w:color="auto"/>
            </w:tcBorders>
          </w:tcPr>
          <w:p w14:paraId="7B7CAC51" w14:textId="77777777" w:rsidR="00BB1E63" w:rsidRPr="00BB1E63" w:rsidRDefault="00BB1E63" w:rsidP="00BB1E63"/>
        </w:tc>
      </w:tr>
      <w:tr w:rsidR="00BB1E63" w:rsidRPr="00BB1E63" w14:paraId="4AD085F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437BFB7" w14:textId="77777777" w:rsidR="00BB1E63" w:rsidRPr="00BB1E63" w:rsidRDefault="00BB1E63" w:rsidP="00BB1E63">
            <w:r w:rsidRPr="00BB1E63">
              <w:t>C6-250446</w:t>
            </w:r>
          </w:p>
        </w:tc>
        <w:tc>
          <w:tcPr>
            <w:tcW w:w="0" w:type="auto"/>
            <w:tcBorders>
              <w:top w:val="single" w:sz="4" w:space="0" w:color="auto"/>
              <w:left w:val="single" w:sz="4" w:space="0" w:color="auto"/>
              <w:bottom w:val="single" w:sz="4" w:space="0" w:color="auto"/>
              <w:right w:val="single" w:sz="4" w:space="0" w:color="auto"/>
            </w:tcBorders>
            <w:hideMark/>
          </w:tcPr>
          <w:p w14:paraId="69C292D7" w14:textId="77777777" w:rsidR="00BB1E63" w:rsidRPr="00BB1E63" w:rsidRDefault="00BB1E63" w:rsidP="00BB1E63">
            <w:r w:rsidRPr="00BB1E63">
              <w:t>Timer management negotiation - Option 1</w:t>
            </w:r>
          </w:p>
        </w:tc>
        <w:tc>
          <w:tcPr>
            <w:tcW w:w="0" w:type="auto"/>
            <w:tcBorders>
              <w:top w:val="single" w:sz="4" w:space="0" w:color="auto"/>
              <w:left w:val="single" w:sz="4" w:space="0" w:color="auto"/>
              <w:bottom w:val="single" w:sz="4" w:space="0" w:color="auto"/>
              <w:right w:val="single" w:sz="4" w:space="0" w:color="auto"/>
            </w:tcBorders>
            <w:hideMark/>
          </w:tcPr>
          <w:p w14:paraId="68882742"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4A56F10F"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046A9D6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092425F3" w14:textId="77777777" w:rsidR="00BB1E63" w:rsidRPr="00BB1E63" w:rsidRDefault="00BB1E63" w:rsidP="00BB1E63"/>
        </w:tc>
      </w:tr>
      <w:tr w:rsidR="00BB1E63" w:rsidRPr="00BB1E63" w14:paraId="4602245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CB102EB" w14:textId="77777777" w:rsidR="00BB1E63" w:rsidRPr="00BB1E63" w:rsidRDefault="00BB1E63" w:rsidP="00BB1E63">
            <w:r w:rsidRPr="00BB1E63">
              <w:t>C6-250447</w:t>
            </w:r>
          </w:p>
        </w:tc>
        <w:tc>
          <w:tcPr>
            <w:tcW w:w="0" w:type="auto"/>
            <w:tcBorders>
              <w:top w:val="single" w:sz="4" w:space="0" w:color="auto"/>
              <w:left w:val="single" w:sz="4" w:space="0" w:color="auto"/>
              <w:bottom w:val="single" w:sz="4" w:space="0" w:color="auto"/>
              <w:right w:val="single" w:sz="4" w:space="0" w:color="auto"/>
            </w:tcBorders>
            <w:hideMark/>
          </w:tcPr>
          <w:p w14:paraId="6DC9BA33" w14:textId="77777777" w:rsidR="00BB1E63" w:rsidRPr="00BB1E63" w:rsidRDefault="00BB1E63" w:rsidP="00BB1E63">
            <w:r w:rsidRPr="00BB1E63">
              <w:t>Timer management negotiation - Option 2</w:t>
            </w:r>
          </w:p>
        </w:tc>
        <w:tc>
          <w:tcPr>
            <w:tcW w:w="0" w:type="auto"/>
            <w:tcBorders>
              <w:top w:val="single" w:sz="4" w:space="0" w:color="auto"/>
              <w:left w:val="single" w:sz="4" w:space="0" w:color="auto"/>
              <w:bottom w:val="single" w:sz="4" w:space="0" w:color="auto"/>
              <w:right w:val="single" w:sz="4" w:space="0" w:color="auto"/>
            </w:tcBorders>
            <w:hideMark/>
          </w:tcPr>
          <w:p w14:paraId="6EF925A5"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6726132A"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tcPr>
          <w:p w14:paraId="3ABA2593"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24040C9" w14:textId="77777777" w:rsidR="00BB1E63" w:rsidRPr="00BB1E63" w:rsidRDefault="00BB1E63" w:rsidP="00BB1E63"/>
        </w:tc>
      </w:tr>
      <w:tr w:rsidR="00BB1E63" w:rsidRPr="00BB1E63" w14:paraId="1AE3A68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B388507" w14:textId="77777777" w:rsidR="00BB1E63" w:rsidRPr="00BB1E63" w:rsidRDefault="00BB1E63" w:rsidP="00BB1E63">
            <w:r w:rsidRPr="00BB1E63">
              <w:t>C6-250448</w:t>
            </w:r>
          </w:p>
        </w:tc>
        <w:tc>
          <w:tcPr>
            <w:tcW w:w="0" w:type="auto"/>
            <w:tcBorders>
              <w:top w:val="single" w:sz="4" w:space="0" w:color="auto"/>
              <w:left w:val="single" w:sz="4" w:space="0" w:color="auto"/>
              <w:bottom w:val="single" w:sz="4" w:space="0" w:color="auto"/>
              <w:right w:val="single" w:sz="4" w:space="0" w:color="auto"/>
            </w:tcBorders>
            <w:hideMark/>
          </w:tcPr>
          <w:p w14:paraId="22544792" w14:textId="77777777" w:rsidR="00BB1E63" w:rsidRPr="00BB1E63" w:rsidRDefault="00BB1E63" w:rsidP="00BB1E63">
            <w:r w:rsidRPr="00BB1E63">
              <w:t>New WID on CT aspects of Lower Selection-priority for PLMN Selection</w:t>
            </w:r>
          </w:p>
        </w:tc>
        <w:tc>
          <w:tcPr>
            <w:tcW w:w="0" w:type="auto"/>
            <w:tcBorders>
              <w:top w:val="single" w:sz="4" w:space="0" w:color="auto"/>
              <w:left w:val="single" w:sz="4" w:space="0" w:color="auto"/>
              <w:bottom w:val="single" w:sz="4" w:space="0" w:color="auto"/>
              <w:right w:val="single" w:sz="4" w:space="0" w:color="auto"/>
            </w:tcBorders>
            <w:hideMark/>
          </w:tcPr>
          <w:p w14:paraId="164A6058"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3E5EBB34"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53408C5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6E53AB68" w14:textId="77777777" w:rsidR="00BB1E63" w:rsidRPr="00BB1E63" w:rsidRDefault="00BB1E63" w:rsidP="00BB1E63">
            <w:r w:rsidRPr="00BB1E63">
              <w:t>C6-250474</w:t>
            </w:r>
          </w:p>
        </w:tc>
      </w:tr>
      <w:tr w:rsidR="00BB1E63" w:rsidRPr="00BB1E63" w14:paraId="0CD2CC2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A783255" w14:textId="77777777" w:rsidR="00BB1E63" w:rsidRPr="00BB1E63" w:rsidRDefault="00BB1E63" w:rsidP="00BB1E63">
            <w:r w:rsidRPr="00BB1E63">
              <w:t>C6-250449</w:t>
            </w:r>
          </w:p>
        </w:tc>
        <w:tc>
          <w:tcPr>
            <w:tcW w:w="0" w:type="auto"/>
            <w:tcBorders>
              <w:top w:val="single" w:sz="4" w:space="0" w:color="auto"/>
              <w:left w:val="single" w:sz="4" w:space="0" w:color="auto"/>
              <w:bottom w:val="single" w:sz="4" w:space="0" w:color="auto"/>
              <w:right w:val="single" w:sz="4" w:space="0" w:color="auto"/>
            </w:tcBorders>
            <w:hideMark/>
          </w:tcPr>
          <w:p w14:paraId="602F9D93" w14:textId="77777777" w:rsidR="00BB1E63" w:rsidRPr="00BB1E63" w:rsidRDefault="00BB1E63" w:rsidP="00BB1E63">
            <w:r w:rsidRPr="00BB1E63">
              <w:t xml:space="preserve">Introducing </w:t>
            </w:r>
            <w:proofErr w:type="spellStart"/>
            <w:r w:rsidRPr="00BB1E63">
              <w:t>ELSPPLMNwAcT</w:t>
            </w:r>
            <w:proofErr w:type="spellEnd"/>
            <w:r w:rsidRPr="00BB1E63">
              <w:t xml:space="preserve">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1DBD012C"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76E2B69E"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7284D01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6C301CEE" w14:textId="77777777" w:rsidR="00BB1E63" w:rsidRPr="00BB1E63" w:rsidRDefault="00BB1E63" w:rsidP="00BB1E63">
            <w:r w:rsidRPr="00BB1E63">
              <w:t>C6-250469</w:t>
            </w:r>
          </w:p>
        </w:tc>
      </w:tr>
      <w:tr w:rsidR="00BB1E63" w:rsidRPr="00BB1E63" w14:paraId="74FC6E4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DEF9B9D" w14:textId="77777777" w:rsidR="00BB1E63" w:rsidRPr="00BB1E63" w:rsidRDefault="00BB1E63" w:rsidP="00BB1E63">
            <w:r w:rsidRPr="00BB1E63">
              <w:t>C6-250450</w:t>
            </w:r>
          </w:p>
        </w:tc>
        <w:tc>
          <w:tcPr>
            <w:tcW w:w="0" w:type="auto"/>
            <w:tcBorders>
              <w:top w:val="single" w:sz="4" w:space="0" w:color="auto"/>
              <w:left w:val="single" w:sz="4" w:space="0" w:color="auto"/>
              <w:bottom w:val="single" w:sz="4" w:space="0" w:color="auto"/>
              <w:right w:val="single" w:sz="4" w:space="0" w:color="auto"/>
            </w:tcBorders>
            <w:hideMark/>
          </w:tcPr>
          <w:p w14:paraId="3C319187"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54A8CA6C"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6A6A7E07"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1271C8DC"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32334C21" w14:textId="77777777" w:rsidR="00BB1E63" w:rsidRPr="00BB1E63" w:rsidRDefault="00BB1E63" w:rsidP="00BB1E63">
            <w:r w:rsidRPr="00BB1E63">
              <w:t>C6-250472</w:t>
            </w:r>
          </w:p>
        </w:tc>
      </w:tr>
      <w:tr w:rsidR="00BB1E63" w:rsidRPr="00BB1E63" w14:paraId="5A399F1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31F3692" w14:textId="77777777" w:rsidR="00BB1E63" w:rsidRPr="00BB1E63" w:rsidRDefault="00BB1E63" w:rsidP="00BB1E63">
            <w:r w:rsidRPr="00BB1E63">
              <w:t>C6-250451</w:t>
            </w:r>
          </w:p>
        </w:tc>
        <w:tc>
          <w:tcPr>
            <w:tcW w:w="0" w:type="auto"/>
            <w:tcBorders>
              <w:top w:val="single" w:sz="4" w:space="0" w:color="auto"/>
              <w:left w:val="single" w:sz="4" w:space="0" w:color="auto"/>
              <w:bottom w:val="single" w:sz="4" w:space="0" w:color="auto"/>
              <w:right w:val="single" w:sz="4" w:space="0" w:color="auto"/>
            </w:tcBorders>
            <w:hideMark/>
          </w:tcPr>
          <w:p w14:paraId="2F7D28ED" w14:textId="77777777" w:rsidR="00BB1E63" w:rsidRPr="00BB1E63" w:rsidRDefault="00BB1E63" w:rsidP="00BB1E63">
            <w:r w:rsidRPr="00BB1E63">
              <w:t xml:space="preserve">Test cases for the </w:t>
            </w:r>
            <w:proofErr w:type="spellStart"/>
            <w:r w:rsidRPr="00BB1E63">
              <w:t>getAlgorithm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6F97D42D"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EB3B883"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3FBA3E4D"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66F4D91A" w14:textId="77777777" w:rsidR="00BB1E63" w:rsidRPr="00BB1E63" w:rsidRDefault="00BB1E63" w:rsidP="00BB1E63">
            <w:r w:rsidRPr="00BB1E63">
              <w:t>C6-250483</w:t>
            </w:r>
          </w:p>
        </w:tc>
      </w:tr>
      <w:tr w:rsidR="00BB1E63" w:rsidRPr="00BB1E63" w14:paraId="1A5DFAB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F987391" w14:textId="77777777" w:rsidR="00BB1E63" w:rsidRPr="00BB1E63" w:rsidRDefault="00BB1E63" w:rsidP="00BB1E63">
            <w:r w:rsidRPr="00BB1E63">
              <w:t>C6-250452</w:t>
            </w:r>
          </w:p>
        </w:tc>
        <w:tc>
          <w:tcPr>
            <w:tcW w:w="0" w:type="auto"/>
            <w:tcBorders>
              <w:top w:val="single" w:sz="4" w:space="0" w:color="auto"/>
              <w:left w:val="single" w:sz="4" w:space="0" w:color="auto"/>
              <w:bottom w:val="single" w:sz="4" w:space="0" w:color="auto"/>
              <w:right w:val="single" w:sz="4" w:space="0" w:color="auto"/>
            </w:tcBorders>
            <w:hideMark/>
          </w:tcPr>
          <w:p w14:paraId="46966F72" w14:textId="77777777" w:rsidR="00BB1E63" w:rsidRPr="00BB1E63" w:rsidRDefault="00BB1E63" w:rsidP="00BB1E63">
            <w:r w:rsidRPr="00BB1E63">
              <w:t xml:space="preserve">Test cases for the </w:t>
            </w:r>
            <w:proofErr w:type="spellStart"/>
            <w:r w:rsidRPr="00BB1E63">
              <w:t>getCipherAlgorithm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143E464D"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41BC24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27F9E502"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38D339D2" w14:textId="77777777" w:rsidR="00BB1E63" w:rsidRPr="00BB1E63" w:rsidRDefault="00BB1E63" w:rsidP="00BB1E63">
            <w:r w:rsidRPr="00BB1E63">
              <w:t>C6-250484</w:t>
            </w:r>
          </w:p>
        </w:tc>
      </w:tr>
      <w:tr w:rsidR="00BB1E63" w:rsidRPr="00BB1E63" w14:paraId="352FD0E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2672421" w14:textId="77777777" w:rsidR="00BB1E63" w:rsidRPr="00BB1E63" w:rsidRDefault="00BB1E63" w:rsidP="00BB1E63">
            <w:r w:rsidRPr="00BB1E63">
              <w:t>C6-250453</w:t>
            </w:r>
          </w:p>
        </w:tc>
        <w:tc>
          <w:tcPr>
            <w:tcW w:w="0" w:type="auto"/>
            <w:tcBorders>
              <w:top w:val="single" w:sz="4" w:space="0" w:color="auto"/>
              <w:left w:val="single" w:sz="4" w:space="0" w:color="auto"/>
              <w:bottom w:val="single" w:sz="4" w:space="0" w:color="auto"/>
              <w:right w:val="single" w:sz="4" w:space="0" w:color="auto"/>
            </w:tcBorders>
            <w:hideMark/>
          </w:tcPr>
          <w:p w14:paraId="69E1D8EF" w14:textId="77777777" w:rsidR="00BB1E63" w:rsidRPr="00BB1E63" w:rsidRDefault="00BB1E63" w:rsidP="00BB1E63">
            <w:r w:rsidRPr="00BB1E63">
              <w:t xml:space="preserve">Test cases for the </w:t>
            </w:r>
            <w:proofErr w:type="spellStart"/>
            <w:r w:rsidRPr="00BB1E63">
              <w:t>getInstance</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184C2597"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C4AC063"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1AC36817"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57CF0D4" w14:textId="77777777" w:rsidR="00BB1E63" w:rsidRPr="00BB1E63" w:rsidRDefault="00BB1E63" w:rsidP="00BB1E63">
            <w:r w:rsidRPr="00BB1E63">
              <w:t>C6-250485</w:t>
            </w:r>
          </w:p>
        </w:tc>
      </w:tr>
      <w:tr w:rsidR="00BB1E63" w:rsidRPr="00BB1E63" w14:paraId="62D8F74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66D15BE" w14:textId="77777777" w:rsidR="00BB1E63" w:rsidRPr="00BB1E63" w:rsidRDefault="00BB1E63" w:rsidP="00BB1E63">
            <w:r w:rsidRPr="00BB1E63">
              <w:t>C6-250454</w:t>
            </w:r>
          </w:p>
        </w:tc>
        <w:tc>
          <w:tcPr>
            <w:tcW w:w="0" w:type="auto"/>
            <w:tcBorders>
              <w:top w:val="single" w:sz="4" w:space="0" w:color="auto"/>
              <w:left w:val="single" w:sz="4" w:space="0" w:color="auto"/>
              <w:bottom w:val="single" w:sz="4" w:space="0" w:color="auto"/>
              <w:right w:val="single" w:sz="4" w:space="0" w:color="auto"/>
            </w:tcBorders>
            <w:hideMark/>
          </w:tcPr>
          <w:p w14:paraId="21E7D0E0" w14:textId="77777777" w:rsidR="00BB1E63" w:rsidRPr="00BB1E63" w:rsidRDefault="00BB1E63" w:rsidP="00BB1E63">
            <w:r w:rsidRPr="00BB1E63">
              <w:t xml:space="preserve">Test cases for the </w:t>
            </w:r>
            <w:proofErr w:type="spellStart"/>
            <w:r w:rsidRPr="00BB1E63">
              <w:t>getLength</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5544D35A"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C6D0374"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0D2A583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2C876FCE" w14:textId="77777777" w:rsidR="00BB1E63" w:rsidRPr="00BB1E63" w:rsidRDefault="00BB1E63" w:rsidP="00BB1E63">
            <w:r w:rsidRPr="00BB1E63">
              <w:t>C6-250486</w:t>
            </w:r>
          </w:p>
        </w:tc>
      </w:tr>
      <w:tr w:rsidR="00BB1E63" w:rsidRPr="00BB1E63" w14:paraId="3B30CA8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893E0B2" w14:textId="77777777" w:rsidR="00BB1E63" w:rsidRPr="00BB1E63" w:rsidRDefault="00BB1E63" w:rsidP="00BB1E63">
            <w:r w:rsidRPr="00BB1E63">
              <w:t>C6-250455</w:t>
            </w:r>
          </w:p>
        </w:tc>
        <w:tc>
          <w:tcPr>
            <w:tcW w:w="0" w:type="auto"/>
            <w:tcBorders>
              <w:top w:val="single" w:sz="4" w:space="0" w:color="auto"/>
              <w:left w:val="single" w:sz="4" w:space="0" w:color="auto"/>
              <w:bottom w:val="single" w:sz="4" w:space="0" w:color="auto"/>
              <w:right w:val="single" w:sz="4" w:space="0" w:color="auto"/>
            </w:tcBorders>
            <w:hideMark/>
          </w:tcPr>
          <w:p w14:paraId="1C1FEE73" w14:textId="77777777" w:rsidR="00BB1E63" w:rsidRPr="00BB1E63" w:rsidRDefault="00BB1E63" w:rsidP="00BB1E63">
            <w:r w:rsidRPr="00BB1E63">
              <w:t xml:space="preserve">Test cases for the </w:t>
            </w:r>
            <w:proofErr w:type="spellStart"/>
            <w:r w:rsidRPr="00BB1E63">
              <w:t>getMessageDigestAlgorithm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100B66D4"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0749D92"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34CDB99D"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3569220" w14:textId="77777777" w:rsidR="00BB1E63" w:rsidRPr="00BB1E63" w:rsidRDefault="00BB1E63" w:rsidP="00BB1E63">
            <w:r w:rsidRPr="00BB1E63">
              <w:t>C6-250487</w:t>
            </w:r>
          </w:p>
        </w:tc>
      </w:tr>
      <w:tr w:rsidR="00BB1E63" w:rsidRPr="00BB1E63" w14:paraId="61FB74A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9D5EB37" w14:textId="77777777" w:rsidR="00BB1E63" w:rsidRPr="00BB1E63" w:rsidRDefault="00BB1E63" w:rsidP="00BB1E63">
            <w:r w:rsidRPr="00BB1E63">
              <w:t>C6-250456</w:t>
            </w:r>
          </w:p>
        </w:tc>
        <w:tc>
          <w:tcPr>
            <w:tcW w:w="0" w:type="auto"/>
            <w:tcBorders>
              <w:top w:val="single" w:sz="4" w:space="0" w:color="auto"/>
              <w:left w:val="single" w:sz="4" w:space="0" w:color="auto"/>
              <w:bottom w:val="single" w:sz="4" w:space="0" w:color="auto"/>
              <w:right w:val="single" w:sz="4" w:space="0" w:color="auto"/>
            </w:tcBorders>
            <w:hideMark/>
          </w:tcPr>
          <w:p w14:paraId="7EAD7ED5" w14:textId="77777777" w:rsidR="00BB1E63" w:rsidRPr="00BB1E63" w:rsidRDefault="00BB1E63" w:rsidP="00BB1E63">
            <w:r w:rsidRPr="00BB1E63">
              <w:t xml:space="preserve">Test cases for the </w:t>
            </w:r>
            <w:proofErr w:type="spellStart"/>
            <w:r w:rsidRPr="00BB1E63">
              <w:t>getPaddingAlgorithm</w:t>
            </w:r>
            <w:proofErr w:type="spellEnd"/>
            <w:r w:rsidRPr="00BB1E63">
              <w:t xml:space="preserve"> method in </w:t>
            </w:r>
            <w:proofErr w:type="spellStart"/>
            <w:r w:rsidRPr="00BB1E63">
              <w:lastRenderedPageBreak/>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60E7BA1F" w14:textId="77777777" w:rsidR="00BB1E63" w:rsidRPr="00BB1E63" w:rsidRDefault="00BB1E63" w:rsidP="00BB1E63">
            <w:r w:rsidRPr="00BB1E63">
              <w:lastRenderedPageBreak/>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4DC2422"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7C630344"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7D813C83" w14:textId="77777777" w:rsidR="00BB1E63" w:rsidRPr="00BB1E63" w:rsidRDefault="00BB1E63" w:rsidP="00BB1E63">
            <w:r w:rsidRPr="00BB1E63">
              <w:t>C6-250488</w:t>
            </w:r>
          </w:p>
        </w:tc>
      </w:tr>
      <w:tr w:rsidR="00BB1E63" w:rsidRPr="00BB1E63" w14:paraId="57A8B94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6B84A99" w14:textId="77777777" w:rsidR="00BB1E63" w:rsidRPr="00BB1E63" w:rsidRDefault="00BB1E63" w:rsidP="00BB1E63">
            <w:r w:rsidRPr="00BB1E63">
              <w:t>C6-250457</w:t>
            </w:r>
          </w:p>
        </w:tc>
        <w:tc>
          <w:tcPr>
            <w:tcW w:w="0" w:type="auto"/>
            <w:tcBorders>
              <w:top w:val="single" w:sz="4" w:space="0" w:color="auto"/>
              <w:left w:val="single" w:sz="4" w:space="0" w:color="auto"/>
              <w:bottom w:val="single" w:sz="4" w:space="0" w:color="auto"/>
              <w:right w:val="single" w:sz="4" w:space="0" w:color="auto"/>
            </w:tcBorders>
            <w:hideMark/>
          </w:tcPr>
          <w:p w14:paraId="67128E12" w14:textId="77777777" w:rsidR="00BB1E63" w:rsidRPr="00BB1E63" w:rsidRDefault="00BB1E63" w:rsidP="00BB1E63">
            <w:r w:rsidRPr="00BB1E63">
              <w:t xml:space="preserve">Test cases for the </w:t>
            </w:r>
            <w:proofErr w:type="spellStart"/>
            <w:r w:rsidRPr="00BB1E63">
              <w:t>init</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4DE1351C"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3BF5494"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6E1C90B3"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8E8022F" w14:textId="77777777" w:rsidR="00BB1E63" w:rsidRPr="00BB1E63" w:rsidRDefault="00BB1E63" w:rsidP="00BB1E63">
            <w:r w:rsidRPr="00BB1E63">
              <w:t>C6-250489</w:t>
            </w:r>
          </w:p>
        </w:tc>
      </w:tr>
      <w:tr w:rsidR="00BB1E63" w:rsidRPr="00BB1E63" w14:paraId="3EFE08E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ED91B27" w14:textId="77777777" w:rsidR="00BB1E63" w:rsidRPr="00BB1E63" w:rsidRDefault="00BB1E63" w:rsidP="00BB1E63">
            <w:r w:rsidRPr="00BB1E63">
              <w:t>C6-250458</w:t>
            </w:r>
          </w:p>
        </w:tc>
        <w:tc>
          <w:tcPr>
            <w:tcW w:w="0" w:type="auto"/>
            <w:tcBorders>
              <w:top w:val="single" w:sz="4" w:space="0" w:color="auto"/>
              <w:left w:val="single" w:sz="4" w:space="0" w:color="auto"/>
              <w:bottom w:val="single" w:sz="4" w:space="0" w:color="auto"/>
              <w:right w:val="single" w:sz="4" w:space="0" w:color="auto"/>
            </w:tcBorders>
            <w:hideMark/>
          </w:tcPr>
          <w:p w14:paraId="69F3AE1D" w14:textId="77777777" w:rsidR="00BB1E63" w:rsidRPr="00BB1E63" w:rsidRDefault="00BB1E63" w:rsidP="00BB1E63">
            <w:r w:rsidRPr="00BB1E63">
              <w:t xml:space="preserve">Test cases for the </w:t>
            </w:r>
            <w:proofErr w:type="spellStart"/>
            <w:r w:rsidRPr="00BB1E63">
              <w:t>setInitialDigest</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446B6D9F"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859337E"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4119549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03CF33AC" w14:textId="77777777" w:rsidR="00BB1E63" w:rsidRPr="00BB1E63" w:rsidRDefault="00BB1E63" w:rsidP="00BB1E63">
            <w:r w:rsidRPr="00BB1E63">
              <w:t>C6-250490</w:t>
            </w:r>
          </w:p>
        </w:tc>
      </w:tr>
      <w:tr w:rsidR="00BB1E63" w:rsidRPr="00BB1E63" w14:paraId="7BC843A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A86155" w14:textId="77777777" w:rsidR="00BB1E63" w:rsidRPr="00BB1E63" w:rsidRDefault="00BB1E63" w:rsidP="00BB1E63">
            <w:r w:rsidRPr="00BB1E63">
              <w:t>C6-250459</w:t>
            </w:r>
          </w:p>
        </w:tc>
        <w:tc>
          <w:tcPr>
            <w:tcW w:w="0" w:type="auto"/>
            <w:tcBorders>
              <w:top w:val="single" w:sz="4" w:space="0" w:color="auto"/>
              <w:left w:val="single" w:sz="4" w:space="0" w:color="auto"/>
              <w:bottom w:val="single" w:sz="4" w:space="0" w:color="auto"/>
              <w:right w:val="single" w:sz="4" w:space="0" w:color="auto"/>
            </w:tcBorders>
            <w:hideMark/>
          </w:tcPr>
          <w:p w14:paraId="00AAC470" w14:textId="77777777" w:rsidR="00BB1E63" w:rsidRPr="00BB1E63" w:rsidRDefault="00BB1E63" w:rsidP="00BB1E63">
            <w:r w:rsidRPr="00BB1E63">
              <w:t xml:space="preserve">Test cases for the sign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323EA5E6"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86F3EA6"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4EC34055"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3387CCCB" w14:textId="77777777" w:rsidR="00BB1E63" w:rsidRPr="00BB1E63" w:rsidRDefault="00BB1E63" w:rsidP="00BB1E63">
            <w:r w:rsidRPr="00BB1E63">
              <w:t>C6-250491</w:t>
            </w:r>
          </w:p>
        </w:tc>
      </w:tr>
      <w:tr w:rsidR="00BB1E63" w:rsidRPr="00BB1E63" w14:paraId="7375374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CD99CC4" w14:textId="77777777" w:rsidR="00BB1E63" w:rsidRPr="00BB1E63" w:rsidRDefault="00BB1E63" w:rsidP="00BB1E63">
            <w:r w:rsidRPr="00BB1E63">
              <w:t>C6-250460</w:t>
            </w:r>
          </w:p>
        </w:tc>
        <w:tc>
          <w:tcPr>
            <w:tcW w:w="0" w:type="auto"/>
            <w:tcBorders>
              <w:top w:val="single" w:sz="4" w:space="0" w:color="auto"/>
              <w:left w:val="single" w:sz="4" w:space="0" w:color="auto"/>
              <w:bottom w:val="single" w:sz="4" w:space="0" w:color="auto"/>
              <w:right w:val="single" w:sz="4" w:space="0" w:color="auto"/>
            </w:tcBorders>
            <w:hideMark/>
          </w:tcPr>
          <w:p w14:paraId="535FDF59" w14:textId="77777777" w:rsidR="00BB1E63" w:rsidRPr="00BB1E63" w:rsidRDefault="00BB1E63" w:rsidP="00BB1E63">
            <w:r w:rsidRPr="00BB1E63">
              <w:t xml:space="preserve">Test cases for the update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20083280"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58611D1"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33667D68"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7DE5C9A2" w14:textId="77777777" w:rsidR="00BB1E63" w:rsidRPr="00BB1E63" w:rsidRDefault="00BB1E63" w:rsidP="00BB1E63">
            <w:r w:rsidRPr="00BB1E63">
              <w:t>C6-250492</w:t>
            </w:r>
          </w:p>
        </w:tc>
      </w:tr>
      <w:tr w:rsidR="00BB1E63" w:rsidRPr="00BB1E63" w14:paraId="57423B7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2D74ABA" w14:textId="77777777" w:rsidR="00BB1E63" w:rsidRPr="00BB1E63" w:rsidRDefault="00BB1E63" w:rsidP="00BB1E63">
            <w:r w:rsidRPr="00BB1E63">
              <w:t>C6-250461</w:t>
            </w:r>
          </w:p>
        </w:tc>
        <w:tc>
          <w:tcPr>
            <w:tcW w:w="0" w:type="auto"/>
            <w:tcBorders>
              <w:top w:val="single" w:sz="4" w:space="0" w:color="auto"/>
              <w:left w:val="single" w:sz="4" w:space="0" w:color="auto"/>
              <w:bottom w:val="single" w:sz="4" w:space="0" w:color="auto"/>
              <w:right w:val="single" w:sz="4" w:space="0" w:color="auto"/>
            </w:tcBorders>
            <w:hideMark/>
          </w:tcPr>
          <w:p w14:paraId="485AC5F8" w14:textId="77777777" w:rsidR="00BB1E63" w:rsidRPr="00BB1E63" w:rsidRDefault="00BB1E63" w:rsidP="00BB1E63">
            <w:r w:rsidRPr="00BB1E63">
              <w:t xml:space="preserve">Test cases for the verify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5D69936F"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649E915"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4C7FA9B6"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89E9836" w14:textId="77777777" w:rsidR="00BB1E63" w:rsidRPr="00BB1E63" w:rsidRDefault="00BB1E63" w:rsidP="00BB1E63">
            <w:r w:rsidRPr="00BB1E63">
              <w:t>C6-250493</w:t>
            </w:r>
          </w:p>
        </w:tc>
      </w:tr>
      <w:tr w:rsidR="00BB1E63" w:rsidRPr="00BB1E63" w14:paraId="31A1369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2EF2024" w14:textId="77777777" w:rsidR="00BB1E63" w:rsidRPr="00BB1E63" w:rsidRDefault="00BB1E63" w:rsidP="00BB1E63">
            <w:r w:rsidRPr="00BB1E63">
              <w:t>C6-250462</w:t>
            </w:r>
          </w:p>
        </w:tc>
        <w:tc>
          <w:tcPr>
            <w:tcW w:w="0" w:type="auto"/>
            <w:tcBorders>
              <w:top w:val="single" w:sz="4" w:space="0" w:color="auto"/>
              <w:left w:val="single" w:sz="4" w:space="0" w:color="auto"/>
              <w:bottom w:val="single" w:sz="4" w:space="0" w:color="auto"/>
              <w:right w:val="single" w:sz="4" w:space="0" w:color="auto"/>
            </w:tcBorders>
            <w:hideMark/>
          </w:tcPr>
          <w:p w14:paraId="4AB0C07F"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79D5A38C"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13F022C8"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7E72FBF0"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1C38299D" w14:textId="77777777" w:rsidR="00BB1E63" w:rsidRPr="00BB1E63" w:rsidRDefault="00BB1E63" w:rsidP="00BB1E63">
            <w:r w:rsidRPr="00BB1E63">
              <w:t>C6-250468</w:t>
            </w:r>
          </w:p>
        </w:tc>
      </w:tr>
      <w:tr w:rsidR="00BB1E63" w:rsidRPr="00BB1E63" w14:paraId="164C84A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0B80E6F" w14:textId="77777777" w:rsidR="00BB1E63" w:rsidRPr="00BB1E63" w:rsidRDefault="00BB1E63" w:rsidP="00BB1E63">
            <w:r w:rsidRPr="00BB1E63">
              <w:t>C6-250463</w:t>
            </w:r>
          </w:p>
        </w:tc>
        <w:tc>
          <w:tcPr>
            <w:tcW w:w="0" w:type="auto"/>
            <w:tcBorders>
              <w:top w:val="single" w:sz="4" w:space="0" w:color="auto"/>
              <w:left w:val="single" w:sz="4" w:space="0" w:color="auto"/>
              <w:bottom w:val="single" w:sz="4" w:space="0" w:color="auto"/>
              <w:right w:val="single" w:sz="4" w:space="0" w:color="auto"/>
            </w:tcBorders>
            <w:hideMark/>
          </w:tcPr>
          <w:p w14:paraId="000E680F" w14:textId="77777777" w:rsidR="00BB1E63" w:rsidRPr="00BB1E63" w:rsidRDefault="00BB1E63" w:rsidP="00BB1E63">
            <w:r w:rsidRPr="00BB1E63">
              <w:t>Correction to the TC 27.22.4.7.3; PROACTIVE COMMAND: REFRESH 3.7.2</w:t>
            </w:r>
          </w:p>
        </w:tc>
        <w:tc>
          <w:tcPr>
            <w:tcW w:w="0" w:type="auto"/>
            <w:tcBorders>
              <w:top w:val="single" w:sz="4" w:space="0" w:color="auto"/>
              <w:left w:val="single" w:sz="4" w:space="0" w:color="auto"/>
              <w:bottom w:val="single" w:sz="4" w:space="0" w:color="auto"/>
              <w:right w:val="single" w:sz="4" w:space="0" w:color="auto"/>
            </w:tcBorders>
            <w:hideMark/>
          </w:tcPr>
          <w:p w14:paraId="43BAAF9C" w14:textId="77777777" w:rsidR="00BB1E63" w:rsidRPr="00BB1E63" w:rsidRDefault="00BB1E63" w:rsidP="00BB1E63">
            <w:r w:rsidRPr="00BB1E63">
              <w:t xml:space="preserve">Huawei, </w:t>
            </w:r>
            <w:proofErr w:type="spellStart"/>
            <w:r w:rsidRPr="00BB1E63">
              <w:t>HiSilicon</w:t>
            </w:r>
            <w:proofErr w:type="spellEnd"/>
            <w:r w:rsidRPr="00BB1E63">
              <w:t xml:space="preserve"> /Christian</w:t>
            </w:r>
          </w:p>
        </w:tc>
        <w:tc>
          <w:tcPr>
            <w:tcW w:w="0" w:type="auto"/>
            <w:tcBorders>
              <w:top w:val="single" w:sz="4" w:space="0" w:color="auto"/>
              <w:left w:val="single" w:sz="4" w:space="0" w:color="auto"/>
              <w:bottom w:val="single" w:sz="4" w:space="0" w:color="auto"/>
              <w:right w:val="single" w:sz="4" w:space="0" w:color="auto"/>
            </w:tcBorders>
            <w:hideMark/>
          </w:tcPr>
          <w:p w14:paraId="6BEFDB4C"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6BBCE21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483AE413" w14:textId="77777777" w:rsidR="00BB1E63" w:rsidRPr="00BB1E63" w:rsidRDefault="00BB1E63" w:rsidP="00BB1E63"/>
        </w:tc>
      </w:tr>
      <w:tr w:rsidR="00BB1E63" w:rsidRPr="00BB1E63" w14:paraId="631AB2E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0897C52" w14:textId="77777777" w:rsidR="00BB1E63" w:rsidRPr="00BB1E63" w:rsidRDefault="00BB1E63" w:rsidP="00BB1E63">
            <w:r w:rsidRPr="00BB1E63">
              <w:t>C6-250464</w:t>
            </w:r>
          </w:p>
        </w:tc>
        <w:tc>
          <w:tcPr>
            <w:tcW w:w="0" w:type="auto"/>
            <w:tcBorders>
              <w:top w:val="single" w:sz="4" w:space="0" w:color="auto"/>
              <w:left w:val="single" w:sz="4" w:space="0" w:color="auto"/>
              <w:bottom w:val="single" w:sz="4" w:space="0" w:color="auto"/>
              <w:right w:val="single" w:sz="4" w:space="0" w:color="auto"/>
            </w:tcBorders>
            <w:hideMark/>
          </w:tcPr>
          <w:p w14:paraId="0573091E" w14:textId="77777777" w:rsidR="00BB1E63" w:rsidRPr="00BB1E63" w:rsidRDefault="00BB1E63" w:rsidP="00BB1E63">
            <w:r w:rsidRPr="00BB1E63">
              <w:t>Correction to the TC 27.22.4.15; Expected Sequence 1.30</w:t>
            </w:r>
          </w:p>
        </w:tc>
        <w:tc>
          <w:tcPr>
            <w:tcW w:w="0" w:type="auto"/>
            <w:tcBorders>
              <w:top w:val="single" w:sz="4" w:space="0" w:color="auto"/>
              <w:left w:val="single" w:sz="4" w:space="0" w:color="auto"/>
              <w:bottom w:val="single" w:sz="4" w:space="0" w:color="auto"/>
              <w:right w:val="single" w:sz="4" w:space="0" w:color="auto"/>
            </w:tcBorders>
            <w:hideMark/>
          </w:tcPr>
          <w:p w14:paraId="293187A3" w14:textId="77777777" w:rsidR="00BB1E63" w:rsidRPr="00BB1E63" w:rsidRDefault="00BB1E63" w:rsidP="00BB1E63">
            <w:r w:rsidRPr="00BB1E63">
              <w:t xml:space="preserve">Huawei, </w:t>
            </w:r>
            <w:proofErr w:type="spellStart"/>
            <w:r w:rsidRPr="00BB1E63">
              <w:t>HiSilicon</w:t>
            </w:r>
            <w:proofErr w:type="spellEnd"/>
            <w:r w:rsidRPr="00BB1E63">
              <w:t xml:space="preserve"> /Christian</w:t>
            </w:r>
          </w:p>
        </w:tc>
        <w:tc>
          <w:tcPr>
            <w:tcW w:w="0" w:type="auto"/>
            <w:tcBorders>
              <w:top w:val="single" w:sz="4" w:space="0" w:color="auto"/>
              <w:left w:val="single" w:sz="4" w:space="0" w:color="auto"/>
              <w:bottom w:val="single" w:sz="4" w:space="0" w:color="auto"/>
              <w:right w:val="single" w:sz="4" w:space="0" w:color="auto"/>
            </w:tcBorders>
            <w:hideMark/>
          </w:tcPr>
          <w:p w14:paraId="6C2D337B"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1D1CE986"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79378C9F" w14:textId="77777777" w:rsidR="00BB1E63" w:rsidRPr="00BB1E63" w:rsidRDefault="00BB1E63" w:rsidP="00BB1E63"/>
        </w:tc>
      </w:tr>
      <w:tr w:rsidR="00BB1E63" w:rsidRPr="00BB1E63" w14:paraId="277D8DD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4D8383" w14:textId="77777777" w:rsidR="00BB1E63" w:rsidRPr="00BB1E63" w:rsidRDefault="00BB1E63" w:rsidP="00BB1E63">
            <w:r w:rsidRPr="00BB1E63">
              <w:t>C6-250465</w:t>
            </w:r>
          </w:p>
        </w:tc>
        <w:tc>
          <w:tcPr>
            <w:tcW w:w="0" w:type="auto"/>
            <w:tcBorders>
              <w:top w:val="single" w:sz="4" w:space="0" w:color="auto"/>
              <w:left w:val="single" w:sz="4" w:space="0" w:color="auto"/>
              <w:bottom w:val="single" w:sz="4" w:space="0" w:color="auto"/>
              <w:right w:val="single" w:sz="4" w:space="0" w:color="auto"/>
            </w:tcBorders>
            <w:hideMark/>
          </w:tcPr>
          <w:p w14:paraId="42BAF249" w14:textId="77777777" w:rsidR="00BB1E63" w:rsidRPr="00BB1E63" w:rsidRDefault="00BB1E63" w:rsidP="00BB1E63">
            <w:r w:rsidRPr="00BB1E63">
              <w:t>LS on new value allocated in the 'Reserved by 3GPP' range and renaming of existing values to be reported in TS 101.220 Table 7.23</w:t>
            </w:r>
          </w:p>
        </w:tc>
        <w:tc>
          <w:tcPr>
            <w:tcW w:w="0" w:type="auto"/>
            <w:tcBorders>
              <w:top w:val="single" w:sz="4" w:space="0" w:color="auto"/>
              <w:left w:val="single" w:sz="4" w:space="0" w:color="auto"/>
              <w:bottom w:val="single" w:sz="4" w:space="0" w:color="auto"/>
              <w:right w:val="single" w:sz="4" w:space="0" w:color="auto"/>
            </w:tcBorders>
            <w:hideMark/>
          </w:tcPr>
          <w:p w14:paraId="18EDAF1E" w14:textId="77777777" w:rsidR="00BB1E63" w:rsidRPr="00BB1E63" w:rsidRDefault="00BB1E63" w:rsidP="00BB1E63">
            <w:r w:rsidRPr="00BB1E63">
              <w:t>CT6</w:t>
            </w:r>
          </w:p>
        </w:tc>
        <w:tc>
          <w:tcPr>
            <w:tcW w:w="0" w:type="auto"/>
            <w:tcBorders>
              <w:top w:val="single" w:sz="4" w:space="0" w:color="auto"/>
              <w:left w:val="single" w:sz="4" w:space="0" w:color="auto"/>
              <w:bottom w:val="single" w:sz="4" w:space="0" w:color="auto"/>
              <w:right w:val="single" w:sz="4" w:space="0" w:color="auto"/>
            </w:tcBorders>
            <w:hideMark/>
          </w:tcPr>
          <w:p w14:paraId="7163C825"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tcPr>
          <w:p w14:paraId="1C0220C4"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18AFB348" w14:textId="77777777" w:rsidR="00BB1E63" w:rsidRPr="00BB1E63" w:rsidRDefault="00BB1E63" w:rsidP="00BB1E63"/>
        </w:tc>
      </w:tr>
      <w:tr w:rsidR="00BB1E63" w:rsidRPr="00BB1E63" w14:paraId="26B2223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6B79C9F" w14:textId="77777777" w:rsidR="00BB1E63" w:rsidRPr="00BB1E63" w:rsidRDefault="00BB1E63" w:rsidP="00BB1E63">
            <w:r w:rsidRPr="00BB1E63">
              <w:t>C6-250466</w:t>
            </w:r>
          </w:p>
        </w:tc>
        <w:tc>
          <w:tcPr>
            <w:tcW w:w="0" w:type="auto"/>
            <w:tcBorders>
              <w:top w:val="single" w:sz="4" w:space="0" w:color="auto"/>
              <w:left w:val="single" w:sz="4" w:space="0" w:color="auto"/>
              <w:bottom w:val="single" w:sz="4" w:space="0" w:color="auto"/>
              <w:right w:val="single" w:sz="4" w:space="0" w:color="auto"/>
            </w:tcBorders>
            <w:hideMark/>
          </w:tcPr>
          <w:p w14:paraId="1D002AA0"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2A6FEBB5"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22B23F58"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2B34DC7A"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25FAEF11" w14:textId="77777777" w:rsidR="00BB1E63" w:rsidRPr="00BB1E63" w:rsidRDefault="00BB1E63" w:rsidP="00BB1E63">
            <w:r w:rsidRPr="00BB1E63">
              <w:t>C6-250470</w:t>
            </w:r>
          </w:p>
        </w:tc>
      </w:tr>
      <w:tr w:rsidR="00BB1E63" w:rsidRPr="00BB1E63" w14:paraId="0989BE1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AD84771" w14:textId="77777777" w:rsidR="00BB1E63" w:rsidRPr="00BB1E63" w:rsidRDefault="00BB1E63" w:rsidP="00BB1E63">
            <w:r w:rsidRPr="00BB1E63">
              <w:t>C6-250467</w:t>
            </w:r>
          </w:p>
        </w:tc>
        <w:tc>
          <w:tcPr>
            <w:tcW w:w="0" w:type="auto"/>
            <w:tcBorders>
              <w:top w:val="single" w:sz="4" w:space="0" w:color="auto"/>
              <w:left w:val="single" w:sz="4" w:space="0" w:color="auto"/>
              <w:bottom w:val="single" w:sz="4" w:space="0" w:color="auto"/>
              <w:right w:val="single" w:sz="4" w:space="0" w:color="auto"/>
            </w:tcBorders>
            <w:hideMark/>
          </w:tcPr>
          <w:p w14:paraId="76398640"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17E03B0A"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1045B6CB"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5D823A26"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67FDAAAE" w14:textId="77777777" w:rsidR="00BB1E63" w:rsidRPr="00BB1E63" w:rsidRDefault="00BB1E63" w:rsidP="00BB1E63">
            <w:r w:rsidRPr="00BB1E63">
              <w:t>C6-250471</w:t>
            </w:r>
          </w:p>
        </w:tc>
      </w:tr>
      <w:tr w:rsidR="00BB1E63" w:rsidRPr="00BB1E63" w14:paraId="2A0F522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44F1D67" w14:textId="77777777" w:rsidR="00BB1E63" w:rsidRPr="00BB1E63" w:rsidRDefault="00BB1E63" w:rsidP="00BB1E63">
            <w:r w:rsidRPr="00BB1E63">
              <w:t>C6-250468</w:t>
            </w:r>
          </w:p>
        </w:tc>
        <w:tc>
          <w:tcPr>
            <w:tcW w:w="0" w:type="auto"/>
            <w:tcBorders>
              <w:top w:val="single" w:sz="4" w:space="0" w:color="auto"/>
              <w:left w:val="single" w:sz="4" w:space="0" w:color="auto"/>
              <w:bottom w:val="single" w:sz="4" w:space="0" w:color="auto"/>
              <w:right w:val="single" w:sz="4" w:space="0" w:color="auto"/>
            </w:tcBorders>
            <w:hideMark/>
          </w:tcPr>
          <w:p w14:paraId="6A27BB1A"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1141C79D"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23938C7B"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6E81183B" w14:textId="77777777" w:rsidR="00BB1E63" w:rsidRPr="00BB1E63" w:rsidRDefault="00BB1E63" w:rsidP="00BB1E63">
            <w:r w:rsidRPr="00BB1E63">
              <w:t>C6-250462</w:t>
            </w:r>
          </w:p>
        </w:tc>
        <w:tc>
          <w:tcPr>
            <w:tcW w:w="0" w:type="auto"/>
            <w:tcBorders>
              <w:top w:val="single" w:sz="4" w:space="0" w:color="auto"/>
              <w:left w:val="single" w:sz="4" w:space="0" w:color="auto"/>
              <w:bottom w:val="single" w:sz="4" w:space="0" w:color="auto"/>
              <w:right w:val="single" w:sz="4" w:space="0" w:color="auto"/>
            </w:tcBorders>
            <w:hideMark/>
          </w:tcPr>
          <w:p w14:paraId="698B8F8F" w14:textId="77777777" w:rsidR="00BB1E63" w:rsidRPr="00BB1E63" w:rsidRDefault="00BB1E63" w:rsidP="00BB1E63">
            <w:r w:rsidRPr="00BB1E63">
              <w:t>C6-250477</w:t>
            </w:r>
          </w:p>
        </w:tc>
      </w:tr>
      <w:tr w:rsidR="00BB1E63" w:rsidRPr="00BB1E63" w14:paraId="28B5800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8D000B5" w14:textId="77777777" w:rsidR="00BB1E63" w:rsidRPr="00BB1E63" w:rsidRDefault="00BB1E63" w:rsidP="00BB1E63">
            <w:r w:rsidRPr="00BB1E63">
              <w:t>C6-250469</w:t>
            </w:r>
          </w:p>
        </w:tc>
        <w:tc>
          <w:tcPr>
            <w:tcW w:w="0" w:type="auto"/>
            <w:tcBorders>
              <w:top w:val="single" w:sz="4" w:space="0" w:color="auto"/>
              <w:left w:val="single" w:sz="4" w:space="0" w:color="auto"/>
              <w:bottom w:val="single" w:sz="4" w:space="0" w:color="auto"/>
              <w:right w:val="single" w:sz="4" w:space="0" w:color="auto"/>
            </w:tcBorders>
            <w:hideMark/>
          </w:tcPr>
          <w:p w14:paraId="4EB7E55D" w14:textId="77777777" w:rsidR="00BB1E63" w:rsidRPr="00BB1E63" w:rsidRDefault="00BB1E63" w:rsidP="00BB1E63">
            <w:r w:rsidRPr="00BB1E63">
              <w:t xml:space="preserve">Introducing </w:t>
            </w:r>
            <w:proofErr w:type="spellStart"/>
            <w:r w:rsidRPr="00BB1E63">
              <w:t>ELSPPLMNwAcT</w:t>
            </w:r>
            <w:proofErr w:type="spellEnd"/>
            <w:r w:rsidRPr="00BB1E63">
              <w:t xml:space="preserve">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7FE6F0CE"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59B10EB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788F44E5" w14:textId="77777777" w:rsidR="00BB1E63" w:rsidRPr="00BB1E63" w:rsidRDefault="00BB1E63" w:rsidP="00BB1E63">
            <w:r w:rsidRPr="00BB1E63">
              <w:t>C6-250449</w:t>
            </w:r>
          </w:p>
        </w:tc>
        <w:tc>
          <w:tcPr>
            <w:tcW w:w="0" w:type="auto"/>
            <w:tcBorders>
              <w:top w:val="single" w:sz="4" w:space="0" w:color="auto"/>
              <w:left w:val="single" w:sz="4" w:space="0" w:color="auto"/>
              <w:bottom w:val="single" w:sz="4" w:space="0" w:color="auto"/>
              <w:right w:val="single" w:sz="4" w:space="0" w:color="auto"/>
            </w:tcBorders>
            <w:hideMark/>
          </w:tcPr>
          <w:p w14:paraId="2B52F609" w14:textId="77777777" w:rsidR="00BB1E63" w:rsidRPr="00BB1E63" w:rsidRDefault="00BB1E63" w:rsidP="00BB1E63">
            <w:r w:rsidRPr="00BB1E63">
              <w:t>C6-250476</w:t>
            </w:r>
          </w:p>
        </w:tc>
      </w:tr>
      <w:tr w:rsidR="00BB1E63" w:rsidRPr="00BB1E63" w14:paraId="56ED202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5FD4E54" w14:textId="77777777" w:rsidR="00BB1E63" w:rsidRPr="00BB1E63" w:rsidRDefault="00BB1E63" w:rsidP="00BB1E63">
            <w:r w:rsidRPr="00BB1E63">
              <w:t>C6-250470</w:t>
            </w:r>
          </w:p>
        </w:tc>
        <w:tc>
          <w:tcPr>
            <w:tcW w:w="0" w:type="auto"/>
            <w:tcBorders>
              <w:top w:val="single" w:sz="4" w:space="0" w:color="auto"/>
              <w:left w:val="single" w:sz="4" w:space="0" w:color="auto"/>
              <w:bottom w:val="single" w:sz="4" w:space="0" w:color="auto"/>
              <w:right w:val="single" w:sz="4" w:space="0" w:color="auto"/>
            </w:tcBorders>
            <w:hideMark/>
          </w:tcPr>
          <w:p w14:paraId="71B2D8C9"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753382EA"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54323A6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25F84556" w14:textId="77777777" w:rsidR="00BB1E63" w:rsidRPr="00BB1E63" w:rsidRDefault="00BB1E63" w:rsidP="00BB1E63">
            <w:r w:rsidRPr="00BB1E63">
              <w:t>C6-250466</w:t>
            </w:r>
          </w:p>
        </w:tc>
        <w:tc>
          <w:tcPr>
            <w:tcW w:w="0" w:type="auto"/>
            <w:tcBorders>
              <w:top w:val="single" w:sz="4" w:space="0" w:color="auto"/>
              <w:left w:val="single" w:sz="4" w:space="0" w:color="auto"/>
              <w:bottom w:val="single" w:sz="4" w:space="0" w:color="auto"/>
              <w:right w:val="single" w:sz="4" w:space="0" w:color="auto"/>
            </w:tcBorders>
            <w:hideMark/>
          </w:tcPr>
          <w:p w14:paraId="4088B0A2" w14:textId="77777777" w:rsidR="00BB1E63" w:rsidRPr="00BB1E63" w:rsidRDefault="00BB1E63" w:rsidP="00BB1E63">
            <w:r w:rsidRPr="00BB1E63">
              <w:t>C6-250480</w:t>
            </w:r>
          </w:p>
        </w:tc>
      </w:tr>
      <w:tr w:rsidR="00BB1E63" w:rsidRPr="00BB1E63" w14:paraId="29ECBAF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1F64D54" w14:textId="77777777" w:rsidR="00BB1E63" w:rsidRPr="00BB1E63" w:rsidRDefault="00BB1E63" w:rsidP="00BB1E63">
            <w:r w:rsidRPr="00BB1E63">
              <w:t>C6-250471</w:t>
            </w:r>
          </w:p>
        </w:tc>
        <w:tc>
          <w:tcPr>
            <w:tcW w:w="0" w:type="auto"/>
            <w:tcBorders>
              <w:top w:val="single" w:sz="4" w:space="0" w:color="auto"/>
              <w:left w:val="single" w:sz="4" w:space="0" w:color="auto"/>
              <w:bottom w:val="single" w:sz="4" w:space="0" w:color="auto"/>
              <w:right w:val="single" w:sz="4" w:space="0" w:color="auto"/>
            </w:tcBorders>
            <w:hideMark/>
          </w:tcPr>
          <w:p w14:paraId="41018A53" w14:textId="77777777" w:rsidR="00BB1E63" w:rsidRPr="00BB1E63" w:rsidRDefault="00BB1E63" w:rsidP="00BB1E63">
            <w:r w:rsidRPr="00BB1E63">
              <w:t>Addition of a note in clause 8.148 CAG information list related to CAG-ID encoding and usage.</w:t>
            </w:r>
          </w:p>
        </w:tc>
        <w:tc>
          <w:tcPr>
            <w:tcW w:w="0" w:type="auto"/>
            <w:tcBorders>
              <w:top w:val="single" w:sz="4" w:space="0" w:color="auto"/>
              <w:left w:val="single" w:sz="4" w:space="0" w:color="auto"/>
              <w:bottom w:val="single" w:sz="4" w:space="0" w:color="auto"/>
              <w:right w:val="single" w:sz="4" w:space="0" w:color="auto"/>
            </w:tcBorders>
            <w:hideMark/>
          </w:tcPr>
          <w:p w14:paraId="732460D3"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55A37437"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7AAE3BAB" w14:textId="77777777" w:rsidR="00BB1E63" w:rsidRPr="00BB1E63" w:rsidRDefault="00BB1E63" w:rsidP="00BB1E63">
            <w:r w:rsidRPr="00BB1E63">
              <w:t>C6-250467</w:t>
            </w:r>
          </w:p>
        </w:tc>
        <w:tc>
          <w:tcPr>
            <w:tcW w:w="0" w:type="auto"/>
            <w:tcBorders>
              <w:top w:val="single" w:sz="4" w:space="0" w:color="auto"/>
              <w:left w:val="single" w:sz="4" w:space="0" w:color="auto"/>
              <w:bottom w:val="single" w:sz="4" w:space="0" w:color="auto"/>
              <w:right w:val="single" w:sz="4" w:space="0" w:color="auto"/>
            </w:tcBorders>
            <w:hideMark/>
          </w:tcPr>
          <w:p w14:paraId="0933F939" w14:textId="77777777" w:rsidR="00BB1E63" w:rsidRPr="00BB1E63" w:rsidRDefault="00BB1E63" w:rsidP="00BB1E63">
            <w:r w:rsidRPr="00BB1E63">
              <w:t>C6-250481</w:t>
            </w:r>
          </w:p>
        </w:tc>
      </w:tr>
      <w:tr w:rsidR="00BB1E63" w:rsidRPr="00BB1E63" w14:paraId="792578A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9CDD64B" w14:textId="77777777" w:rsidR="00BB1E63" w:rsidRPr="00BB1E63" w:rsidRDefault="00BB1E63" w:rsidP="00BB1E63">
            <w:r w:rsidRPr="00BB1E63">
              <w:t>C6-250472</w:t>
            </w:r>
          </w:p>
        </w:tc>
        <w:tc>
          <w:tcPr>
            <w:tcW w:w="0" w:type="auto"/>
            <w:tcBorders>
              <w:top w:val="single" w:sz="4" w:space="0" w:color="auto"/>
              <w:left w:val="single" w:sz="4" w:space="0" w:color="auto"/>
              <w:bottom w:val="single" w:sz="4" w:space="0" w:color="auto"/>
              <w:right w:val="single" w:sz="4" w:space="0" w:color="auto"/>
            </w:tcBorders>
            <w:hideMark/>
          </w:tcPr>
          <w:p w14:paraId="68A2F467"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4E8708AE"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2D64DF51" w14:textId="77777777" w:rsidR="00BB1E63" w:rsidRPr="00BB1E63" w:rsidRDefault="00BB1E63" w:rsidP="00BB1E63">
            <w:r w:rsidRPr="00BB1E63">
              <w:t>withdrawn</w:t>
            </w:r>
          </w:p>
        </w:tc>
        <w:tc>
          <w:tcPr>
            <w:tcW w:w="0" w:type="auto"/>
            <w:tcBorders>
              <w:top w:val="single" w:sz="4" w:space="0" w:color="auto"/>
              <w:left w:val="single" w:sz="4" w:space="0" w:color="auto"/>
              <w:bottom w:val="single" w:sz="4" w:space="0" w:color="auto"/>
              <w:right w:val="single" w:sz="4" w:space="0" w:color="auto"/>
            </w:tcBorders>
            <w:hideMark/>
          </w:tcPr>
          <w:p w14:paraId="11D7F3AE" w14:textId="77777777" w:rsidR="00BB1E63" w:rsidRPr="00BB1E63" w:rsidRDefault="00BB1E63" w:rsidP="00BB1E63">
            <w:r w:rsidRPr="00BB1E63">
              <w:t>C6-250450</w:t>
            </w:r>
          </w:p>
        </w:tc>
        <w:tc>
          <w:tcPr>
            <w:tcW w:w="0" w:type="auto"/>
            <w:tcBorders>
              <w:top w:val="single" w:sz="4" w:space="0" w:color="auto"/>
              <w:left w:val="single" w:sz="4" w:space="0" w:color="auto"/>
              <w:bottom w:val="single" w:sz="4" w:space="0" w:color="auto"/>
              <w:right w:val="single" w:sz="4" w:space="0" w:color="auto"/>
            </w:tcBorders>
          </w:tcPr>
          <w:p w14:paraId="24AC181B" w14:textId="77777777" w:rsidR="00BB1E63" w:rsidRPr="00BB1E63" w:rsidRDefault="00BB1E63" w:rsidP="00BB1E63"/>
        </w:tc>
      </w:tr>
      <w:tr w:rsidR="00BB1E63" w:rsidRPr="00BB1E63" w14:paraId="64B5EFC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D91BADD" w14:textId="77777777" w:rsidR="00BB1E63" w:rsidRPr="00BB1E63" w:rsidRDefault="00BB1E63" w:rsidP="00BB1E63">
            <w:r w:rsidRPr="00BB1E63">
              <w:lastRenderedPageBreak/>
              <w:t>C6-250473</w:t>
            </w:r>
          </w:p>
        </w:tc>
        <w:tc>
          <w:tcPr>
            <w:tcW w:w="0" w:type="auto"/>
            <w:tcBorders>
              <w:top w:val="single" w:sz="4" w:space="0" w:color="auto"/>
              <w:left w:val="single" w:sz="4" w:space="0" w:color="auto"/>
              <w:bottom w:val="single" w:sz="4" w:space="0" w:color="auto"/>
              <w:right w:val="single" w:sz="4" w:space="0" w:color="auto"/>
            </w:tcBorders>
            <w:hideMark/>
          </w:tcPr>
          <w:p w14:paraId="4ABA8C39" w14:textId="77777777" w:rsidR="00BB1E63" w:rsidRPr="00BB1E63" w:rsidRDefault="00BB1E63" w:rsidP="00BB1E63">
            <w:r w:rsidRPr="00BB1E63">
              <w:t>The list related to Actions item</w:t>
            </w:r>
          </w:p>
        </w:tc>
        <w:tc>
          <w:tcPr>
            <w:tcW w:w="0" w:type="auto"/>
            <w:tcBorders>
              <w:top w:val="single" w:sz="4" w:space="0" w:color="auto"/>
              <w:left w:val="single" w:sz="4" w:space="0" w:color="auto"/>
              <w:bottom w:val="single" w:sz="4" w:space="0" w:color="auto"/>
              <w:right w:val="single" w:sz="4" w:space="0" w:color="auto"/>
            </w:tcBorders>
            <w:hideMark/>
          </w:tcPr>
          <w:p w14:paraId="71A23BAC"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77D834EF"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hideMark/>
          </w:tcPr>
          <w:p w14:paraId="3C73B3FA"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3DCC611A" w14:textId="77777777" w:rsidR="00BB1E63" w:rsidRPr="00BB1E63" w:rsidRDefault="00BB1E63" w:rsidP="00BB1E63">
            <w:r w:rsidRPr="00BB1E63">
              <w:t>-</w:t>
            </w:r>
          </w:p>
        </w:tc>
      </w:tr>
      <w:tr w:rsidR="00BB1E63" w:rsidRPr="00BB1E63" w14:paraId="274AE87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BC43CA" w14:textId="77777777" w:rsidR="00BB1E63" w:rsidRPr="00BB1E63" w:rsidRDefault="00BB1E63" w:rsidP="00BB1E63">
            <w:r w:rsidRPr="00BB1E63">
              <w:t>C6-250474</w:t>
            </w:r>
          </w:p>
        </w:tc>
        <w:tc>
          <w:tcPr>
            <w:tcW w:w="0" w:type="auto"/>
            <w:tcBorders>
              <w:top w:val="single" w:sz="4" w:space="0" w:color="auto"/>
              <w:left w:val="single" w:sz="4" w:space="0" w:color="auto"/>
              <w:bottom w:val="single" w:sz="4" w:space="0" w:color="auto"/>
              <w:right w:val="single" w:sz="4" w:space="0" w:color="auto"/>
            </w:tcBorders>
            <w:hideMark/>
          </w:tcPr>
          <w:p w14:paraId="7B817372" w14:textId="77777777" w:rsidR="00BB1E63" w:rsidRPr="00BB1E63" w:rsidRDefault="00BB1E63" w:rsidP="00BB1E63">
            <w:r w:rsidRPr="00BB1E63">
              <w:t>New WID on CT aspects of Lower Selection-priority for PLMN Selection</w:t>
            </w:r>
          </w:p>
        </w:tc>
        <w:tc>
          <w:tcPr>
            <w:tcW w:w="0" w:type="auto"/>
            <w:tcBorders>
              <w:top w:val="single" w:sz="4" w:space="0" w:color="auto"/>
              <w:left w:val="single" w:sz="4" w:space="0" w:color="auto"/>
              <w:bottom w:val="single" w:sz="4" w:space="0" w:color="auto"/>
              <w:right w:val="single" w:sz="4" w:space="0" w:color="auto"/>
            </w:tcBorders>
            <w:hideMark/>
          </w:tcPr>
          <w:p w14:paraId="3036DF2A"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441C26C0"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07075B16" w14:textId="77777777" w:rsidR="00BB1E63" w:rsidRPr="00BB1E63" w:rsidRDefault="00BB1E63" w:rsidP="00BB1E63">
            <w:r w:rsidRPr="00BB1E63">
              <w:t>C6-250448</w:t>
            </w:r>
          </w:p>
        </w:tc>
        <w:tc>
          <w:tcPr>
            <w:tcW w:w="0" w:type="auto"/>
            <w:tcBorders>
              <w:top w:val="single" w:sz="4" w:space="0" w:color="auto"/>
              <w:left w:val="single" w:sz="4" w:space="0" w:color="auto"/>
              <w:bottom w:val="single" w:sz="4" w:space="0" w:color="auto"/>
              <w:right w:val="single" w:sz="4" w:space="0" w:color="auto"/>
            </w:tcBorders>
            <w:hideMark/>
          </w:tcPr>
          <w:p w14:paraId="403E0B79" w14:textId="77777777" w:rsidR="00BB1E63" w:rsidRPr="00BB1E63" w:rsidRDefault="00BB1E63" w:rsidP="00BB1E63">
            <w:r w:rsidRPr="00BB1E63">
              <w:t>C6-250475</w:t>
            </w:r>
          </w:p>
        </w:tc>
      </w:tr>
      <w:tr w:rsidR="00BB1E63" w:rsidRPr="00BB1E63" w14:paraId="727B35F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FC3F576" w14:textId="77777777" w:rsidR="00BB1E63" w:rsidRPr="00BB1E63" w:rsidRDefault="00BB1E63" w:rsidP="00BB1E63">
            <w:r w:rsidRPr="00BB1E63">
              <w:t>C6-250475</w:t>
            </w:r>
          </w:p>
        </w:tc>
        <w:tc>
          <w:tcPr>
            <w:tcW w:w="0" w:type="auto"/>
            <w:tcBorders>
              <w:top w:val="single" w:sz="4" w:space="0" w:color="auto"/>
              <w:left w:val="single" w:sz="4" w:space="0" w:color="auto"/>
              <w:bottom w:val="single" w:sz="4" w:space="0" w:color="auto"/>
              <w:right w:val="single" w:sz="4" w:space="0" w:color="auto"/>
            </w:tcBorders>
            <w:hideMark/>
          </w:tcPr>
          <w:p w14:paraId="1BACBBD6" w14:textId="77777777" w:rsidR="00BB1E63" w:rsidRPr="00BB1E63" w:rsidRDefault="00BB1E63" w:rsidP="00BB1E63">
            <w:r w:rsidRPr="00BB1E63">
              <w:t>New WID on CT aspects of Lower Selection-priority for PLMN Selection</w:t>
            </w:r>
          </w:p>
        </w:tc>
        <w:tc>
          <w:tcPr>
            <w:tcW w:w="0" w:type="auto"/>
            <w:tcBorders>
              <w:top w:val="single" w:sz="4" w:space="0" w:color="auto"/>
              <w:left w:val="single" w:sz="4" w:space="0" w:color="auto"/>
              <w:bottom w:val="single" w:sz="4" w:space="0" w:color="auto"/>
              <w:right w:val="single" w:sz="4" w:space="0" w:color="auto"/>
            </w:tcBorders>
            <w:hideMark/>
          </w:tcPr>
          <w:p w14:paraId="4CAEBFE8"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670505D7" w14:textId="77777777" w:rsidR="00BB1E63" w:rsidRPr="00BB1E63" w:rsidRDefault="00BB1E63" w:rsidP="00BB1E63">
            <w:r w:rsidRPr="00BB1E63">
              <w:t>endorsed</w:t>
            </w:r>
          </w:p>
        </w:tc>
        <w:tc>
          <w:tcPr>
            <w:tcW w:w="0" w:type="auto"/>
            <w:tcBorders>
              <w:top w:val="single" w:sz="4" w:space="0" w:color="auto"/>
              <w:left w:val="single" w:sz="4" w:space="0" w:color="auto"/>
              <w:bottom w:val="single" w:sz="4" w:space="0" w:color="auto"/>
              <w:right w:val="single" w:sz="4" w:space="0" w:color="auto"/>
            </w:tcBorders>
            <w:hideMark/>
          </w:tcPr>
          <w:p w14:paraId="46BDEBC9" w14:textId="77777777" w:rsidR="00BB1E63" w:rsidRPr="00BB1E63" w:rsidRDefault="00BB1E63" w:rsidP="00BB1E63">
            <w:r w:rsidRPr="00BB1E63">
              <w:t>C6-250474</w:t>
            </w:r>
          </w:p>
        </w:tc>
        <w:tc>
          <w:tcPr>
            <w:tcW w:w="0" w:type="auto"/>
            <w:tcBorders>
              <w:top w:val="single" w:sz="4" w:space="0" w:color="auto"/>
              <w:left w:val="single" w:sz="4" w:space="0" w:color="auto"/>
              <w:bottom w:val="single" w:sz="4" w:space="0" w:color="auto"/>
              <w:right w:val="single" w:sz="4" w:space="0" w:color="auto"/>
            </w:tcBorders>
            <w:hideMark/>
          </w:tcPr>
          <w:p w14:paraId="7F0B6052" w14:textId="77777777" w:rsidR="00BB1E63" w:rsidRPr="00BB1E63" w:rsidRDefault="00BB1E63" w:rsidP="00BB1E63">
            <w:r w:rsidRPr="00BB1E63">
              <w:t>-</w:t>
            </w:r>
          </w:p>
        </w:tc>
      </w:tr>
      <w:tr w:rsidR="00BB1E63" w:rsidRPr="00BB1E63" w14:paraId="20E7EF5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BD2B253" w14:textId="77777777" w:rsidR="00BB1E63" w:rsidRPr="00BB1E63" w:rsidRDefault="00BB1E63" w:rsidP="00BB1E63">
            <w:r w:rsidRPr="00BB1E63">
              <w:t>C6-250476</w:t>
            </w:r>
          </w:p>
        </w:tc>
        <w:tc>
          <w:tcPr>
            <w:tcW w:w="0" w:type="auto"/>
            <w:tcBorders>
              <w:top w:val="single" w:sz="4" w:space="0" w:color="auto"/>
              <w:left w:val="single" w:sz="4" w:space="0" w:color="auto"/>
              <w:bottom w:val="single" w:sz="4" w:space="0" w:color="auto"/>
              <w:right w:val="single" w:sz="4" w:space="0" w:color="auto"/>
            </w:tcBorders>
            <w:hideMark/>
          </w:tcPr>
          <w:p w14:paraId="5D1019C1" w14:textId="77777777" w:rsidR="00BB1E63" w:rsidRPr="00BB1E63" w:rsidRDefault="00BB1E63" w:rsidP="00BB1E63">
            <w:r w:rsidRPr="00BB1E63">
              <w:t xml:space="preserve">Introducing </w:t>
            </w:r>
            <w:proofErr w:type="spellStart"/>
            <w:r w:rsidRPr="00BB1E63">
              <w:t>ELSPPLMNwAcT</w:t>
            </w:r>
            <w:proofErr w:type="spellEnd"/>
            <w:r w:rsidRPr="00BB1E63">
              <w:t xml:space="preserve">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4DB8E7D7"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49A2FE11"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0CF9BFA6" w14:textId="77777777" w:rsidR="00BB1E63" w:rsidRPr="00BB1E63" w:rsidRDefault="00BB1E63" w:rsidP="00BB1E63">
            <w:r w:rsidRPr="00BB1E63">
              <w:t>C6-250469</w:t>
            </w:r>
          </w:p>
        </w:tc>
        <w:tc>
          <w:tcPr>
            <w:tcW w:w="0" w:type="auto"/>
            <w:tcBorders>
              <w:top w:val="single" w:sz="4" w:space="0" w:color="auto"/>
              <w:left w:val="single" w:sz="4" w:space="0" w:color="auto"/>
              <w:bottom w:val="single" w:sz="4" w:space="0" w:color="auto"/>
              <w:right w:val="single" w:sz="4" w:space="0" w:color="auto"/>
            </w:tcBorders>
            <w:hideMark/>
          </w:tcPr>
          <w:p w14:paraId="643A053D" w14:textId="77777777" w:rsidR="00BB1E63" w:rsidRPr="00BB1E63" w:rsidRDefault="00BB1E63" w:rsidP="00BB1E63">
            <w:r w:rsidRPr="00BB1E63">
              <w:t>C6-250500</w:t>
            </w:r>
          </w:p>
        </w:tc>
      </w:tr>
      <w:tr w:rsidR="00BB1E63" w:rsidRPr="00BB1E63" w14:paraId="46E9CE8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D6CCCD" w14:textId="77777777" w:rsidR="00BB1E63" w:rsidRPr="00BB1E63" w:rsidRDefault="00BB1E63" w:rsidP="00BB1E63">
            <w:r w:rsidRPr="00BB1E63">
              <w:t>C6-250477</w:t>
            </w:r>
          </w:p>
        </w:tc>
        <w:tc>
          <w:tcPr>
            <w:tcW w:w="0" w:type="auto"/>
            <w:tcBorders>
              <w:top w:val="single" w:sz="4" w:space="0" w:color="auto"/>
              <w:left w:val="single" w:sz="4" w:space="0" w:color="auto"/>
              <w:bottom w:val="single" w:sz="4" w:space="0" w:color="auto"/>
              <w:right w:val="single" w:sz="4" w:space="0" w:color="auto"/>
            </w:tcBorders>
            <w:hideMark/>
          </w:tcPr>
          <w:p w14:paraId="577BC4A4"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42339E45"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514B9CF9"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5CD1E97A" w14:textId="77777777" w:rsidR="00BB1E63" w:rsidRPr="00BB1E63" w:rsidRDefault="00BB1E63" w:rsidP="00BB1E63">
            <w:r w:rsidRPr="00BB1E63">
              <w:t>C6-250468</w:t>
            </w:r>
          </w:p>
        </w:tc>
        <w:tc>
          <w:tcPr>
            <w:tcW w:w="0" w:type="auto"/>
            <w:tcBorders>
              <w:top w:val="single" w:sz="4" w:space="0" w:color="auto"/>
              <w:left w:val="single" w:sz="4" w:space="0" w:color="auto"/>
              <w:bottom w:val="single" w:sz="4" w:space="0" w:color="auto"/>
              <w:right w:val="single" w:sz="4" w:space="0" w:color="auto"/>
            </w:tcBorders>
            <w:hideMark/>
          </w:tcPr>
          <w:p w14:paraId="7BF6D22C" w14:textId="77777777" w:rsidR="00BB1E63" w:rsidRPr="00BB1E63" w:rsidRDefault="00BB1E63" w:rsidP="00BB1E63">
            <w:r w:rsidRPr="00BB1E63">
              <w:t>C6-250501</w:t>
            </w:r>
          </w:p>
        </w:tc>
      </w:tr>
      <w:tr w:rsidR="00BB1E63" w:rsidRPr="00BB1E63" w14:paraId="48F651A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A5FF12" w14:textId="77777777" w:rsidR="00BB1E63" w:rsidRPr="00BB1E63" w:rsidRDefault="00BB1E63" w:rsidP="00BB1E63">
            <w:r w:rsidRPr="00BB1E63">
              <w:t>C6-250478</w:t>
            </w:r>
          </w:p>
        </w:tc>
        <w:tc>
          <w:tcPr>
            <w:tcW w:w="0" w:type="auto"/>
            <w:tcBorders>
              <w:top w:val="single" w:sz="4" w:space="0" w:color="auto"/>
              <w:left w:val="single" w:sz="4" w:space="0" w:color="auto"/>
              <w:bottom w:val="single" w:sz="4" w:space="0" w:color="auto"/>
              <w:right w:val="single" w:sz="4" w:space="0" w:color="auto"/>
            </w:tcBorders>
            <w:hideMark/>
          </w:tcPr>
          <w:p w14:paraId="05371515"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2D307B4E" w14:textId="77777777" w:rsidR="00BB1E63" w:rsidRPr="00BB1E63" w:rsidRDefault="00BB1E63" w:rsidP="00BB1E63">
            <w:r w:rsidRPr="00BB1E63">
              <w:t xml:space="preserve">THALES, </w:t>
            </w:r>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37F72D69"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2095F953" w14:textId="77777777" w:rsidR="00BB1E63" w:rsidRPr="00BB1E63" w:rsidRDefault="00BB1E63" w:rsidP="00BB1E63">
            <w:r w:rsidRPr="00BB1E63">
              <w:t>C6-250433</w:t>
            </w:r>
          </w:p>
        </w:tc>
        <w:tc>
          <w:tcPr>
            <w:tcW w:w="0" w:type="auto"/>
            <w:tcBorders>
              <w:top w:val="single" w:sz="4" w:space="0" w:color="auto"/>
              <w:left w:val="single" w:sz="4" w:space="0" w:color="auto"/>
              <w:bottom w:val="single" w:sz="4" w:space="0" w:color="auto"/>
              <w:right w:val="single" w:sz="4" w:space="0" w:color="auto"/>
            </w:tcBorders>
            <w:hideMark/>
          </w:tcPr>
          <w:p w14:paraId="348AB95F" w14:textId="77777777" w:rsidR="00BB1E63" w:rsidRPr="00BB1E63" w:rsidRDefault="00BB1E63" w:rsidP="00BB1E63">
            <w:r w:rsidRPr="00BB1E63">
              <w:t>C6-250509</w:t>
            </w:r>
          </w:p>
        </w:tc>
      </w:tr>
      <w:tr w:rsidR="00BB1E63" w:rsidRPr="00BB1E63" w14:paraId="0F8F9F1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CA70281" w14:textId="77777777" w:rsidR="00BB1E63" w:rsidRPr="00BB1E63" w:rsidRDefault="00BB1E63" w:rsidP="00BB1E63">
            <w:r w:rsidRPr="00BB1E63">
              <w:t>C6-250479</w:t>
            </w:r>
          </w:p>
        </w:tc>
        <w:tc>
          <w:tcPr>
            <w:tcW w:w="0" w:type="auto"/>
            <w:tcBorders>
              <w:top w:val="single" w:sz="4" w:space="0" w:color="auto"/>
              <w:left w:val="single" w:sz="4" w:space="0" w:color="auto"/>
              <w:bottom w:val="single" w:sz="4" w:space="0" w:color="auto"/>
              <w:right w:val="single" w:sz="4" w:space="0" w:color="auto"/>
            </w:tcBorders>
            <w:hideMark/>
          </w:tcPr>
          <w:p w14:paraId="1E17E75B"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16135565"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7EBFB42B"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1B6FC378" w14:textId="77777777" w:rsidR="00BB1E63" w:rsidRPr="00BB1E63" w:rsidRDefault="00BB1E63" w:rsidP="00BB1E63">
            <w:r w:rsidRPr="00BB1E63">
              <w:t>C6-250436</w:t>
            </w:r>
          </w:p>
        </w:tc>
        <w:tc>
          <w:tcPr>
            <w:tcW w:w="0" w:type="auto"/>
            <w:tcBorders>
              <w:top w:val="single" w:sz="4" w:space="0" w:color="auto"/>
              <w:left w:val="single" w:sz="4" w:space="0" w:color="auto"/>
              <w:bottom w:val="single" w:sz="4" w:space="0" w:color="auto"/>
              <w:right w:val="single" w:sz="4" w:space="0" w:color="auto"/>
            </w:tcBorders>
            <w:hideMark/>
          </w:tcPr>
          <w:p w14:paraId="29AA9129" w14:textId="77777777" w:rsidR="00BB1E63" w:rsidRPr="00BB1E63" w:rsidRDefault="00BB1E63" w:rsidP="00BB1E63">
            <w:r w:rsidRPr="00BB1E63">
              <w:t>C6-250510</w:t>
            </w:r>
          </w:p>
        </w:tc>
      </w:tr>
      <w:tr w:rsidR="00BB1E63" w:rsidRPr="00BB1E63" w14:paraId="635F1FD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3D652D4" w14:textId="77777777" w:rsidR="00BB1E63" w:rsidRPr="00BB1E63" w:rsidRDefault="00BB1E63" w:rsidP="00BB1E63">
            <w:r w:rsidRPr="00BB1E63">
              <w:t>C6-250480</w:t>
            </w:r>
          </w:p>
        </w:tc>
        <w:tc>
          <w:tcPr>
            <w:tcW w:w="0" w:type="auto"/>
            <w:tcBorders>
              <w:top w:val="single" w:sz="4" w:space="0" w:color="auto"/>
              <w:left w:val="single" w:sz="4" w:space="0" w:color="auto"/>
              <w:bottom w:val="single" w:sz="4" w:space="0" w:color="auto"/>
              <w:right w:val="single" w:sz="4" w:space="0" w:color="auto"/>
            </w:tcBorders>
            <w:hideMark/>
          </w:tcPr>
          <w:p w14:paraId="203447F7"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10B98402"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3809F9D3"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71C1D6DC" w14:textId="77777777" w:rsidR="00BB1E63" w:rsidRPr="00BB1E63" w:rsidRDefault="00BB1E63" w:rsidP="00BB1E63">
            <w:r w:rsidRPr="00BB1E63">
              <w:t>C6-250470</w:t>
            </w:r>
          </w:p>
        </w:tc>
        <w:tc>
          <w:tcPr>
            <w:tcW w:w="0" w:type="auto"/>
            <w:tcBorders>
              <w:top w:val="single" w:sz="4" w:space="0" w:color="auto"/>
              <w:left w:val="single" w:sz="4" w:space="0" w:color="auto"/>
              <w:bottom w:val="single" w:sz="4" w:space="0" w:color="auto"/>
              <w:right w:val="single" w:sz="4" w:space="0" w:color="auto"/>
            </w:tcBorders>
            <w:hideMark/>
          </w:tcPr>
          <w:p w14:paraId="345CB381" w14:textId="77777777" w:rsidR="00BB1E63" w:rsidRPr="00BB1E63" w:rsidRDefault="00BB1E63" w:rsidP="00BB1E63">
            <w:r w:rsidRPr="00BB1E63">
              <w:t>-</w:t>
            </w:r>
          </w:p>
        </w:tc>
      </w:tr>
      <w:tr w:rsidR="00BB1E63" w:rsidRPr="00BB1E63" w14:paraId="7276A35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54B1D3" w14:textId="77777777" w:rsidR="00BB1E63" w:rsidRPr="00BB1E63" w:rsidRDefault="00BB1E63" w:rsidP="00BB1E63">
            <w:r w:rsidRPr="00BB1E63">
              <w:t>C6-250481</w:t>
            </w:r>
          </w:p>
        </w:tc>
        <w:tc>
          <w:tcPr>
            <w:tcW w:w="0" w:type="auto"/>
            <w:tcBorders>
              <w:top w:val="single" w:sz="4" w:space="0" w:color="auto"/>
              <w:left w:val="single" w:sz="4" w:space="0" w:color="auto"/>
              <w:bottom w:val="single" w:sz="4" w:space="0" w:color="auto"/>
              <w:right w:val="single" w:sz="4" w:space="0" w:color="auto"/>
            </w:tcBorders>
            <w:hideMark/>
          </w:tcPr>
          <w:p w14:paraId="7336D320" w14:textId="77777777" w:rsidR="00BB1E63" w:rsidRPr="00BB1E63" w:rsidRDefault="00BB1E63" w:rsidP="00BB1E63">
            <w:r w:rsidRPr="00BB1E63">
              <w:t>Addition of a note in clause 8.148 CAG information list related to CAG-ID encoding and usage.</w:t>
            </w:r>
          </w:p>
        </w:tc>
        <w:tc>
          <w:tcPr>
            <w:tcW w:w="0" w:type="auto"/>
            <w:tcBorders>
              <w:top w:val="single" w:sz="4" w:space="0" w:color="auto"/>
              <w:left w:val="single" w:sz="4" w:space="0" w:color="auto"/>
              <w:bottom w:val="single" w:sz="4" w:space="0" w:color="auto"/>
              <w:right w:val="single" w:sz="4" w:space="0" w:color="auto"/>
            </w:tcBorders>
            <w:hideMark/>
          </w:tcPr>
          <w:p w14:paraId="194E6CE9"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70B4EAE7"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67A48BF6" w14:textId="77777777" w:rsidR="00BB1E63" w:rsidRPr="00BB1E63" w:rsidRDefault="00BB1E63" w:rsidP="00BB1E63">
            <w:r w:rsidRPr="00BB1E63">
              <w:t>C6-250471</w:t>
            </w:r>
          </w:p>
        </w:tc>
        <w:tc>
          <w:tcPr>
            <w:tcW w:w="0" w:type="auto"/>
            <w:tcBorders>
              <w:top w:val="single" w:sz="4" w:space="0" w:color="auto"/>
              <w:left w:val="single" w:sz="4" w:space="0" w:color="auto"/>
              <w:bottom w:val="single" w:sz="4" w:space="0" w:color="auto"/>
              <w:right w:val="single" w:sz="4" w:space="0" w:color="auto"/>
            </w:tcBorders>
            <w:hideMark/>
          </w:tcPr>
          <w:p w14:paraId="2E9A59E0" w14:textId="77777777" w:rsidR="00BB1E63" w:rsidRPr="00BB1E63" w:rsidRDefault="00BB1E63" w:rsidP="00BB1E63">
            <w:r w:rsidRPr="00BB1E63">
              <w:t>-</w:t>
            </w:r>
          </w:p>
        </w:tc>
      </w:tr>
      <w:tr w:rsidR="00BB1E63" w:rsidRPr="00BB1E63" w14:paraId="33521E6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C662171" w14:textId="77777777" w:rsidR="00BB1E63" w:rsidRPr="00BB1E63" w:rsidRDefault="00BB1E63" w:rsidP="00BB1E63">
            <w:r w:rsidRPr="00BB1E63">
              <w:t>C6-250482</w:t>
            </w:r>
          </w:p>
        </w:tc>
        <w:tc>
          <w:tcPr>
            <w:tcW w:w="0" w:type="auto"/>
            <w:tcBorders>
              <w:top w:val="single" w:sz="4" w:space="0" w:color="auto"/>
              <w:left w:val="single" w:sz="4" w:space="0" w:color="auto"/>
              <w:bottom w:val="single" w:sz="4" w:space="0" w:color="auto"/>
              <w:right w:val="single" w:sz="4" w:space="0" w:color="auto"/>
            </w:tcBorders>
            <w:hideMark/>
          </w:tcPr>
          <w:p w14:paraId="051DD33B" w14:textId="77777777" w:rsidR="00BB1E63" w:rsidRPr="00BB1E63" w:rsidRDefault="00BB1E63" w:rsidP="00BB1E63">
            <w:r w:rsidRPr="00BB1E63">
              <w:t xml:space="preserve">GBA_U API </w:t>
            </w:r>
            <w:proofErr w:type="spellStart"/>
            <w:r w:rsidRPr="00BB1E63">
              <w:t>additionnal</w:t>
            </w:r>
            <w:proofErr w:type="spellEnd"/>
            <w:r w:rsidRPr="00BB1E63">
              <w:t xml:space="preserve"> test cases on </w:t>
            </w:r>
            <w:proofErr w:type="spellStart"/>
            <w:r w:rsidRPr="00BB1E63">
              <w:t>GBAUCipher</w:t>
            </w:r>
            <w:proofErr w:type="spellEnd"/>
            <w:r w:rsidRPr="00BB1E63">
              <w:t xml:space="preserve"> and </w:t>
            </w:r>
            <w:proofErr w:type="spellStart"/>
            <w:r w:rsidRPr="00BB1E63">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3D367A"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1B5FE16E"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4857FD25" w14:textId="77777777" w:rsidR="00BB1E63" w:rsidRPr="00BB1E63" w:rsidRDefault="00BB1E63" w:rsidP="00BB1E63">
            <w:r w:rsidRPr="00BB1E63">
              <w:t>C6-250440</w:t>
            </w:r>
          </w:p>
        </w:tc>
        <w:tc>
          <w:tcPr>
            <w:tcW w:w="0" w:type="auto"/>
            <w:tcBorders>
              <w:top w:val="single" w:sz="4" w:space="0" w:color="auto"/>
              <w:left w:val="single" w:sz="4" w:space="0" w:color="auto"/>
              <w:bottom w:val="single" w:sz="4" w:space="0" w:color="auto"/>
              <w:right w:val="single" w:sz="4" w:space="0" w:color="auto"/>
            </w:tcBorders>
            <w:hideMark/>
          </w:tcPr>
          <w:p w14:paraId="72975984" w14:textId="77777777" w:rsidR="00BB1E63" w:rsidRPr="00BB1E63" w:rsidRDefault="00BB1E63" w:rsidP="00BB1E63">
            <w:r w:rsidRPr="00BB1E63">
              <w:t>-</w:t>
            </w:r>
          </w:p>
        </w:tc>
      </w:tr>
      <w:tr w:rsidR="00BB1E63" w:rsidRPr="00BB1E63" w14:paraId="6BFAF3F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663700" w14:textId="77777777" w:rsidR="00BB1E63" w:rsidRPr="00BB1E63" w:rsidRDefault="00BB1E63" w:rsidP="00BB1E63">
            <w:r w:rsidRPr="00BB1E63">
              <w:t>C6-250483</w:t>
            </w:r>
          </w:p>
        </w:tc>
        <w:tc>
          <w:tcPr>
            <w:tcW w:w="0" w:type="auto"/>
            <w:tcBorders>
              <w:top w:val="single" w:sz="4" w:space="0" w:color="auto"/>
              <w:left w:val="single" w:sz="4" w:space="0" w:color="auto"/>
              <w:bottom w:val="single" w:sz="4" w:space="0" w:color="auto"/>
              <w:right w:val="single" w:sz="4" w:space="0" w:color="auto"/>
            </w:tcBorders>
            <w:hideMark/>
          </w:tcPr>
          <w:p w14:paraId="1C59016D" w14:textId="77777777" w:rsidR="00BB1E63" w:rsidRPr="00BB1E63" w:rsidRDefault="00BB1E63" w:rsidP="00BB1E63">
            <w:r w:rsidRPr="00BB1E63">
              <w:t xml:space="preserve">Test cases for the </w:t>
            </w:r>
            <w:proofErr w:type="spellStart"/>
            <w:r w:rsidRPr="00BB1E63">
              <w:t>getAlgorithm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1D9860FB"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9CD415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5251983A" w14:textId="77777777" w:rsidR="00BB1E63" w:rsidRPr="00BB1E63" w:rsidRDefault="00BB1E63" w:rsidP="00BB1E63">
            <w:r w:rsidRPr="00BB1E63">
              <w:t>C6-250451</w:t>
            </w:r>
          </w:p>
        </w:tc>
        <w:tc>
          <w:tcPr>
            <w:tcW w:w="0" w:type="auto"/>
            <w:tcBorders>
              <w:top w:val="single" w:sz="4" w:space="0" w:color="auto"/>
              <w:left w:val="single" w:sz="4" w:space="0" w:color="auto"/>
              <w:bottom w:val="single" w:sz="4" w:space="0" w:color="auto"/>
              <w:right w:val="single" w:sz="4" w:space="0" w:color="auto"/>
            </w:tcBorders>
            <w:hideMark/>
          </w:tcPr>
          <w:p w14:paraId="1F49C443" w14:textId="77777777" w:rsidR="00BB1E63" w:rsidRPr="00BB1E63" w:rsidRDefault="00BB1E63" w:rsidP="00BB1E63">
            <w:r w:rsidRPr="00BB1E63">
              <w:t>C6-250515</w:t>
            </w:r>
          </w:p>
        </w:tc>
      </w:tr>
      <w:tr w:rsidR="00BB1E63" w:rsidRPr="00BB1E63" w14:paraId="3F18C61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6F0CDA" w14:textId="77777777" w:rsidR="00BB1E63" w:rsidRPr="00BB1E63" w:rsidRDefault="00BB1E63" w:rsidP="00BB1E63">
            <w:r w:rsidRPr="00BB1E63">
              <w:t>C6-250484</w:t>
            </w:r>
          </w:p>
        </w:tc>
        <w:tc>
          <w:tcPr>
            <w:tcW w:w="0" w:type="auto"/>
            <w:tcBorders>
              <w:top w:val="single" w:sz="4" w:space="0" w:color="auto"/>
              <w:left w:val="single" w:sz="4" w:space="0" w:color="auto"/>
              <w:bottom w:val="single" w:sz="4" w:space="0" w:color="auto"/>
              <w:right w:val="single" w:sz="4" w:space="0" w:color="auto"/>
            </w:tcBorders>
            <w:hideMark/>
          </w:tcPr>
          <w:p w14:paraId="604CB5E0" w14:textId="77777777" w:rsidR="00BB1E63" w:rsidRPr="00BB1E63" w:rsidRDefault="00BB1E63" w:rsidP="00BB1E63">
            <w:r w:rsidRPr="00BB1E63">
              <w:t xml:space="preserve">Test cases for the </w:t>
            </w:r>
            <w:proofErr w:type="spellStart"/>
            <w:r w:rsidRPr="00BB1E63">
              <w:t>getCipherAlgorithm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79EA326E"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89DA0EC"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4233340F" w14:textId="77777777" w:rsidR="00BB1E63" w:rsidRPr="00BB1E63" w:rsidRDefault="00BB1E63" w:rsidP="00BB1E63">
            <w:r w:rsidRPr="00BB1E63">
              <w:t>C6-250452</w:t>
            </w:r>
          </w:p>
        </w:tc>
        <w:tc>
          <w:tcPr>
            <w:tcW w:w="0" w:type="auto"/>
            <w:tcBorders>
              <w:top w:val="single" w:sz="4" w:space="0" w:color="auto"/>
              <w:left w:val="single" w:sz="4" w:space="0" w:color="auto"/>
              <w:bottom w:val="single" w:sz="4" w:space="0" w:color="auto"/>
              <w:right w:val="single" w:sz="4" w:space="0" w:color="auto"/>
            </w:tcBorders>
            <w:hideMark/>
          </w:tcPr>
          <w:p w14:paraId="4160F160" w14:textId="77777777" w:rsidR="00BB1E63" w:rsidRPr="00BB1E63" w:rsidRDefault="00BB1E63" w:rsidP="00BB1E63">
            <w:r w:rsidRPr="00BB1E63">
              <w:t>C6-250516</w:t>
            </w:r>
          </w:p>
        </w:tc>
      </w:tr>
      <w:tr w:rsidR="00BB1E63" w:rsidRPr="00BB1E63" w14:paraId="44C7C62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475495C" w14:textId="77777777" w:rsidR="00BB1E63" w:rsidRPr="00BB1E63" w:rsidRDefault="00BB1E63" w:rsidP="00BB1E63">
            <w:r w:rsidRPr="00BB1E63">
              <w:t>C6-250485</w:t>
            </w:r>
          </w:p>
        </w:tc>
        <w:tc>
          <w:tcPr>
            <w:tcW w:w="0" w:type="auto"/>
            <w:tcBorders>
              <w:top w:val="single" w:sz="4" w:space="0" w:color="auto"/>
              <w:left w:val="single" w:sz="4" w:space="0" w:color="auto"/>
              <w:bottom w:val="single" w:sz="4" w:space="0" w:color="auto"/>
              <w:right w:val="single" w:sz="4" w:space="0" w:color="auto"/>
            </w:tcBorders>
            <w:hideMark/>
          </w:tcPr>
          <w:p w14:paraId="128C2DCF" w14:textId="77777777" w:rsidR="00BB1E63" w:rsidRPr="00BB1E63" w:rsidRDefault="00BB1E63" w:rsidP="00BB1E63">
            <w:r w:rsidRPr="00BB1E63">
              <w:t xml:space="preserve">Test cases for the </w:t>
            </w:r>
            <w:proofErr w:type="spellStart"/>
            <w:r w:rsidRPr="00BB1E63">
              <w:t>getInstance</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26C61A72"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18F13C64"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79A68BE9" w14:textId="77777777" w:rsidR="00BB1E63" w:rsidRPr="00BB1E63" w:rsidRDefault="00BB1E63" w:rsidP="00BB1E63">
            <w:r w:rsidRPr="00BB1E63">
              <w:t>C6-250453</w:t>
            </w:r>
          </w:p>
        </w:tc>
        <w:tc>
          <w:tcPr>
            <w:tcW w:w="0" w:type="auto"/>
            <w:tcBorders>
              <w:top w:val="single" w:sz="4" w:space="0" w:color="auto"/>
              <w:left w:val="single" w:sz="4" w:space="0" w:color="auto"/>
              <w:bottom w:val="single" w:sz="4" w:space="0" w:color="auto"/>
              <w:right w:val="single" w:sz="4" w:space="0" w:color="auto"/>
            </w:tcBorders>
            <w:hideMark/>
          </w:tcPr>
          <w:p w14:paraId="055263B5" w14:textId="77777777" w:rsidR="00BB1E63" w:rsidRPr="00BB1E63" w:rsidRDefault="00BB1E63" w:rsidP="00BB1E63">
            <w:r w:rsidRPr="00BB1E63">
              <w:t>-</w:t>
            </w:r>
          </w:p>
        </w:tc>
      </w:tr>
      <w:tr w:rsidR="00BB1E63" w:rsidRPr="00BB1E63" w14:paraId="60ED7F7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F0AD217" w14:textId="77777777" w:rsidR="00BB1E63" w:rsidRPr="00BB1E63" w:rsidRDefault="00BB1E63" w:rsidP="00BB1E63">
            <w:r w:rsidRPr="00BB1E63">
              <w:t>C6-250486</w:t>
            </w:r>
          </w:p>
        </w:tc>
        <w:tc>
          <w:tcPr>
            <w:tcW w:w="0" w:type="auto"/>
            <w:tcBorders>
              <w:top w:val="single" w:sz="4" w:space="0" w:color="auto"/>
              <w:left w:val="single" w:sz="4" w:space="0" w:color="auto"/>
              <w:bottom w:val="single" w:sz="4" w:space="0" w:color="auto"/>
              <w:right w:val="single" w:sz="4" w:space="0" w:color="auto"/>
            </w:tcBorders>
            <w:hideMark/>
          </w:tcPr>
          <w:p w14:paraId="1D2A8E1B" w14:textId="77777777" w:rsidR="00BB1E63" w:rsidRPr="00BB1E63" w:rsidRDefault="00BB1E63" w:rsidP="00BB1E63">
            <w:r w:rsidRPr="00BB1E63">
              <w:t xml:space="preserve">Test cases for the </w:t>
            </w:r>
            <w:proofErr w:type="spellStart"/>
            <w:r w:rsidRPr="00BB1E63">
              <w:t>getLength</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049A5BCF"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0C0B7F1"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6C5D64AD" w14:textId="77777777" w:rsidR="00BB1E63" w:rsidRPr="00BB1E63" w:rsidRDefault="00BB1E63" w:rsidP="00BB1E63">
            <w:r w:rsidRPr="00BB1E63">
              <w:t>C6-250454</w:t>
            </w:r>
          </w:p>
        </w:tc>
        <w:tc>
          <w:tcPr>
            <w:tcW w:w="0" w:type="auto"/>
            <w:tcBorders>
              <w:top w:val="single" w:sz="4" w:space="0" w:color="auto"/>
              <w:left w:val="single" w:sz="4" w:space="0" w:color="auto"/>
              <w:bottom w:val="single" w:sz="4" w:space="0" w:color="auto"/>
              <w:right w:val="single" w:sz="4" w:space="0" w:color="auto"/>
            </w:tcBorders>
            <w:hideMark/>
          </w:tcPr>
          <w:p w14:paraId="55EC2FAA" w14:textId="77777777" w:rsidR="00BB1E63" w:rsidRPr="00BB1E63" w:rsidRDefault="00BB1E63" w:rsidP="00BB1E63">
            <w:r w:rsidRPr="00BB1E63">
              <w:t>-</w:t>
            </w:r>
          </w:p>
        </w:tc>
      </w:tr>
      <w:tr w:rsidR="00BB1E63" w:rsidRPr="00BB1E63" w14:paraId="35E7116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402252" w14:textId="77777777" w:rsidR="00BB1E63" w:rsidRPr="00BB1E63" w:rsidRDefault="00BB1E63" w:rsidP="00BB1E63">
            <w:r w:rsidRPr="00BB1E63">
              <w:t>C6-250487</w:t>
            </w:r>
          </w:p>
        </w:tc>
        <w:tc>
          <w:tcPr>
            <w:tcW w:w="0" w:type="auto"/>
            <w:tcBorders>
              <w:top w:val="single" w:sz="4" w:space="0" w:color="auto"/>
              <w:left w:val="single" w:sz="4" w:space="0" w:color="auto"/>
              <w:bottom w:val="single" w:sz="4" w:space="0" w:color="auto"/>
              <w:right w:val="single" w:sz="4" w:space="0" w:color="auto"/>
            </w:tcBorders>
            <w:hideMark/>
          </w:tcPr>
          <w:p w14:paraId="417163B4" w14:textId="77777777" w:rsidR="00BB1E63" w:rsidRPr="00BB1E63" w:rsidRDefault="00BB1E63" w:rsidP="00BB1E63">
            <w:r w:rsidRPr="00BB1E63">
              <w:t xml:space="preserve">Test cases for the </w:t>
            </w:r>
            <w:proofErr w:type="spellStart"/>
            <w:r w:rsidRPr="00BB1E63">
              <w:t>getMessageDigestAlgorithm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360AC7E8"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6A3EF1D"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6A191196" w14:textId="77777777" w:rsidR="00BB1E63" w:rsidRPr="00BB1E63" w:rsidRDefault="00BB1E63" w:rsidP="00BB1E63">
            <w:r w:rsidRPr="00BB1E63">
              <w:t>C6-250455</w:t>
            </w:r>
          </w:p>
        </w:tc>
        <w:tc>
          <w:tcPr>
            <w:tcW w:w="0" w:type="auto"/>
            <w:tcBorders>
              <w:top w:val="single" w:sz="4" w:space="0" w:color="auto"/>
              <w:left w:val="single" w:sz="4" w:space="0" w:color="auto"/>
              <w:bottom w:val="single" w:sz="4" w:space="0" w:color="auto"/>
              <w:right w:val="single" w:sz="4" w:space="0" w:color="auto"/>
            </w:tcBorders>
            <w:hideMark/>
          </w:tcPr>
          <w:p w14:paraId="5EC49077" w14:textId="77777777" w:rsidR="00BB1E63" w:rsidRPr="00BB1E63" w:rsidRDefault="00BB1E63" w:rsidP="00BB1E63">
            <w:r w:rsidRPr="00BB1E63">
              <w:t>C6-250517</w:t>
            </w:r>
          </w:p>
        </w:tc>
      </w:tr>
      <w:tr w:rsidR="00BB1E63" w:rsidRPr="00BB1E63" w14:paraId="5CDBD4C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946786" w14:textId="77777777" w:rsidR="00BB1E63" w:rsidRPr="00BB1E63" w:rsidRDefault="00BB1E63" w:rsidP="00BB1E63">
            <w:r w:rsidRPr="00BB1E63">
              <w:t>C6-250488</w:t>
            </w:r>
          </w:p>
        </w:tc>
        <w:tc>
          <w:tcPr>
            <w:tcW w:w="0" w:type="auto"/>
            <w:tcBorders>
              <w:top w:val="single" w:sz="4" w:space="0" w:color="auto"/>
              <w:left w:val="single" w:sz="4" w:space="0" w:color="auto"/>
              <w:bottom w:val="single" w:sz="4" w:space="0" w:color="auto"/>
              <w:right w:val="single" w:sz="4" w:space="0" w:color="auto"/>
            </w:tcBorders>
            <w:hideMark/>
          </w:tcPr>
          <w:p w14:paraId="64547338" w14:textId="77777777" w:rsidR="00BB1E63" w:rsidRPr="00BB1E63" w:rsidRDefault="00BB1E63" w:rsidP="00BB1E63">
            <w:r w:rsidRPr="00BB1E63">
              <w:t xml:space="preserve">Test cases for the </w:t>
            </w:r>
            <w:proofErr w:type="spellStart"/>
            <w:r w:rsidRPr="00BB1E63">
              <w:t>getPaddingAlgorithm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16D508C8"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5BEA78B"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7E2E2C86" w14:textId="77777777" w:rsidR="00BB1E63" w:rsidRPr="00BB1E63" w:rsidRDefault="00BB1E63" w:rsidP="00BB1E63">
            <w:r w:rsidRPr="00BB1E63">
              <w:t>C6-250456</w:t>
            </w:r>
          </w:p>
        </w:tc>
        <w:tc>
          <w:tcPr>
            <w:tcW w:w="0" w:type="auto"/>
            <w:tcBorders>
              <w:top w:val="single" w:sz="4" w:space="0" w:color="auto"/>
              <w:left w:val="single" w:sz="4" w:space="0" w:color="auto"/>
              <w:bottom w:val="single" w:sz="4" w:space="0" w:color="auto"/>
              <w:right w:val="single" w:sz="4" w:space="0" w:color="auto"/>
            </w:tcBorders>
            <w:hideMark/>
          </w:tcPr>
          <w:p w14:paraId="4C6F1740" w14:textId="77777777" w:rsidR="00BB1E63" w:rsidRPr="00BB1E63" w:rsidRDefault="00BB1E63" w:rsidP="00BB1E63">
            <w:r w:rsidRPr="00BB1E63">
              <w:t>-</w:t>
            </w:r>
          </w:p>
        </w:tc>
      </w:tr>
      <w:tr w:rsidR="00BB1E63" w:rsidRPr="00BB1E63" w14:paraId="102E36B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87ED106" w14:textId="77777777" w:rsidR="00BB1E63" w:rsidRPr="00BB1E63" w:rsidRDefault="00BB1E63" w:rsidP="00BB1E63">
            <w:r w:rsidRPr="00BB1E63">
              <w:t>C6-250489</w:t>
            </w:r>
          </w:p>
        </w:tc>
        <w:tc>
          <w:tcPr>
            <w:tcW w:w="0" w:type="auto"/>
            <w:tcBorders>
              <w:top w:val="single" w:sz="4" w:space="0" w:color="auto"/>
              <w:left w:val="single" w:sz="4" w:space="0" w:color="auto"/>
              <w:bottom w:val="single" w:sz="4" w:space="0" w:color="auto"/>
              <w:right w:val="single" w:sz="4" w:space="0" w:color="auto"/>
            </w:tcBorders>
            <w:hideMark/>
          </w:tcPr>
          <w:p w14:paraId="3425C140" w14:textId="77777777" w:rsidR="00BB1E63" w:rsidRPr="00BB1E63" w:rsidRDefault="00BB1E63" w:rsidP="00BB1E63">
            <w:r w:rsidRPr="00BB1E63">
              <w:t xml:space="preserve">Test cases for the </w:t>
            </w:r>
            <w:proofErr w:type="spellStart"/>
            <w:r w:rsidRPr="00BB1E63">
              <w:t>init</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277387A6"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1627A527"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09F78557" w14:textId="77777777" w:rsidR="00BB1E63" w:rsidRPr="00BB1E63" w:rsidRDefault="00BB1E63" w:rsidP="00BB1E63">
            <w:r w:rsidRPr="00BB1E63">
              <w:t>C6-250457</w:t>
            </w:r>
          </w:p>
        </w:tc>
        <w:tc>
          <w:tcPr>
            <w:tcW w:w="0" w:type="auto"/>
            <w:tcBorders>
              <w:top w:val="single" w:sz="4" w:space="0" w:color="auto"/>
              <w:left w:val="single" w:sz="4" w:space="0" w:color="auto"/>
              <w:bottom w:val="single" w:sz="4" w:space="0" w:color="auto"/>
              <w:right w:val="single" w:sz="4" w:space="0" w:color="auto"/>
            </w:tcBorders>
            <w:hideMark/>
          </w:tcPr>
          <w:p w14:paraId="77C3089C" w14:textId="77777777" w:rsidR="00BB1E63" w:rsidRPr="00BB1E63" w:rsidRDefault="00BB1E63" w:rsidP="00BB1E63">
            <w:r w:rsidRPr="00BB1E63">
              <w:t>-</w:t>
            </w:r>
          </w:p>
        </w:tc>
      </w:tr>
      <w:tr w:rsidR="00BB1E63" w:rsidRPr="00BB1E63" w14:paraId="4C7C908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7F6EA6B" w14:textId="77777777" w:rsidR="00BB1E63" w:rsidRPr="00BB1E63" w:rsidRDefault="00BB1E63" w:rsidP="00BB1E63">
            <w:r w:rsidRPr="00BB1E63">
              <w:lastRenderedPageBreak/>
              <w:t>C6-250490</w:t>
            </w:r>
          </w:p>
        </w:tc>
        <w:tc>
          <w:tcPr>
            <w:tcW w:w="0" w:type="auto"/>
            <w:tcBorders>
              <w:top w:val="single" w:sz="4" w:space="0" w:color="auto"/>
              <w:left w:val="single" w:sz="4" w:space="0" w:color="auto"/>
              <w:bottom w:val="single" w:sz="4" w:space="0" w:color="auto"/>
              <w:right w:val="single" w:sz="4" w:space="0" w:color="auto"/>
            </w:tcBorders>
            <w:hideMark/>
          </w:tcPr>
          <w:p w14:paraId="368BEB14" w14:textId="77777777" w:rsidR="00BB1E63" w:rsidRPr="00BB1E63" w:rsidRDefault="00BB1E63" w:rsidP="00BB1E63">
            <w:r w:rsidRPr="00BB1E63">
              <w:t xml:space="preserve">Test cases for the </w:t>
            </w:r>
            <w:proofErr w:type="spellStart"/>
            <w:r w:rsidRPr="00BB1E63">
              <w:t>setInitialDigest</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30C640CC"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0B0A67B"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53EF8464" w14:textId="77777777" w:rsidR="00BB1E63" w:rsidRPr="00BB1E63" w:rsidRDefault="00BB1E63" w:rsidP="00BB1E63">
            <w:r w:rsidRPr="00BB1E63">
              <w:t>C6-250458</w:t>
            </w:r>
          </w:p>
        </w:tc>
        <w:tc>
          <w:tcPr>
            <w:tcW w:w="0" w:type="auto"/>
            <w:tcBorders>
              <w:top w:val="single" w:sz="4" w:space="0" w:color="auto"/>
              <w:left w:val="single" w:sz="4" w:space="0" w:color="auto"/>
              <w:bottom w:val="single" w:sz="4" w:space="0" w:color="auto"/>
              <w:right w:val="single" w:sz="4" w:space="0" w:color="auto"/>
            </w:tcBorders>
            <w:hideMark/>
          </w:tcPr>
          <w:p w14:paraId="26B6C3A6" w14:textId="77777777" w:rsidR="00BB1E63" w:rsidRPr="00BB1E63" w:rsidRDefault="00BB1E63" w:rsidP="00BB1E63">
            <w:r w:rsidRPr="00BB1E63">
              <w:t>-</w:t>
            </w:r>
          </w:p>
        </w:tc>
      </w:tr>
      <w:tr w:rsidR="00BB1E63" w:rsidRPr="00BB1E63" w14:paraId="37F5192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1C20B25" w14:textId="77777777" w:rsidR="00BB1E63" w:rsidRPr="00BB1E63" w:rsidRDefault="00BB1E63" w:rsidP="00BB1E63">
            <w:r w:rsidRPr="00BB1E63">
              <w:t>C6-250491</w:t>
            </w:r>
          </w:p>
        </w:tc>
        <w:tc>
          <w:tcPr>
            <w:tcW w:w="0" w:type="auto"/>
            <w:tcBorders>
              <w:top w:val="single" w:sz="4" w:space="0" w:color="auto"/>
              <w:left w:val="single" w:sz="4" w:space="0" w:color="auto"/>
              <w:bottom w:val="single" w:sz="4" w:space="0" w:color="auto"/>
              <w:right w:val="single" w:sz="4" w:space="0" w:color="auto"/>
            </w:tcBorders>
            <w:hideMark/>
          </w:tcPr>
          <w:p w14:paraId="6C3284CC" w14:textId="77777777" w:rsidR="00BB1E63" w:rsidRPr="00BB1E63" w:rsidRDefault="00BB1E63" w:rsidP="00BB1E63">
            <w:r w:rsidRPr="00BB1E63">
              <w:t xml:space="preserve">Test cases for the sign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691D77B3"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A85F5F4"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70396901" w14:textId="77777777" w:rsidR="00BB1E63" w:rsidRPr="00BB1E63" w:rsidRDefault="00BB1E63" w:rsidP="00BB1E63">
            <w:r w:rsidRPr="00BB1E63">
              <w:t>C6-250459</w:t>
            </w:r>
          </w:p>
        </w:tc>
        <w:tc>
          <w:tcPr>
            <w:tcW w:w="0" w:type="auto"/>
            <w:tcBorders>
              <w:top w:val="single" w:sz="4" w:space="0" w:color="auto"/>
              <w:left w:val="single" w:sz="4" w:space="0" w:color="auto"/>
              <w:bottom w:val="single" w:sz="4" w:space="0" w:color="auto"/>
              <w:right w:val="single" w:sz="4" w:space="0" w:color="auto"/>
            </w:tcBorders>
            <w:hideMark/>
          </w:tcPr>
          <w:p w14:paraId="657E439F" w14:textId="77777777" w:rsidR="00BB1E63" w:rsidRPr="00BB1E63" w:rsidRDefault="00BB1E63" w:rsidP="00BB1E63">
            <w:r w:rsidRPr="00BB1E63">
              <w:t>-</w:t>
            </w:r>
          </w:p>
        </w:tc>
      </w:tr>
      <w:tr w:rsidR="00BB1E63" w:rsidRPr="00BB1E63" w14:paraId="5B3C28F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0D1F62E" w14:textId="77777777" w:rsidR="00BB1E63" w:rsidRPr="00BB1E63" w:rsidRDefault="00BB1E63" w:rsidP="00BB1E63">
            <w:r w:rsidRPr="00BB1E63">
              <w:t>C6-250492</w:t>
            </w:r>
          </w:p>
        </w:tc>
        <w:tc>
          <w:tcPr>
            <w:tcW w:w="0" w:type="auto"/>
            <w:tcBorders>
              <w:top w:val="single" w:sz="4" w:space="0" w:color="auto"/>
              <w:left w:val="single" w:sz="4" w:space="0" w:color="auto"/>
              <w:bottom w:val="single" w:sz="4" w:space="0" w:color="auto"/>
              <w:right w:val="single" w:sz="4" w:space="0" w:color="auto"/>
            </w:tcBorders>
            <w:hideMark/>
          </w:tcPr>
          <w:p w14:paraId="21DE31D5" w14:textId="77777777" w:rsidR="00BB1E63" w:rsidRPr="00BB1E63" w:rsidRDefault="00BB1E63" w:rsidP="00BB1E63">
            <w:r w:rsidRPr="00BB1E63">
              <w:t xml:space="preserve">Test cases for the update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642A7A2A"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C9D8987"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52B1EBF0" w14:textId="77777777" w:rsidR="00BB1E63" w:rsidRPr="00BB1E63" w:rsidRDefault="00BB1E63" w:rsidP="00BB1E63">
            <w:r w:rsidRPr="00BB1E63">
              <w:t>C6-250460</w:t>
            </w:r>
          </w:p>
        </w:tc>
        <w:tc>
          <w:tcPr>
            <w:tcW w:w="0" w:type="auto"/>
            <w:tcBorders>
              <w:top w:val="single" w:sz="4" w:space="0" w:color="auto"/>
              <w:left w:val="single" w:sz="4" w:space="0" w:color="auto"/>
              <w:bottom w:val="single" w:sz="4" w:space="0" w:color="auto"/>
              <w:right w:val="single" w:sz="4" w:space="0" w:color="auto"/>
            </w:tcBorders>
            <w:hideMark/>
          </w:tcPr>
          <w:p w14:paraId="0EB5459C" w14:textId="77777777" w:rsidR="00BB1E63" w:rsidRPr="00BB1E63" w:rsidRDefault="00BB1E63" w:rsidP="00BB1E63">
            <w:r w:rsidRPr="00BB1E63">
              <w:t>-</w:t>
            </w:r>
          </w:p>
        </w:tc>
      </w:tr>
      <w:tr w:rsidR="00BB1E63" w:rsidRPr="00BB1E63" w14:paraId="0275669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DFC8DE2" w14:textId="77777777" w:rsidR="00BB1E63" w:rsidRPr="00BB1E63" w:rsidRDefault="00BB1E63" w:rsidP="00BB1E63">
            <w:r w:rsidRPr="00BB1E63">
              <w:t>C6-250493</w:t>
            </w:r>
          </w:p>
        </w:tc>
        <w:tc>
          <w:tcPr>
            <w:tcW w:w="0" w:type="auto"/>
            <w:tcBorders>
              <w:top w:val="single" w:sz="4" w:space="0" w:color="auto"/>
              <w:left w:val="single" w:sz="4" w:space="0" w:color="auto"/>
              <w:bottom w:val="single" w:sz="4" w:space="0" w:color="auto"/>
              <w:right w:val="single" w:sz="4" w:space="0" w:color="auto"/>
            </w:tcBorders>
            <w:hideMark/>
          </w:tcPr>
          <w:p w14:paraId="4CDBDE22" w14:textId="77777777" w:rsidR="00BB1E63" w:rsidRPr="00BB1E63" w:rsidRDefault="00BB1E63" w:rsidP="00BB1E63">
            <w:r w:rsidRPr="00BB1E63">
              <w:t xml:space="preserve">Test cases for the verify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29E59FAF"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92BD48A"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51859569" w14:textId="77777777" w:rsidR="00BB1E63" w:rsidRPr="00BB1E63" w:rsidRDefault="00BB1E63" w:rsidP="00BB1E63">
            <w:r w:rsidRPr="00BB1E63">
              <w:t>C6-250461</w:t>
            </w:r>
          </w:p>
        </w:tc>
        <w:tc>
          <w:tcPr>
            <w:tcW w:w="0" w:type="auto"/>
            <w:tcBorders>
              <w:top w:val="single" w:sz="4" w:space="0" w:color="auto"/>
              <w:left w:val="single" w:sz="4" w:space="0" w:color="auto"/>
              <w:bottom w:val="single" w:sz="4" w:space="0" w:color="auto"/>
              <w:right w:val="single" w:sz="4" w:space="0" w:color="auto"/>
            </w:tcBorders>
            <w:hideMark/>
          </w:tcPr>
          <w:p w14:paraId="0CC1D0D6" w14:textId="77777777" w:rsidR="00BB1E63" w:rsidRPr="00BB1E63" w:rsidRDefault="00BB1E63" w:rsidP="00BB1E63">
            <w:r w:rsidRPr="00BB1E63">
              <w:t>-</w:t>
            </w:r>
          </w:p>
        </w:tc>
      </w:tr>
      <w:tr w:rsidR="00BB1E63" w:rsidRPr="00BB1E63" w14:paraId="3808B8B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CEDF902" w14:textId="77777777" w:rsidR="00BB1E63" w:rsidRPr="00BB1E63" w:rsidRDefault="00BB1E63" w:rsidP="00BB1E63">
            <w:r w:rsidRPr="00BB1E63">
              <w:t>C6-250494</w:t>
            </w:r>
          </w:p>
        </w:tc>
        <w:tc>
          <w:tcPr>
            <w:tcW w:w="0" w:type="auto"/>
            <w:tcBorders>
              <w:top w:val="single" w:sz="4" w:space="0" w:color="auto"/>
              <w:left w:val="single" w:sz="4" w:space="0" w:color="auto"/>
              <w:bottom w:val="single" w:sz="4" w:space="0" w:color="auto"/>
              <w:right w:val="single" w:sz="4" w:space="0" w:color="auto"/>
            </w:tcBorders>
            <w:hideMark/>
          </w:tcPr>
          <w:p w14:paraId="0076C47C" w14:textId="77777777" w:rsidR="00BB1E63" w:rsidRPr="00BB1E63" w:rsidRDefault="00BB1E63" w:rsidP="00BB1E63">
            <w:r w:rsidRPr="00BB1E63">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675C6BBD"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5F9E0F52"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4DBEA40A" w14:textId="77777777" w:rsidR="00BB1E63" w:rsidRPr="00BB1E63" w:rsidRDefault="00BB1E63" w:rsidP="00BB1E63">
            <w:r w:rsidRPr="00BB1E63">
              <w:t>C6-250423</w:t>
            </w:r>
          </w:p>
        </w:tc>
        <w:tc>
          <w:tcPr>
            <w:tcW w:w="0" w:type="auto"/>
            <w:tcBorders>
              <w:top w:val="single" w:sz="4" w:space="0" w:color="auto"/>
              <w:left w:val="single" w:sz="4" w:space="0" w:color="auto"/>
              <w:bottom w:val="single" w:sz="4" w:space="0" w:color="auto"/>
              <w:right w:val="single" w:sz="4" w:space="0" w:color="auto"/>
            </w:tcBorders>
            <w:hideMark/>
          </w:tcPr>
          <w:p w14:paraId="25A7F903" w14:textId="77777777" w:rsidR="00BB1E63" w:rsidRPr="00BB1E63" w:rsidRDefault="00BB1E63" w:rsidP="00BB1E63">
            <w:r w:rsidRPr="00BB1E63">
              <w:t>-</w:t>
            </w:r>
          </w:p>
        </w:tc>
      </w:tr>
      <w:tr w:rsidR="00BB1E63" w:rsidRPr="00BB1E63" w14:paraId="2AF8726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1A3090A" w14:textId="77777777" w:rsidR="00BB1E63" w:rsidRPr="00BB1E63" w:rsidRDefault="00BB1E63" w:rsidP="00BB1E63">
            <w:r w:rsidRPr="00BB1E63">
              <w:t>C6-250495</w:t>
            </w:r>
          </w:p>
        </w:tc>
        <w:tc>
          <w:tcPr>
            <w:tcW w:w="0" w:type="auto"/>
            <w:tcBorders>
              <w:top w:val="single" w:sz="4" w:space="0" w:color="auto"/>
              <w:left w:val="single" w:sz="4" w:space="0" w:color="auto"/>
              <w:bottom w:val="single" w:sz="4" w:space="0" w:color="auto"/>
              <w:right w:val="single" w:sz="4" w:space="0" w:color="auto"/>
            </w:tcBorders>
            <w:hideMark/>
          </w:tcPr>
          <w:p w14:paraId="269EA631" w14:textId="77777777" w:rsidR="00BB1E63" w:rsidRPr="00BB1E63" w:rsidRDefault="00BB1E63" w:rsidP="00BB1E63">
            <w:r w:rsidRPr="00BB1E63">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2F5A6C4F"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AF9E99E"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208420DA" w14:textId="77777777" w:rsidR="00BB1E63" w:rsidRPr="00BB1E63" w:rsidRDefault="00BB1E63" w:rsidP="00BB1E63">
            <w:r w:rsidRPr="00BB1E63">
              <w:t>C6-250424</w:t>
            </w:r>
          </w:p>
        </w:tc>
        <w:tc>
          <w:tcPr>
            <w:tcW w:w="0" w:type="auto"/>
            <w:tcBorders>
              <w:top w:val="single" w:sz="4" w:space="0" w:color="auto"/>
              <w:left w:val="single" w:sz="4" w:space="0" w:color="auto"/>
              <w:bottom w:val="single" w:sz="4" w:space="0" w:color="auto"/>
              <w:right w:val="single" w:sz="4" w:space="0" w:color="auto"/>
            </w:tcBorders>
            <w:hideMark/>
          </w:tcPr>
          <w:p w14:paraId="07ED057E" w14:textId="77777777" w:rsidR="00BB1E63" w:rsidRPr="00BB1E63" w:rsidRDefault="00BB1E63" w:rsidP="00BB1E63">
            <w:r w:rsidRPr="00BB1E63">
              <w:t>-</w:t>
            </w:r>
          </w:p>
        </w:tc>
      </w:tr>
      <w:tr w:rsidR="00BB1E63" w:rsidRPr="00BB1E63" w14:paraId="67C9BE3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84921F9" w14:textId="77777777" w:rsidR="00BB1E63" w:rsidRPr="00BB1E63" w:rsidRDefault="00BB1E63" w:rsidP="00BB1E63">
            <w:r w:rsidRPr="00BB1E63">
              <w:t>C6-250496</w:t>
            </w:r>
          </w:p>
        </w:tc>
        <w:tc>
          <w:tcPr>
            <w:tcW w:w="0" w:type="auto"/>
            <w:tcBorders>
              <w:top w:val="single" w:sz="4" w:space="0" w:color="auto"/>
              <w:left w:val="single" w:sz="4" w:space="0" w:color="auto"/>
              <w:bottom w:val="single" w:sz="4" w:space="0" w:color="auto"/>
              <w:right w:val="single" w:sz="4" w:space="0" w:color="auto"/>
            </w:tcBorders>
            <w:hideMark/>
          </w:tcPr>
          <w:p w14:paraId="48A91769" w14:textId="77777777" w:rsidR="00BB1E63" w:rsidRPr="00BB1E63" w:rsidRDefault="00BB1E63" w:rsidP="00BB1E63">
            <w:r w:rsidRPr="00BB1E63">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19F3FBB3"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400BD2BA"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209FF51A" w14:textId="77777777" w:rsidR="00BB1E63" w:rsidRPr="00BB1E63" w:rsidRDefault="00BB1E63" w:rsidP="00BB1E63">
            <w:r w:rsidRPr="00BB1E63">
              <w:t>C6-250425</w:t>
            </w:r>
          </w:p>
        </w:tc>
        <w:tc>
          <w:tcPr>
            <w:tcW w:w="0" w:type="auto"/>
            <w:tcBorders>
              <w:top w:val="single" w:sz="4" w:space="0" w:color="auto"/>
              <w:left w:val="single" w:sz="4" w:space="0" w:color="auto"/>
              <w:bottom w:val="single" w:sz="4" w:space="0" w:color="auto"/>
              <w:right w:val="single" w:sz="4" w:space="0" w:color="auto"/>
            </w:tcBorders>
            <w:hideMark/>
          </w:tcPr>
          <w:p w14:paraId="338A9D85" w14:textId="77777777" w:rsidR="00BB1E63" w:rsidRPr="00BB1E63" w:rsidRDefault="00BB1E63" w:rsidP="00BB1E63">
            <w:r w:rsidRPr="00BB1E63">
              <w:t>-</w:t>
            </w:r>
          </w:p>
        </w:tc>
      </w:tr>
      <w:tr w:rsidR="00BB1E63" w:rsidRPr="00BB1E63" w14:paraId="728EA81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1927DEC" w14:textId="77777777" w:rsidR="00BB1E63" w:rsidRPr="00BB1E63" w:rsidRDefault="00BB1E63" w:rsidP="00BB1E63">
            <w:r w:rsidRPr="00BB1E63">
              <w:t>C6-250497</w:t>
            </w:r>
          </w:p>
        </w:tc>
        <w:tc>
          <w:tcPr>
            <w:tcW w:w="0" w:type="auto"/>
            <w:tcBorders>
              <w:top w:val="single" w:sz="4" w:space="0" w:color="auto"/>
              <w:left w:val="single" w:sz="4" w:space="0" w:color="auto"/>
              <w:bottom w:val="single" w:sz="4" w:space="0" w:color="auto"/>
              <w:right w:val="single" w:sz="4" w:space="0" w:color="auto"/>
            </w:tcBorders>
            <w:hideMark/>
          </w:tcPr>
          <w:p w14:paraId="2BF5A6F2" w14:textId="77777777" w:rsidR="00BB1E63" w:rsidRPr="00BB1E63" w:rsidRDefault="00BB1E63" w:rsidP="00BB1E63">
            <w:r w:rsidRPr="00BB1E63">
              <w:t>Exception sheet for CT 6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0A124E16" w14:textId="77777777" w:rsidR="00BB1E63" w:rsidRPr="00BB1E63" w:rsidRDefault="00BB1E63" w:rsidP="00BB1E63">
            <w:r w:rsidRPr="00BB1E63">
              <w:t>China Telecom</w:t>
            </w:r>
          </w:p>
        </w:tc>
        <w:tc>
          <w:tcPr>
            <w:tcW w:w="0" w:type="auto"/>
            <w:tcBorders>
              <w:top w:val="single" w:sz="4" w:space="0" w:color="auto"/>
              <w:left w:val="single" w:sz="4" w:space="0" w:color="auto"/>
              <w:bottom w:val="single" w:sz="4" w:space="0" w:color="auto"/>
              <w:right w:val="single" w:sz="4" w:space="0" w:color="auto"/>
            </w:tcBorders>
            <w:hideMark/>
          </w:tcPr>
          <w:p w14:paraId="7B4A4FFF"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6CEBD7B4"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EBF0E27" w14:textId="77777777" w:rsidR="00BB1E63" w:rsidRPr="00BB1E63" w:rsidRDefault="00BB1E63" w:rsidP="00BB1E63">
            <w:r w:rsidRPr="00BB1E63">
              <w:t>-</w:t>
            </w:r>
          </w:p>
        </w:tc>
      </w:tr>
      <w:tr w:rsidR="00BB1E63" w:rsidRPr="00BB1E63" w14:paraId="40E212B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5D33D7D" w14:textId="77777777" w:rsidR="00BB1E63" w:rsidRPr="00BB1E63" w:rsidRDefault="00BB1E63" w:rsidP="00BB1E63">
            <w:r w:rsidRPr="00BB1E63">
              <w:t>C6-250498</w:t>
            </w:r>
          </w:p>
        </w:tc>
        <w:tc>
          <w:tcPr>
            <w:tcW w:w="0" w:type="auto"/>
            <w:tcBorders>
              <w:top w:val="single" w:sz="4" w:space="0" w:color="auto"/>
              <w:left w:val="single" w:sz="4" w:space="0" w:color="auto"/>
              <w:bottom w:val="single" w:sz="4" w:space="0" w:color="auto"/>
              <w:right w:val="single" w:sz="4" w:space="0" w:color="auto"/>
            </w:tcBorders>
            <w:hideMark/>
          </w:tcPr>
          <w:p w14:paraId="73EADB05" w14:textId="77777777" w:rsidR="00BB1E63" w:rsidRPr="00BB1E63" w:rsidRDefault="00BB1E63" w:rsidP="00BB1E63">
            <w:r w:rsidRPr="00BB1E63">
              <w:t>LS to ETSI SET as a response on changes of the Universal PIN support</w:t>
            </w:r>
          </w:p>
        </w:tc>
        <w:tc>
          <w:tcPr>
            <w:tcW w:w="0" w:type="auto"/>
            <w:tcBorders>
              <w:top w:val="single" w:sz="4" w:space="0" w:color="auto"/>
              <w:left w:val="single" w:sz="4" w:space="0" w:color="auto"/>
              <w:bottom w:val="single" w:sz="4" w:space="0" w:color="auto"/>
              <w:right w:val="single" w:sz="4" w:space="0" w:color="auto"/>
            </w:tcBorders>
            <w:hideMark/>
          </w:tcPr>
          <w:p w14:paraId="13E13D44" w14:textId="77777777" w:rsidR="00BB1E63" w:rsidRPr="00BB1E63" w:rsidRDefault="00BB1E63" w:rsidP="00BB1E63">
            <w:r w:rsidRPr="00BB1E63">
              <w:t>CT6</w:t>
            </w:r>
          </w:p>
        </w:tc>
        <w:tc>
          <w:tcPr>
            <w:tcW w:w="0" w:type="auto"/>
            <w:tcBorders>
              <w:top w:val="single" w:sz="4" w:space="0" w:color="auto"/>
              <w:left w:val="single" w:sz="4" w:space="0" w:color="auto"/>
              <w:bottom w:val="single" w:sz="4" w:space="0" w:color="auto"/>
              <w:right w:val="single" w:sz="4" w:space="0" w:color="auto"/>
            </w:tcBorders>
            <w:hideMark/>
          </w:tcPr>
          <w:p w14:paraId="42F8034A" w14:textId="77777777" w:rsidR="00BB1E63" w:rsidRPr="00BB1E63" w:rsidRDefault="00BB1E63" w:rsidP="00BB1E63">
            <w:r w:rsidRPr="00BB1E63">
              <w:t>approved</w:t>
            </w:r>
          </w:p>
        </w:tc>
        <w:tc>
          <w:tcPr>
            <w:tcW w:w="0" w:type="auto"/>
            <w:tcBorders>
              <w:top w:val="single" w:sz="4" w:space="0" w:color="auto"/>
              <w:left w:val="single" w:sz="4" w:space="0" w:color="auto"/>
              <w:bottom w:val="single" w:sz="4" w:space="0" w:color="auto"/>
              <w:right w:val="single" w:sz="4" w:space="0" w:color="auto"/>
            </w:tcBorders>
            <w:hideMark/>
          </w:tcPr>
          <w:p w14:paraId="3FA30074"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6B55426C" w14:textId="77777777" w:rsidR="00BB1E63" w:rsidRPr="00BB1E63" w:rsidRDefault="00BB1E63" w:rsidP="00BB1E63">
            <w:r w:rsidRPr="00BB1E63">
              <w:t>-</w:t>
            </w:r>
          </w:p>
        </w:tc>
      </w:tr>
      <w:tr w:rsidR="00BB1E63" w:rsidRPr="00BB1E63" w14:paraId="47B9780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BF5868C" w14:textId="77777777" w:rsidR="00BB1E63" w:rsidRPr="00BB1E63" w:rsidRDefault="00BB1E63" w:rsidP="00BB1E63">
            <w:r w:rsidRPr="00BB1E63">
              <w:t>C6-250499</w:t>
            </w:r>
          </w:p>
        </w:tc>
        <w:tc>
          <w:tcPr>
            <w:tcW w:w="0" w:type="auto"/>
            <w:tcBorders>
              <w:top w:val="single" w:sz="4" w:space="0" w:color="auto"/>
              <w:left w:val="single" w:sz="4" w:space="0" w:color="auto"/>
              <w:bottom w:val="single" w:sz="4" w:space="0" w:color="auto"/>
              <w:right w:val="single" w:sz="4" w:space="0" w:color="auto"/>
            </w:tcBorders>
            <w:hideMark/>
          </w:tcPr>
          <w:p w14:paraId="553770F0"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4AF49D59"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25454A55"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6E41610A" w14:textId="77777777" w:rsidR="00BB1E63" w:rsidRPr="00BB1E63" w:rsidRDefault="00BB1E63" w:rsidP="00BB1E63">
            <w:r w:rsidRPr="00BB1E63">
              <w:t>C6-250442</w:t>
            </w:r>
          </w:p>
        </w:tc>
        <w:tc>
          <w:tcPr>
            <w:tcW w:w="0" w:type="auto"/>
            <w:tcBorders>
              <w:top w:val="single" w:sz="4" w:space="0" w:color="auto"/>
              <w:left w:val="single" w:sz="4" w:space="0" w:color="auto"/>
              <w:bottom w:val="single" w:sz="4" w:space="0" w:color="auto"/>
              <w:right w:val="single" w:sz="4" w:space="0" w:color="auto"/>
            </w:tcBorders>
            <w:hideMark/>
          </w:tcPr>
          <w:p w14:paraId="5D34A562" w14:textId="77777777" w:rsidR="00BB1E63" w:rsidRPr="00BB1E63" w:rsidRDefault="00BB1E63" w:rsidP="00BB1E63">
            <w:r w:rsidRPr="00BB1E63">
              <w:t>C6-250513</w:t>
            </w:r>
          </w:p>
        </w:tc>
      </w:tr>
      <w:tr w:rsidR="00BB1E63" w:rsidRPr="00BB1E63" w14:paraId="56C0E40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13F16DD" w14:textId="77777777" w:rsidR="00BB1E63" w:rsidRPr="00BB1E63" w:rsidRDefault="00BB1E63" w:rsidP="00BB1E63">
            <w:r w:rsidRPr="00BB1E63">
              <w:t>C6-250500</w:t>
            </w:r>
          </w:p>
        </w:tc>
        <w:tc>
          <w:tcPr>
            <w:tcW w:w="0" w:type="auto"/>
            <w:tcBorders>
              <w:top w:val="single" w:sz="4" w:space="0" w:color="auto"/>
              <w:left w:val="single" w:sz="4" w:space="0" w:color="auto"/>
              <w:bottom w:val="single" w:sz="4" w:space="0" w:color="auto"/>
              <w:right w:val="single" w:sz="4" w:space="0" w:color="auto"/>
            </w:tcBorders>
            <w:hideMark/>
          </w:tcPr>
          <w:p w14:paraId="5C5CE018" w14:textId="77777777" w:rsidR="00BB1E63" w:rsidRPr="00BB1E63" w:rsidRDefault="00BB1E63" w:rsidP="00BB1E63">
            <w:r w:rsidRPr="00BB1E63">
              <w:t xml:space="preserve">Introducing </w:t>
            </w:r>
            <w:proofErr w:type="spellStart"/>
            <w:r w:rsidRPr="00BB1E63">
              <w:t>ELSPPLMNwAcT</w:t>
            </w:r>
            <w:proofErr w:type="spellEnd"/>
            <w:r w:rsidRPr="00BB1E63">
              <w:t xml:space="preserve">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720DE151"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1989D026"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5702EEB0" w14:textId="77777777" w:rsidR="00BB1E63" w:rsidRPr="00BB1E63" w:rsidRDefault="00BB1E63" w:rsidP="00BB1E63">
            <w:r w:rsidRPr="00BB1E63">
              <w:t>C6-250476</w:t>
            </w:r>
          </w:p>
        </w:tc>
        <w:tc>
          <w:tcPr>
            <w:tcW w:w="0" w:type="auto"/>
            <w:tcBorders>
              <w:top w:val="single" w:sz="4" w:space="0" w:color="auto"/>
              <w:left w:val="single" w:sz="4" w:space="0" w:color="auto"/>
              <w:bottom w:val="single" w:sz="4" w:space="0" w:color="auto"/>
              <w:right w:val="single" w:sz="4" w:space="0" w:color="auto"/>
            </w:tcBorders>
            <w:hideMark/>
          </w:tcPr>
          <w:p w14:paraId="268BA836" w14:textId="77777777" w:rsidR="00BB1E63" w:rsidRPr="00BB1E63" w:rsidRDefault="00BB1E63" w:rsidP="00BB1E63">
            <w:r w:rsidRPr="00BB1E63">
              <w:t>-</w:t>
            </w:r>
          </w:p>
        </w:tc>
      </w:tr>
      <w:tr w:rsidR="00BB1E63" w:rsidRPr="00BB1E63" w14:paraId="20BC8F0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0F8B42A" w14:textId="77777777" w:rsidR="00BB1E63" w:rsidRPr="00BB1E63" w:rsidRDefault="00BB1E63" w:rsidP="00BB1E63">
            <w:r w:rsidRPr="00BB1E63">
              <w:t>C6-250501</w:t>
            </w:r>
          </w:p>
        </w:tc>
        <w:tc>
          <w:tcPr>
            <w:tcW w:w="0" w:type="auto"/>
            <w:tcBorders>
              <w:top w:val="single" w:sz="4" w:space="0" w:color="auto"/>
              <w:left w:val="single" w:sz="4" w:space="0" w:color="auto"/>
              <w:bottom w:val="single" w:sz="4" w:space="0" w:color="auto"/>
              <w:right w:val="single" w:sz="4" w:space="0" w:color="auto"/>
            </w:tcBorders>
            <w:hideMark/>
          </w:tcPr>
          <w:p w14:paraId="20247E02"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3302E8E5"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11AD6EB0"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hideMark/>
          </w:tcPr>
          <w:p w14:paraId="457C1314" w14:textId="77777777" w:rsidR="00BB1E63" w:rsidRPr="00BB1E63" w:rsidRDefault="00BB1E63" w:rsidP="00BB1E63">
            <w:r w:rsidRPr="00BB1E63">
              <w:t>C6-250477</w:t>
            </w:r>
          </w:p>
        </w:tc>
        <w:tc>
          <w:tcPr>
            <w:tcW w:w="0" w:type="auto"/>
            <w:tcBorders>
              <w:top w:val="single" w:sz="4" w:space="0" w:color="auto"/>
              <w:left w:val="single" w:sz="4" w:space="0" w:color="auto"/>
              <w:bottom w:val="single" w:sz="4" w:space="0" w:color="auto"/>
              <w:right w:val="single" w:sz="4" w:space="0" w:color="auto"/>
            </w:tcBorders>
            <w:hideMark/>
          </w:tcPr>
          <w:p w14:paraId="43F4C87F" w14:textId="77777777" w:rsidR="00BB1E63" w:rsidRPr="00BB1E63" w:rsidRDefault="00BB1E63" w:rsidP="00BB1E63">
            <w:r w:rsidRPr="00BB1E63">
              <w:t>C6-250508</w:t>
            </w:r>
          </w:p>
        </w:tc>
      </w:tr>
      <w:tr w:rsidR="00BB1E63" w:rsidRPr="00BB1E63" w14:paraId="676236F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C6A4D3" w14:textId="77777777" w:rsidR="00BB1E63" w:rsidRPr="00BB1E63" w:rsidRDefault="00BB1E63" w:rsidP="00BB1E63">
            <w:r w:rsidRPr="00BB1E63">
              <w:t>C6-250502</w:t>
            </w:r>
          </w:p>
        </w:tc>
        <w:tc>
          <w:tcPr>
            <w:tcW w:w="0" w:type="auto"/>
            <w:tcBorders>
              <w:top w:val="single" w:sz="4" w:space="0" w:color="auto"/>
              <w:left w:val="single" w:sz="4" w:space="0" w:color="auto"/>
              <w:bottom w:val="single" w:sz="4" w:space="0" w:color="auto"/>
              <w:right w:val="single" w:sz="4" w:space="0" w:color="auto"/>
            </w:tcBorders>
            <w:hideMark/>
          </w:tcPr>
          <w:p w14:paraId="6BAE2AD6" w14:textId="77777777" w:rsidR="00BB1E63" w:rsidRPr="00BB1E63" w:rsidRDefault="00BB1E63" w:rsidP="00BB1E63">
            <w:r w:rsidRPr="00BB1E63">
              <w:t xml:space="preserve">5G registration retries for lower layer failures storage in </w:t>
            </w:r>
            <w:proofErr w:type="spellStart"/>
            <w:r w:rsidRPr="00BB1E63">
              <w:t>EFNASConfig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AE3B12"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1E1CE799"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55EDAC0D" w14:textId="77777777" w:rsidR="00BB1E63" w:rsidRPr="00BB1E63" w:rsidRDefault="00BB1E63" w:rsidP="00BB1E63">
            <w:r w:rsidRPr="00BB1E63">
              <w:t>C6-250441</w:t>
            </w:r>
          </w:p>
        </w:tc>
        <w:tc>
          <w:tcPr>
            <w:tcW w:w="0" w:type="auto"/>
            <w:tcBorders>
              <w:top w:val="single" w:sz="4" w:space="0" w:color="auto"/>
              <w:left w:val="single" w:sz="4" w:space="0" w:color="auto"/>
              <w:bottom w:val="single" w:sz="4" w:space="0" w:color="auto"/>
              <w:right w:val="single" w:sz="4" w:space="0" w:color="auto"/>
            </w:tcBorders>
            <w:hideMark/>
          </w:tcPr>
          <w:p w14:paraId="19EE55E7" w14:textId="77777777" w:rsidR="00BB1E63" w:rsidRPr="00BB1E63" w:rsidRDefault="00BB1E63" w:rsidP="00BB1E63">
            <w:r w:rsidRPr="00BB1E63">
              <w:t>-</w:t>
            </w:r>
          </w:p>
        </w:tc>
      </w:tr>
      <w:tr w:rsidR="00BB1E63" w:rsidRPr="00BB1E63" w14:paraId="64C7AF0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DE3767A" w14:textId="77777777" w:rsidR="00BB1E63" w:rsidRPr="00BB1E63" w:rsidRDefault="00BB1E63" w:rsidP="00BB1E63">
            <w:r w:rsidRPr="00BB1E63">
              <w:t>C6-250503</w:t>
            </w:r>
          </w:p>
        </w:tc>
        <w:tc>
          <w:tcPr>
            <w:tcW w:w="0" w:type="auto"/>
            <w:tcBorders>
              <w:top w:val="single" w:sz="4" w:space="0" w:color="auto"/>
              <w:left w:val="single" w:sz="4" w:space="0" w:color="auto"/>
              <w:bottom w:val="single" w:sz="4" w:space="0" w:color="auto"/>
              <w:right w:val="single" w:sz="4" w:space="0" w:color="auto"/>
            </w:tcBorders>
            <w:hideMark/>
          </w:tcPr>
          <w:p w14:paraId="5A44EA81" w14:textId="77777777" w:rsidR="00BB1E63" w:rsidRPr="00BB1E63" w:rsidRDefault="00BB1E63" w:rsidP="00BB1E63">
            <w:r w:rsidRPr="00BB1E63">
              <w:t>Minor correction to the length coding in clause 7.5.27.2</w:t>
            </w:r>
          </w:p>
        </w:tc>
        <w:tc>
          <w:tcPr>
            <w:tcW w:w="0" w:type="auto"/>
            <w:tcBorders>
              <w:top w:val="single" w:sz="4" w:space="0" w:color="auto"/>
              <w:left w:val="single" w:sz="4" w:space="0" w:color="auto"/>
              <w:bottom w:val="single" w:sz="4" w:space="0" w:color="auto"/>
              <w:right w:val="single" w:sz="4" w:space="0" w:color="auto"/>
            </w:tcBorders>
            <w:hideMark/>
          </w:tcPr>
          <w:p w14:paraId="20E53BF2"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153967AB"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564AB9CD" w14:textId="77777777" w:rsidR="00BB1E63" w:rsidRPr="00BB1E63" w:rsidRDefault="00BB1E63" w:rsidP="00BB1E63">
            <w:r w:rsidRPr="00BB1E63">
              <w:t>C6-250444</w:t>
            </w:r>
          </w:p>
        </w:tc>
        <w:tc>
          <w:tcPr>
            <w:tcW w:w="0" w:type="auto"/>
            <w:tcBorders>
              <w:top w:val="single" w:sz="4" w:space="0" w:color="auto"/>
              <w:left w:val="single" w:sz="4" w:space="0" w:color="auto"/>
              <w:bottom w:val="single" w:sz="4" w:space="0" w:color="auto"/>
              <w:right w:val="single" w:sz="4" w:space="0" w:color="auto"/>
            </w:tcBorders>
          </w:tcPr>
          <w:p w14:paraId="0BC6CD89" w14:textId="77777777" w:rsidR="00BB1E63" w:rsidRPr="00BB1E63" w:rsidRDefault="00BB1E63" w:rsidP="00BB1E63"/>
        </w:tc>
      </w:tr>
      <w:tr w:rsidR="00BB1E63" w:rsidRPr="00BB1E63" w14:paraId="640737A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B916F9C" w14:textId="77777777" w:rsidR="00BB1E63" w:rsidRPr="00BB1E63" w:rsidRDefault="00BB1E63" w:rsidP="00BB1E63">
            <w:r w:rsidRPr="00BB1E63">
              <w:t>C6-250504</w:t>
            </w:r>
          </w:p>
        </w:tc>
        <w:tc>
          <w:tcPr>
            <w:tcW w:w="0" w:type="auto"/>
            <w:tcBorders>
              <w:top w:val="single" w:sz="4" w:space="0" w:color="auto"/>
              <w:left w:val="single" w:sz="4" w:space="0" w:color="auto"/>
              <w:bottom w:val="single" w:sz="4" w:space="0" w:color="auto"/>
              <w:right w:val="single" w:sz="4" w:space="0" w:color="auto"/>
            </w:tcBorders>
            <w:hideMark/>
          </w:tcPr>
          <w:p w14:paraId="7573A0FD"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6FF40AA2"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0048EB75" w14:textId="77777777" w:rsidR="00BB1E63" w:rsidRPr="00BB1E63" w:rsidRDefault="00BB1E63" w:rsidP="00BB1E63">
            <w:r w:rsidRPr="00BB1E63">
              <w:t>revised</w:t>
            </w:r>
          </w:p>
        </w:tc>
        <w:tc>
          <w:tcPr>
            <w:tcW w:w="0" w:type="auto"/>
            <w:tcBorders>
              <w:top w:val="single" w:sz="4" w:space="0" w:color="auto"/>
              <w:left w:val="single" w:sz="4" w:space="0" w:color="auto"/>
              <w:bottom w:val="single" w:sz="4" w:space="0" w:color="auto"/>
              <w:right w:val="single" w:sz="4" w:space="0" w:color="auto"/>
            </w:tcBorders>
          </w:tcPr>
          <w:p w14:paraId="087D8BB3"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hideMark/>
          </w:tcPr>
          <w:p w14:paraId="5364FB3D" w14:textId="77777777" w:rsidR="00BB1E63" w:rsidRPr="00BB1E63" w:rsidRDefault="00BB1E63" w:rsidP="00BB1E63">
            <w:r w:rsidRPr="00BB1E63">
              <w:t>C6-250505, C6-250506</w:t>
            </w:r>
          </w:p>
        </w:tc>
      </w:tr>
      <w:tr w:rsidR="00BB1E63" w:rsidRPr="00BB1E63" w14:paraId="00920BD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3EDFC4D" w14:textId="77777777" w:rsidR="00BB1E63" w:rsidRPr="00BB1E63" w:rsidRDefault="00BB1E63" w:rsidP="00BB1E63">
            <w:r w:rsidRPr="00BB1E63">
              <w:t>C6-250505</w:t>
            </w:r>
          </w:p>
        </w:tc>
        <w:tc>
          <w:tcPr>
            <w:tcW w:w="0" w:type="auto"/>
            <w:tcBorders>
              <w:top w:val="single" w:sz="4" w:space="0" w:color="auto"/>
              <w:left w:val="single" w:sz="4" w:space="0" w:color="auto"/>
              <w:bottom w:val="single" w:sz="4" w:space="0" w:color="auto"/>
              <w:right w:val="single" w:sz="4" w:space="0" w:color="auto"/>
            </w:tcBorders>
            <w:hideMark/>
          </w:tcPr>
          <w:p w14:paraId="5BF4BD29"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5709A7A8"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2871C91A" w14:textId="77777777" w:rsidR="00BB1E63" w:rsidRPr="00BB1E63" w:rsidRDefault="00BB1E63" w:rsidP="00BB1E63">
            <w:r w:rsidRPr="00BB1E63">
              <w:t>withdrawn</w:t>
            </w:r>
          </w:p>
        </w:tc>
        <w:tc>
          <w:tcPr>
            <w:tcW w:w="0" w:type="auto"/>
            <w:tcBorders>
              <w:top w:val="single" w:sz="4" w:space="0" w:color="auto"/>
              <w:left w:val="single" w:sz="4" w:space="0" w:color="auto"/>
              <w:bottom w:val="single" w:sz="4" w:space="0" w:color="auto"/>
              <w:right w:val="single" w:sz="4" w:space="0" w:color="auto"/>
            </w:tcBorders>
            <w:hideMark/>
          </w:tcPr>
          <w:p w14:paraId="303CA198" w14:textId="77777777" w:rsidR="00BB1E63" w:rsidRPr="00BB1E63" w:rsidRDefault="00BB1E63" w:rsidP="00BB1E63">
            <w:r w:rsidRPr="00BB1E63">
              <w:t>C6-250504</w:t>
            </w:r>
          </w:p>
        </w:tc>
        <w:tc>
          <w:tcPr>
            <w:tcW w:w="0" w:type="auto"/>
            <w:tcBorders>
              <w:top w:val="single" w:sz="4" w:space="0" w:color="auto"/>
              <w:left w:val="single" w:sz="4" w:space="0" w:color="auto"/>
              <w:bottom w:val="single" w:sz="4" w:space="0" w:color="auto"/>
              <w:right w:val="single" w:sz="4" w:space="0" w:color="auto"/>
            </w:tcBorders>
          </w:tcPr>
          <w:p w14:paraId="21101212" w14:textId="77777777" w:rsidR="00BB1E63" w:rsidRPr="00BB1E63" w:rsidRDefault="00BB1E63" w:rsidP="00BB1E63"/>
        </w:tc>
      </w:tr>
      <w:tr w:rsidR="00BB1E63" w:rsidRPr="00BB1E63" w14:paraId="5CBF934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DDC0B24" w14:textId="77777777" w:rsidR="00BB1E63" w:rsidRPr="00BB1E63" w:rsidRDefault="00BB1E63" w:rsidP="00BB1E63">
            <w:r w:rsidRPr="00BB1E63">
              <w:t>C6-250506</w:t>
            </w:r>
          </w:p>
        </w:tc>
        <w:tc>
          <w:tcPr>
            <w:tcW w:w="0" w:type="auto"/>
            <w:tcBorders>
              <w:top w:val="single" w:sz="4" w:space="0" w:color="auto"/>
              <w:left w:val="single" w:sz="4" w:space="0" w:color="auto"/>
              <w:bottom w:val="single" w:sz="4" w:space="0" w:color="auto"/>
              <w:right w:val="single" w:sz="4" w:space="0" w:color="auto"/>
            </w:tcBorders>
            <w:hideMark/>
          </w:tcPr>
          <w:p w14:paraId="7DA46973"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276E5272"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4E5DA805"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7A03A207" w14:textId="77777777" w:rsidR="00BB1E63" w:rsidRPr="00BB1E63" w:rsidRDefault="00BB1E63" w:rsidP="00BB1E63">
            <w:r w:rsidRPr="00BB1E63">
              <w:t>C6-250504</w:t>
            </w:r>
          </w:p>
        </w:tc>
        <w:tc>
          <w:tcPr>
            <w:tcW w:w="0" w:type="auto"/>
            <w:tcBorders>
              <w:top w:val="single" w:sz="4" w:space="0" w:color="auto"/>
              <w:left w:val="single" w:sz="4" w:space="0" w:color="auto"/>
              <w:bottom w:val="single" w:sz="4" w:space="0" w:color="auto"/>
              <w:right w:val="single" w:sz="4" w:space="0" w:color="auto"/>
            </w:tcBorders>
          </w:tcPr>
          <w:p w14:paraId="786BDB0E" w14:textId="77777777" w:rsidR="00BB1E63" w:rsidRPr="00BB1E63" w:rsidRDefault="00BB1E63" w:rsidP="00BB1E63"/>
        </w:tc>
      </w:tr>
      <w:tr w:rsidR="00BB1E63" w:rsidRPr="00BB1E63" w14:paraId="7B876F4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C8314D7" w14:textId="77777777" w:rsidR="00BB1E63" w:rsidRPr="00BB1E63" w:rsidRDefault="00BB1E63" w:rsidP="00BB1E63">
            <w:r w:rsidRPr="00BB1E63">
              <w:t>C6-250507</w:t>
            </w:r>
          </w:p>
        </w:tc>
        <w:tc>
          <w:tcPr>
            <w:tcW w:w="0" w:type="auto"/>
            <w:tcBorders>
              <w:top w:val="single" w:sz="4" w:space="0" w:color="auto"/>
              <w:left w:val="single" w:sz="4" w:space="0" w:color="auto"/>
              <w:bottom w:val="single" w:sz="4" w:space="0" w:color="auto"/>
              <w:right w:val="single" w:sz="4" w:space="0" w:color="auto"/>
            </w:tcBorders>
            <w:hideMark/>
          </w:tcPr>
          <w:p w14:paraId="0BC35F77" w14:textId="77777777" w:rsidR="00BB1E63" w:rsidRPr="00BB1E63" w:rsidRDefault="00BB1E63" w:rsidP="00BB1E63">
            <w:r w:rsidRPr="00BB1E63">
              <w:t>Update of Terms of Reference for CT6</w:t>
            </w:r>
          </w:p>
        </w:tc>
        <w:tc>
          <w:tcPr>
            <w:tcW w:w="0" w:type="auto"/>
            <w:tcBorders>
              <w:top w:val="single" w:sz="4" w:space="0" w:color="auto"/>
              <w:left w:val="single" w:sz="4" w:space="0" w:color="auto"/>
              <w:bottom w:val="single" w:sz="4" w:space="0" w:color="auto"/>
              <w:right w:val="single" w:sz="4" w:space="0" w:color="auto"/>
            </w:tcBorders>
            <w:hideMark/>
          </w:tcPr>
          <w:p w14:paraId="61320629" w14:textId="77777777" w:rsidR="00BB1E63" w:rsidRPr="00BB1E63" w:rsidRDefault="00BB1E63" w:rsidP="00BB1E63">
            <w:r w:rsidRPr="00BB1E63">
              <w:t>IDEMIA</w:t>
            </w:r>
          </w:p>
        </w:tc>
        <w:tc>
          <w:tcPr>
            <w:tcW w:w="0" w:type="auto"/>
            <w:tcBorders>
              <w:top w:val="single" w:sz="4" w:space="0" w:color="auto"/>
              <w:left w:val="single" w:sz="4" w:space="0" w:color="auto"/>
              <w:bottom w:val="single" w:sz="4" w:space="0" w:color="auto"/>
              <w:right w:val="single" w:sz="4" w:space="0" w:color="auto"/>
            </w:tcBorders>
            <w:hideMark/>
          </w:tcPr>
          <w:p w14:paraId="572339FF"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7D74C313" w14:textId="77777777" w:rsidR="00BB1E63" w:rsidRPr="00BB1E63" w:rsidRDefault="00BB1E63" w:rsidP="00BB1E63">
            <w:r w:rsidRPr="00BB1E63">
              <w:t>C6-250438</w:t>
            </w:r>
          </w:p>
        </w:tc>
        <w:tc>
          <w:tcPr>
            <w:tcW w:w="0" w:type="auto"/>
            <w:tcBorders>
              <w:top w:val="single" w:sz="4" w:space="0" w:color="auto"/>
              <w:left w:val="single" w:sz="4" w:space="0" w:color="auto"/>
              <w:bottom w:val="single" w:sz="4" w:space="0" w:color="auto"/>
              <w:right w:val="single" w:sz="4" w:space="0" w:color="auto"/>
            </w:tcBorders>
          </w:tcPr>
          <w:p w14:paraId="036CAF22" w14:textId="77777777" w:rsidR="00BB1E63" w:rsidRPr="00BB1E63" w:rsidRDefault="00BB1E63" w:rsidP="00BB1E63"/>
        </w:tc>
      </w:tr>
      <w:tr w:rsidR="00BB1E63" w:rsidRPr="00BB1E63" w14:paraId="27728BF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C6203D" w14:textId="77777777" w:rsidR="00BB1E63" w:rsidRPr="00BB1E63" w:rsidRDefault="00BB1E63" w:rsidP="00BB1E63">
            <w:r w:rsidRPr="00BB1E63">
              <w:lastRenderedPageBreak/>
              <w:t>C6-250508</w:t>
            </w:r>
          </w:p>
        </w:tc>
        <w:tc>
          <w:tcPr>
            <w:tcW w:w="0" w:type="auto"/>
            <w:tcBorders>
              <w:top w:val="single" w:sz="4" w:space="0" w:color="auto"/>
              <w:left w:val="single" w:sz="4" w:space="0" w:color="auto"/>
              <w:bottom w:val="single" w:sz="4" w:space="0" w:color="auto"/>
              <w:right w:val="single" w:sz="4" w:space="0" w:color="auto"/>
            </w:tcBorders>
            <w:hideMark/>
          </w:tcPr>
          <w:p w14:paraId="6CCF856C"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703E6217"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2445EEE3"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29EA4EE9" w14:textId="77777777" w:rsidR="00BB1E63" w:rsidRPr="00BB1E63" w:rsidRDefault="00BB1E63" w:rsidP="00BB1E63">
            <w:r w:rsidRPr="00BB1E63">
              <w:t>C6-250501</w:t>
            </w:r>
          </w:p>
        </w:tc>
        <w:tc>
          <w:tcPr>
            <w:tcW w:w="0" w:type="auto"/>
            <w:tcBorders>
              <w:top w:val="single" w:sz="4" w:space="0" w:color="auto"/>
              <w:left w:val="single" w:sz="4" w:space="0" w:color="auto"/>
              <w:bottom w:val="single" w:sz="4" w:space="0" w:color="auto"/>
              <w:right w:val="single" w:sz="4" w:space="0" w:color="auto"/>
            </w:tcBorders>
          </w:tcPr>
          <w:p w14:paraId="1CE20F52" w14:textId="77777777" w:rsidR="00BB1E63" w:rsidRPr="00BB1E63" w:rsidRDefault="00BB1E63" w:rsidP="00BB1E63"/>
        </w:tc>
      </w:tr>
      <w:tr w:rsidR="00BB1E63" w:rsidRPr="00BB1E63" w14:paraId="4CD0D78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714286" w14:textId="77777777" w:rsidR="00BB1E63" w:rsidRPr="00BB1E63" w:rsidRDefault="00BB1E63" w:rsidP="00BB1E63">
            <w:r w:rsidRPr="00BB1E63">
              <w:t>C6-250509</w:t>
            </w:r>
          </w:p>
        </w:tc>
        <w:tc>
          <w:tcPr>
            <w:tcW w:w="0" w:type="auto"/>
            <w:tcBorders>
              <w:top w:val="single" w:sz="4" w:space="0" w:color="auto"/>
              <w:left w:val="single" w:sz="4" w:space="0" w:color="auto"/>
              <w:bottom w:val="single" w:sz="4" w:space="0" w:color="auto"/>
              <w:right w:val="single" w:sz="4" w:space="0" w:color="auto"/>
            </w:tcBorders>
            <w:hideMark/>
          </w:tcPr>
          <w:p w14:paraId="4411F1CF"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7F767806" w14:textId="77777777" w:rsidR="00BB1E63" w:rsidRPr="00BB1E63" w:rsidRDefault="00BB1E63" w:rsidP="00BB1E63">
            <w:r w:rsidRPr="00BB1E63">
              <w:t xml:space="preserve">THALES, </w:t>
            </w:r>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7EE7789C"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110AF162" w14:textId="77777777" w:rsidR="00BB1E63" w:rsidRPr="00BB1E63" w:rsidRDefault="00BB1E63" w:rsidP="00BB1E63">
            <w:r w:rsidRPr="00BB1E63">
              <w:t>C6-250478</w:t>
            </w:r>
          </w:p>
        </w:tc>
        <w:tc>
          <w:tcPr>
            <w:tcW w:w="0" w:type="auto"/>
            <w:tcBorders>
              <w:top w:val="single" w:sz="4" w:space="0" w:color="auto"/>
              <w:left w:val="single" w:sz="4" w:space="0" w:color="auto"/>
              <w:bottom w:val="single" w:sz="4" w:space="0" w:color="auto"/>
              <w:right w:val="single" w:sz="4" w:space="0" w:color="auto"/>
            </w:tcBorders>
          </w:tcPr>
          <w:p w14:paraId="6BDB080D" w14:textId="77777777" w:rsidR="00BB1E63" w:rsidRPr="00BB1E63" w:rsidRDefault="00BB1E63" w:rsidP="00BB1E63"/>
        </w:tc>
      </w:tr>
      <w:tr w:rsidR="00BB1E63" w:rsidRPr="00BB1E63" w14:paraId="3F0D8ED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2EA2DBE" w14:textId="77777777" w:rsidR="00BB1E63" w:rsidRPr="00BB1E63" w:rsidRDefault="00BB1E63" w:rsidP="00BB1E63">
            <w:r w:rsidRPr="00BB1E63">
              <w:t>C6-250510</w:t>
            </w:r>
          </w:p>
        </w:tc>
        <w:tc>
          <w:tcPr>
            <w:tcW w:w="0" w:type="auto"/>
            <w:tcBorders>
              <w:top w:val="single" w:sz="4" w:space="0" w:color="auto"/>
              <w:left w:val="single" w:sz="4" w:space="0" w:color="auto"/>
              <w:bottom w:val="single" w:sz="4" w:space="0" w:color="auto"/>
              <w:right w:val="single" w:sz="4" w:space="0" w:color="auto"/>
            </w:tcBorders>
            <w:hideMark/>
          </w:tcPr>
          <w:p w14:paraId="6CE98C9D"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56C464E3"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475F40FD"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2C4D12A9" w14:textId="77777777" w:rsidR="00BB1E63" w:rsidRPr="00BB1E63" w:rsidRDefault="00BB1E63" w:rsidP="00BB1E63">
            <w:r w:rsidRPr="00BB1E63">
              <w:t>C6-250479</w:t>
            </w:r>
          </w:p>
        </w:tc>
        <w:tc>
          <w:tcPr>
            <w:tcW w:w="0" w:type="auto"/>
            <w:tcBorders>
              <w:top w:val="single" w:sz="4" w:space="0" w:color="auto"/>
              <w:left w:val="single" w:sz="4" w:space="0" w:color="auto"/>
              <w:bottom w:val="single" w:sz="4" w:space="0" w:color="auto"/>
              <w:right w:val="single" w:sz="4" w:space="0" w:color="auto"/>
            </w:tcBorders>
          </w:tcPr>
          <w:p w14:paraId="23D1B4B0" w14:textId="77777777" w:rsidR="00BB1E63" w:rsidRPr="00BB1E63" w:rsidRDefault="00BB1E63" w:rsidP="00BB1E63"/>
        </w:tc>
      </w:tr>
      <w:tr w:rsidR="00BB1E63" w:rsidRPr="00BB1E63" w14:paraId="230F1C0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62EA6B4" w14:textId="77777777" w:rsidR="00BB1E63" w:rsidRPr="00BB1E63" w:rsidRDefault="00BB1E63" w:rsidP="00BB1E63">
            <w:r w:rsidRPr="00BB1E63">
              <w:t>C6-250511</w:t>
            </w:r>
          </w:p>
        </w:tc>
        <w:tc>
          <w:tcPr>
            <w:tcW w:w="0" w:type="auto"/>
            <w:tcBorders>
              <w:top w:val="single" w:sz="4" w:space="0" w:color="auto"/>
              <w:left w:val="single" w:sz="4" w:space="0" w:color="auto"/>
              <w:bottom w:val="single" w:sz="4" w:space="0" w:color="auto"/>
              <w:right w:val="single" w:sz="4" w:space="0" w:color="auto"/>
            </w:tcBorders>
            <w:hideMark/>
          </w:tcPr>
          <w:p w14:paraId="46BE08E1" w14:textId="77777777" w:rsidR="00BB1E63" w:rsidRPr="00BB1E63" w:rsidRDefault="00BB1E63" w:rsidP="00BB1E63">
            <w:r w:rsidRPr="00BB1E63">
              <w:t xml:space="preserve">Unify </w:t>
            </w:r>
            <w:proofErr w:type="spellStart"/>
            <w:r w:rsidRPr="00BB1E63">
              <w:t>ngKSI</w:t>
            </w:r>
            <w:proofErr w:type="spellEnd"/>
            <w:r w:rsidRPr="00BB1E63">
              <w:t xml:space="preserve"> in USIM test cases</w:t>
            </w:r>
          </w:p>
        </w:tc>
        <w:tc>
          <w:tcPr>
            <w:tcW w:w="0" w:type="auto"/>
            <w:tcBorders>
              <w:top w:val="single" w:sz="4" w:space="0" w:color="auto"/>
              <w:left w:val="single" w:sz="4" w:space="0" w:color="auto"/>
              <w:bottom w:val="single" w:sz="4" w:space="0" w:color="auto"/>
              <w:right w:val="single" w:sz="4" w:space="0" w:color="auto"/>
            </w:tcBorders>
            <w:hideMark/>
          </w:tcPr>
          <w:p w14:paraId="03677024"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245C4BC"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399927DB" w14:textId="77777777" w:rsidR="00BB1E63" w:rsidRPr="00BB1E63" w:rsidRDefault="00BB1E63" w:rsidP="00BB1E63">
            <w:r w:rsidRPr="00BB1E63">
              <w:t>C6-250430</w:t>
            </w:r>
          </w:p>
        </w:tc>
        <w:tc>
          <w:tcPr>
            <w:tcW w:w="0" w:type="auto"/>
            <w:tcBorders>
              <w:top w:val="single" w:sz="4" w:space="0" w:color="auto"/>
              <w:left w:val="single" w:sz="4" w:space="0" w:color="auto"/>
              <w:bottom w:val="single" w:sz="4" w:space="0" w:color="auto"/>
              <w:right w:val="single" w:sz="4" w:space="0" w:color="auto"/>
            </w:tcBorders>
          </w:tcPr>
          <w:p w14:paraId="439AC1F1" w14:textId="77777777" w:rsidR="00BB1E63" w:rsidRPr="00BB1E63" w:rsidRDefault="00BB1E63" w:rsidP="00BB1E63"/>
        </w:tc>
      </w:tr>
      <w:tr w:rsidR="00BB1E63" w:rsidRPr="00BB1E63" w14:paraId="7FB69BD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B344D0" w14:textId="77777777" w:rsidR="00BB1E63" w:rsidRPr="00BB1E63" w:rsidRDefault="00BB1E63" w:rsidP="00BB1E63">
            <w:r w:rsidRPr="00BB1E63">
              <w:t>C6-250512</w:t>
            </w:r>
          </w:p>
        </w:tc>
        <w:tc>
          <w:tcPr>
            <w:tcW w:w="0" w:type="auto"/>
            <w:tcBorders>
              <w:top w:val="single" w:sz="4" w:space="0" w:color="auto"/>
              <w:left w:val="single" w:sz="4" w:space="0" w:color="auto"/>
              <w:bottom w:val="single" w:sz="4" w:space="0" w:color="auto"/>
              <w:right w:val="single" w:sz="4" w:space="0" w:color="auto"/>
            </w:tcBorders>
            <w:hideMark/>
          </w:tcPr>
          <w:p w14:paraId="1963943D" w14:textId="77777777" w:rsidR="00BB1E63" w:rsidRPr="00BB1E63" w:rsidRDefault="00BB1E63" w:rsidP="00BB1E63">
            <w:r w:rsidRPr="00BB1E63">
              <w:t xml:space="preserve">Revised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hideMark/>
          </w:tcPr>
          <w:p w14:paraId="1C3AB63D" w14:textId="77777777" w:rsidR="00BB1E63" w:rsidRPr="00BB1E63" w:rsidRDefault="00BB1E63" w:rsidP="00BB1E63">
            <w:r w:rsidRPr="00BB1E63">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36DFFFB" w14:textId="77777777" w:rsidR="00BB1E63" w:rsidRPr="00BB1E63" w:rsidRDefault="00BB1E63" w:rsidP="00BB1E63">
            <w:r w:rsidRPr="00BB1E63">
              <w:t>withdrawn</w:t>
            </w:r>
          </w:p>
        </w:tc>
        <w:tc>
          <w:tcPr>
            <w:tcW w:w="0" w:type="auto"/>
            <w:tcBorders>
              <w:top w:val="single" w:sz="4" w:space="0" w:color="auto"/>
              <w:left w:val="single" w:sz="4" w:space="0" w:color="auto"/>
              <w:bottom w:val="single" w:sz="4" w:space="0" w:color="auto"/>
              <w:right w:val="single" w:sz="4" w:space="0" w:color="auto"/>
            </w:tcBorders>
            <w:hideMark/>
          </w:tcPr>
          <w:p w14:paraId="7E01EE09" w14:textId="77777777" w:rsidR="00BB1E63" w:rsidRPr="00BB1E63" w:rsidRDefault="00BB1E63" w:rsidP="00BB1E63">
            <w:r w:rsidRPr="00BB1E63">
              <w:t>C6-250445</w:t>
            </w:r>
          </w:p>
        </w:tc>
        <w:tc>
          <w:tcPr>
            <w:tcW w:w="0" w:type="auto"/>
            <w:tcBorders>
              <w:top w:val="single" w:sz="4" w:space="0" w:color="auto"/>
              <w:left w:val="single" w:sz="4" w:space="0" w:color="auto"/>
              <w:bottom w:val="single" w:sz="4" w:space="0" w:color="auto"/>
              <w:right w:val="single" w:sz="4" w:space="0" w:color="auto"/>
            </w:tcBorders>
          </w:tcPr>
          <w:p w14:paraId="2B15D5C4" w14:textId="77777777" w:rsidR="00BB1E63" w:rsidRPr="00BB1E63" w:rsidRDefault="00BB1E63" w:rsidP="00BB1E63"/>
        </w:tc>
      </w:tr>
      <w:tr w:rsidR="00BB1E63" w:rsidRPr="00BB1E63" w14:paraId="1038F14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B856691" w14:textId="77777777" w:rsidR="00BB1E63" w:rsidRPr="00BB1E63" w:rsidRDefault="00BB1E63" w:rsidP="00BB1E63">
            <w:r w:rsidRPr="00BB1E63">
              <w:t>C6-250513</w:t>
            </w:r>
          </w:p>
        </w:tc>
        <w:tc>
          <w:tcPr>
            <w:tcW w:w="0" w:type="auto"/>
            <w:tcBorders>
              <w:top w:val="single" w:sz="4" w:space="0" w:color="auto"/>
              <w:left w:val="single" w:sz="4" w:space="0" w:color="auto"/>
              <w:bottom w:val="single" w:sz="4" w:space="0" w:color="auto"/>
              <w:right w:val="single" w:sz="4" w:space="0" w:color="auto"/>
            </w:tcBorders>
            <w:hideMark/>
          </w:tcPr>
          <w:p w14:paraId="67BC8C09"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47551A6C" w14:textId="77777777" w:rsidR="00BB1E63" w:rsidRPr="00705B7E" w:rsidRDefault="00BB1E63" w:rsidP="00BB1E63">
            <w:pPr>
              <w:rPr>
                <w:lang w:val="de-DE"/>
              </w:rPr>
            </w:pPr>
            <w:r w:rsidRPr="00705B7E">
              <w:rPr>
                <w:lang w:val="de-DE"/>
              </w:rPr>
              <w:t>Apple AB Denmark, Comprion GmbH</w:t>
            </w:r>
          </w:p>
        </w:tc>
        <w:tc>
          <w:tcPr>
            <w:tcW w:w="0" w:type="auto"/>
            <w:tcBorders>
              <w:top w:val="single" w:sz="4" w:space="0" w:color="auto"/>
              <w:left w:val="single" w:sz="4" w:space="0" w:color="auto"/>
              <w:bottom w:val="single" w:sz="4" w:space="0" w:color="auto"/>
              <w:right w:val="single" w:sz="4" w:space="0" w:color="auto"/>
            </w:tcBorders>
            <w:hideMark/>
          </w:tcPr>
          <w:p w14:paraId="26E38351"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hideMark/>
          </w:tcPr>
          <w:p w14:paraId="01318B5A" w14:textId="77777777" w:rsidR="00BB1E63" w:rsidRPr="00BB1E63" w:rsidRDefault="00BB1E63" w:rsidP="00BB1E63">
            <w:r w:rsidRPr="00BB1E63">
              <w:t>C6-250499</w:t>
            </w:r>
          </w:p>
        </w:tc>
        <w:tc>
          <w:tcPr>
            <w:tcW w:w="0" w:type="auto"/>
            <w:tcBorders>
              <w:top w:val="single" w:sz="4" w:space="0" w:color="auto"/>
              <w:left w:val="single" w:sz="4" w:space="0" w:color="auto"/>
              <w:bottom w:val="single" w:sz="4" w:space="0" w:color="auto"/>
              <w:right w:val="single" w:sz="4" w:space="0" w:color="auto"/>
            </w:tcBorders>
          </w:tcPr>
          <w:p w14:paraId="64BBB5C3" w14:textId="77777777" w:rsidR="00BB1E63" w:rsidRPr="00BB1E63" w:rsidRDefault="00BB1E63" w:rsidP="00BB1E63"/>
        </w:tc>
      </w:tr>
      <w:tr w:rsidR="00BB1E63" w:rsidRPr="00BB1E63" w14:paraId="5423BC4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38D0443" w14:textId="77777777" w:rsidR="00BB1E63" w:rsidRPr="00BB1E63" w:rsidRDefault="00BB1E63" w:rsidP="00BB1E63">
            <w:r w:rsidRPr="00BB1E63">
              <w:t>C6-250514</w:t>
            </w:r>
          </w:p>
        </w:tc>
        <w:tc>
          <w:tcPr>
            <w:tcW w:w="0" w:type="auto"/>
            <w:tcBorders>
              <w:top w:val="single" w:sz="4" w:space="0" w:color="auto"/>
              <w:left w:val="single" w:sz="4" w:space="0" w:color="auto"/>
              <w:bottom w:val="single" w:sz="4" w:space="0" w:color="auto"/>
              <w:right w:val="single" w:sz="4" w:space="0" w:color="auto"/>
            </w:tcBorders>
            <w:hideMark/>
          </w:tcPr>
          <w:p w14:paraId="03E96585" w14:textId="77777777" w:rsidR="00BB1E63" w:rsidRPr="00BB1E63" w:rsidRDefault="00BB1E63" w:rsidP="00BB1E63">
            <w:r w:rsidRPr="00BB1E63">
              <w:t xml:space="preserve">GBA_U API test cases on </w:t>
            </w:r>
            <w:proofErr w:type="spellStart"/>
            <w:r w:rsidRPr="00BB1E63">
              <w:t>GBAUCipher</w:t>
            </w:r>
            <w:proofErr w:type="spellEnd"/>
            <w:r w:rsidRPr="00BB1E63">
              <w:t xml:space="preserve"> and </w:t>
            </w:r>
            <w:proofErr w:type="spellStart"/>
            <w:r w:rsidRPr="00BB1E63">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E85770"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0B6F3F67" w14:textId="77777777" w:rsidR="00BB1E63" w:rsidRPr="00BB1E63" w:rsidRDefault="00BB1E63" w:rsidP="00BB1E63">
            <w:r w:rsidRPr="00BB1E63">
              <w:t>agreed</w:t>
            </w:r>
          </w:p>
        </w:tc>
        <w:tc>
          <w:tcPr>
            <w:tcW w:w="0" w:type="auto"/>
            <w:tcBorders>
              <w:top w:val="single" w:sz="4" w:space="0" w:color="auto"/>
              <w:left w:val="single" w:sz="4" w:space="0" w:color="auto"/>
              <w:bottom w:val="single" w:sz="4" w:space="0" w:color="auto"/>
              <w:right w:val="single" w:sz="4" w:space="0" w:color="auto"/>
            </w:tcBorders>
          </w:tcPr>
          <w:p w14:paraId="45E0127B" w14:textId="77777777" w:rsidR="00BB1E63" w:rsidRPr="00BB1E63" w:rsidRDefault="00BB1E63" w:rsidP="00BB1E63"/>
        </w:tc>
        <w:tc>
          <w:tcPr>
            <w:tcW w:w="0" w:type="auto"/>
            <w:tcBorders>
              <w:top w:val="single" w:sz="4" w:space="0" w:color="auto"/>
              <w:left w:val="single" w:sz="4" w:space="0" w:color="auto"/>
              <w:bottom w:val="single" w:sz="4" w:space="0" w:color="auto"/>
              <w:right w:val="single" w:sz="4" w:space="0" w:color="auto"/>
            </w:tcBorders>
          </w:tcPr>
          <w:p w14:paraId="4031DE23" w14:textId="77777777" w:rsidR="00BB1E63" w:rsidRPr="00BB1E63" w:rsidRDefault="00BB1E63" w:rsidP="00BB1E63"/>
        </w:tc>
      </w:tr>
      <w:tr w:rsidR="00BB1E63" w:rsidRPr="00BB1E63" w14:paraId="087734B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9FBE322" w14:textId="77777777" w:rsidR="00BB1E63" w:rsidRPr="00BB1E63" w:rsidRDefault="00BB1E63" w:rsidP="00BB1E63">
            <w:r w:rsidRPr="00BB1E63">
              <w:t>C6-250515</w:t>
            </w:r>
          </w:p>
        </w:tc>
        <w:tc>
          <w:tcPr>
            <w:tcW w:w="0" w:type="auto"/>
            <w:tcBorders>
              <w:top w:val="single" w:sz="4" w:space="0" w:color="auto"/>
              <w:left w:val="single" w:sz="4" w:space="0" w:color="auto"/>
              <w:bottom w:val="single" w:sz="4" w:space="0" w:color="auto"/>
              <w:right w:val="single" w:sz="4" w:space="0" w:color="auto"/>
            </w:tcBorders>
            <w:hideMark/>
          </w:tcPr>
          <w:p w14:paraId="4F4597A5" w14:textId="77777777" w:rsidR="00BB1E63" w:rsidRPr="00BB1E63" w:rsidRDefault="00BB1E63" w:rsidP="00BB1E63">
            <w:r w:rsidRPr="00BB1E63">
              <w:t xml:space="preserve">Test cases for the </w:t>
            </w:r>
            <w:proofErr w:type="spellStart"/>
            <w:r w:rsidRPr="00BB1E63">
              <w:t>getAlgorithm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3BD77E5E"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517A56D"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0732392B" w14:textId="77777777" w:rsidR="00BB1E63" w:rsidRPr="00BB1E63" w:rsidRDefault="00BB1E63" w:rsidP="00BB1E63">
            <w:r w:rsidRPr="00BB1E63">
              <w:t>C6-250483</w:t>
            </w:r>
          </w:p>
        </w:tc>
        <w:tc>
          <w:tcPr>
            <w:tcW w:w="0" w:type="auto"/>
            <w:tcBorders>
              <w:top w:val="single" w:sz="4" w:space="0" w:color="auto"/>
              <w:left w:val="single" w:sz="4" w:space="0" w:color="auto"/>
              <w:bottom w:val="single" w:sz="4" w:space="0" w:color="auto"/>
              <w:right w:val="single" w:sz="4" w:space="0" w:color="auto"/>
            </w:tcBorders>
          </w:tcPr>
          <w:p w14:paraId="2CC7CFAF" w14:textId="77777777" w:rsidR="00BB1E63" w:rsidRPr="00BB1E63" w:rsidRDefault="00BB1E63" w:rsidP="00BB1E63"/>
        </w:tc>
      </w:tr>
      <w:tr w:rsidR="00BB1E63" w:rsidRPr="00BB1E63" w14:paraId="5700403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02EC0B3" w14:textId="77777777" w:rsidR="00BB1E63" w:rsidRPr="00BB1E63" w:rsidRDefault="00BB1E63" w:rsidP="00BB1E63">
            <w:r w:rsidRPr="00BB1E63">
              <w:t>C6-250516</w:t>
            </w:r>
          </w:p>
        </w:tc>
        <w:tc>
          <w:tcPr>
            <w:tcW w:w="0" w:type="auto"/>
            <w:tcBorders>
              <w:top w:val="single" w:sz="4" w:space="0" w:color="auto"/>
              <w:left w:val="single" w:sz="4" w:space="0" w:color="auto"/>
              <w:bottom w:val="single" w:sz="4" w:space="0" w:color="auto"/>
              <w:right w:val="single" w:sz="4" w:space="0" w:color="auto"/>
            </w:tcBorders>
            <w:hideMark/>
          </w:tcPr>
          <w:p w14:paraId="7CA379E7" w14:textId="77777777" w:rsidR="00BB1E63" w:rsidRPr="00BB1E63" w:rsidRDefault="00BB1E63" w:rsidP="00BB1E63">
            <w:r w:rsidRPr="00BB1E63">
              <w:t xml:space="preserve">Test cases for the </w:t>
            </w:r>
            <w:proofErr w:type="spellStart"/>
            <w:r w:rsidRPr="00BB1E63">
              <w:t>getCipherAlgorithm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26887BD2"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D02E627"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53444F37" w14:textId="77777777" w:rsidR="00BB1E63" w:rsidRPr="00BB1E63" w:rsidRDefault="00BB1E63" w:rsidP="00BB1E63">
            <w:r w:rsidRPr="00BB1E63">
              <w:t>C6-250484</w:t>
            </w:r>
          </w:p>
        </w:tc>
        <w:tc>
          <w:tcPr>
            <w:tcW w:w="0" w:type="auto"/>
            <w:tcBorders>
              <w:top w:val="single" w:sz="4" w:space="0" w:color="auto"/>
              <w:left w:val="single" w:sz="4" w:space="0" w:color="auto"/>
              <w:bottom w:val="single" w:sz="4" w:space="0" w:color="auto"/>
              <w:right w:val="single" w:sz="4" w:space="0" w:color="auto"/>
            </w:tcBorders>
          </w:tcPr>
          <w:p w14:paraId="7E9FE424" w14:textId="77777777" w:rsidR="00BB1E63" w:rsidRPr="00BB1E63" w:rsidRDefault="00BB1E63" w:rsidP="00BB1E63"/>
        </w:tc>
      </w:tr>
      <w:tr w:rsidR="00BB1E63" w:rsidRPr="00BB1E63" w14:paraId="7F53EA2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FADA4CD" w14:textId="77777777" w:rsidR="00BB1E63" w:rsidRPr="00BB1E63" w:rsidRDefault="00BB1E63" w:rsidP="00BB1E63">
            <w:r w:rsidRPr="00BB1E63">
              <w:t>C6-250517</w:t>
            </w:r>
          </w:p>
        </w:tc>
        <w:tc>
          <w:tcPr>
            <w:tcW w:w="0" w:type="auto"/>
            <w:tcBorders>
              <w:top w:val="single" w:sz="4" w:space="0" w:color="auto"/>
              <w:left w:val="single" w:sz="4" w:space="0" w:color="auto"/>
              <w:bottom w:val="single" w:sz="4" w:space="0" w:color="auto"/>
              <w:right w:val="single" w:sz="4" w:space="0" w:color="auto"/>
            </w:tcBorders>
            <w:hideMark/>
          </w:tcPr>
          <w:p w14:paraId="0398263E" w14:textId="77777777" w:rsidR="00BB1E63" w:rsidRPr="00BB1E63" w:rsidRDefault="00BB1E63" w:rsidP="00BB1E63">
            <w:r w:rsidRPr="00BB1E63">
              <w:t xml:space="preserve">Test cases for the </w:t>
            </w:r>
            <w:proofErr w:type="spellStart"/>
            <w:r w:rsidRPr="00BB1E63">
              <w:t>getMessageDigestAlgorithm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7EFFBCDC"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3FD47CC" w14:textId="77777777" w:rsidR="00BB1E63" w:rsidRPr="00BB1E63" w:rsidRDefault="00BB1E63" w:rsidP="00BB1E63">
            <w:r w:rsidRPr="00BB1E63">
              <w:t>merged</w:t>
            </w:r>
          </w:p>
        </w:tc>
        <w:tc>
          <w:tcPr>
            <w:tcW w:w="0" w:type="auto"/>
            <w:tcBorders>
              <w:top w:val="single" w:sz="4" w:space="0" w:color="auto"/>
              <w:left w:val="single" w:sz="4" w:space="0" w:color="auto"/>
              <w:bottom w:val="single" w:sz="4" w:space="0" w:color="auto"/>
              <w:right w:val="single" w:sz="4" w:space="0" w:color="auto"/>
            </w:tcBorders>
            <w:hideMark/>
          </w:tcPr>
          <w:p w14:paraId="16B82AF6" w14:textId="77777777" w:rsidR="00BB1E63" w:rsidRPr="00BB1E63" w:rsidRDefault="00BB1E63" w:rsidP="00BB1E63">
            <w:r w:rsidRPr="00BB1E63">
              <w:t>C6-250487</w:t>
            </w:r>
          </w:p>
        </w:tc>
        <w:tc>
          <w:tcPr>
            <w:tcW w:w="0" w:type="auto"/>
            <w:tcBorders>
              <w:top w:val="single" w:sz="4" w:space="0" w:color="auto"/>
              <w:left w:val="single" w:sz="4" w:space="0" w:color="auto"/>
              <w:bottom w:val="single" w:sz="4" w:space="0" w:color="auto"/>
              <w:right w:val="single" w:sz="4" w:space="0" w:color="auto"/>
            </w:tcBorders>
          </w:tcPr>
          <w:p w14:paraId="3254EEA4" w14:textId="77777777" w:rsidR="00BB1E63" w:rsidRPr="00BB1E63" w:rsidRDefault="00BB1E63" w:rsidP="00BB1E63"/>
        </w:tc>
      </w:tr>
    </w:tbl>
    <w:p w14:paraId="514B05E7" w14:textId="77777777" w:rsidR="00BB1E63" w:rsidRPr="00BB1E63" w:rsidRDefault="00BB1E63" w:rsidP="00BB1E63"/>
    <w:p w14:paraId="781B3E29" w14:textId="50A5A9DF" w:rsidR="00BB1E63" w:rsidRPr="00BB1E63" w:rsidRDefault="00BB1E63" w:rsidP="00BB1E63">
      <w:pPr>
        <w:pStyle w:val="berschrift2"/>
      </w:pPr>
      <w:bookmarkStart w:id="274" w:name="_Toc214317415"/>
      <w:r w:rsidRPr="00BB1E63">
        <w:t>Annex B: List of change requests</w:t>
      </w:r>
      <w:bookmarkEnd w:id="274"/>
    </w:p>
    <w:p w14:paraId="482CABD9" w14:textId="77777777" w:rsidR="00BB1E63" w:rsidRPr="00BB1E63" w:rsidRDefault="00BB1E63" w:rsidP="00BB1E63">
      <w:pPr>
        <w:rPr>
          <w:b/>
        </w:rPr>
      </w:pPr>
    </w:p>
    <w:tbl>
      <w:tblPr>
        <w:tblStyle w:val="Tabellenraster"/>
        <w:tblW w:w="10242" w:type="dxa"/>
        <w:tblLook w:val="04A0" w:firstRow="1" w:lastRow="0" w:firstColumn="1" w:lastColumn="0" w:noHBand="0" w:noVBand="1"/>
      </w:tblPr>
      <w:tblGrid>
        <w:gridCol w:w="1094"/>
        <w:gridCol w:w="2516"/>
        <w:gridCol w:w="1611"/>
        <w:gridCol w:w="766"/>
        <w:gridCol w:w="616"/>
        <w:gridCol w:w="550"/>
        <w:gridCol w:w="561"/>
        <w:gridCol w:w="528"/>
        <w:gridCol w:w="2027"/>
        <w:gridCol w:w="1072"/>
      </w:tblGrid>
      <w:tr w:rsidR="00BB1E63" w:rsidRPr="00BB1E63" w14:paraId="7ADE636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4C96E88"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EA25B47" w14:textId="77777777" w:rsidR="00BB1E63" w:rsidRPr="00BB1E63" w:rsidRDefault="00BB1E63" w:rsidP="00BB1E63">
            <w:pPr>
              <w:rPr>
                <w:b/>
              </w:rPr>
            </w:pPr>
            <w:r w:rsidRPr="00BB1E63">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594A701" w14:textId="77777777" w:rsidR="00BB1E63" w:rsidRPr="00BB1E63" w:rsidRDefault="00BB1E63" w:rsidP="00BB1E63">
            <w:pPr>
              <w:rPr>
                <w:b/>
              </w:rPr>
            </w:pPr>
            <w:r w:rsidRPr="00BB1E63">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12D7C714" w14:textId="77777777" w:rsidR="00BB1E63" w:rsidRPr="00BB1E63" w:rsidRDefault="00BB1E63" w:rsidP="00BB1E63">
            <w:pPr>
              <w:rPr>
                <w:b/>
              </w:rPr>
            </w:pPr>
            <w:r w:rsidRPr="00BB1E63">
              <w:rPr>
                <w:b/>
              </w:rPr>
              <w:t>Spec</w:t>
            </w:r>
          </w:p>
        </w:tc>
        <w:tc>
          <w:tcPr>
            <w:tcW w:w="0" w:type="auto"/>
            <w:tcBorders>
              <w:top w:val="single" w:sz="4" w:space="0" w:color="auto"/>
              <w:left w:val="single" w:sz="4" w:space="0" w:color="auto"/>
              <w:bottom w:val="single" w:sz="4" w:space="0" w:color="auto"/>
              <w:right w:val="single" w:sz="4" w:space="0" w:color="auto"/>
            </w:tcBorders>
            <w:hideMark/>
          </w:tcPr>
          <w:p w14:paraId="7AFD0B73" w14:textId="77777777" w:rsidR="00BB1E63" w:rsidRPr="00BB1E63" w:rsidRDefault="00BB1E63" w:rsidP="00BB1E63">
            <w:pPr>
              <w:rPr>
                <w:b/>
              </w:rPr>
            </w:pPr>
            <w:r w:rsidRPr="00BB1E63">
              <w:rPr>
                <w:b/>
              </w:rPr>
              <w:t>CR</w:t>
            </w:r>
          </w:p>
        </w:tc>
        <w:tc>
          <w:tcPr>
            <w:tcW w:w="0" w:type="auto"/>
            <w:tcBorders>
              <w:top w:val="single" w:sz="4" w:space="0" w:color="auto"/>
              <w:left w:val="single" w:sz="4" w:space="0" w:color="auto"/>
              <w:bottom w:val="single" w:sz="4" w:space="0" w:color="auto"/>
              <w:right w:val="single" w:sz="4" w:space="0" w:color="auto"/>
            </w:tcBorders>
            <w:hideMark/>
          </w:tcPr>
          <w:p w14:paraId="58AD3C07" w14:textId="77777777" w:rsidR="00BB1E63" w:rsidRPr="00BB1E63" w:rsidRDefault="00BB1E63" w:rsidP="00BB1E63">
            <w:pPr>
              <w:rPr>
                <w:b/>
              </w:rPr>
            </w:pPr>
            <w:r w:rsidRPr="00BB1E63">
              <w:rPr>
                <w:b/>
              </w:rPr>
              <w:t>Rev</w:t>
            </w:r>
          </w:p>
        </w:tc>
        <w:tc>
          <w:tcPr>
            <w:tcW w:w="0" w:type="auto"/>
            <w:tcBorders>
              <w:top w:val="single" w:sz="4" w:space="0" w:color="auto"/>
              <w:left w:val="single" w:sz="4" w:space="0" w:color="auto"/>
              <w:bottom w:val="single" w:sz="4" w:space="0" w:color="auto"/>
              <w:right w:val="single" w:sz="4" w:space="0" w:color="auto"/>
            </w:tcBorders>
            <w:hideMark/>
          </w:tcPr>
          <w:p w14:paraId="08E4BF20" w14:textId="77777777" w:rsidR="00BB1E63" w:rsidRPr="00BB1E63" w:rsidRDefault="00BB1E63" w:rsidP="00BB1E63">
            <w:pPr>
              <w:rPr>
                <w:b/>
              </w:rPr>
            </w:pPr>
            <w:proofErr w:type="spellStart"/>
            <w:r w:rsidRPr="00BB1E63">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84D54A" w14:textId="77777777" w:rsidR="00BB1E63" w:rsidRPr="00BB1E63" w:rsidRDefault="00BB1E63" w:rsidP="00BB1E63">
            <w:pPr>
              <w:rPr>
                <w:b/>
              </w:rPr>
            </w:pPr>
            <w:r w:rsidRPr="00BB1E63">
              <w:rPr>
                <w:b/>
              </w:rPr>
              <w:t>Cat</w:t>
            </w:r>
          </w:p>
        </w:tc>
        <w:tc>
          <w:tcPr>
            <w:tcW w:w="0" w:type="auto"/>
            <w:tcBorders>
              <w:top w:val="single" w:sz="4" w:space="0" w:color="auto"/>
              <w:left w:val="single" w:sz="4" w:space="0" w:color="auto"/>
              <w:bottom w:val="single" w:sz="4" w:space="0" w:color="auto"/>
              <w:right w:val="single" w:sz="4" w:space="0" w:color="auto"/>
            </w:tcBorders>
            <w:hideMark/>
          </w:tcPr>
          <w:p w14:paraId="64F7473B" w14:textId="77777777" w:rsidR="00BB1E63" w:rsidRPr="00BB1E63" w:rsidRDefault="00BB1E63" w:rsidP="00BB1E63">
            <w:pPr>
              <w:rPr>
                <w:b/>
              </w:rPr>
            </w:pPr>
            <w:r w:rsidRPr="00BB1E63">
              <w:rPr>
                <w:b/>
              </w:rPr>
              <w:t>WI</w:t>
            </w:r>
          </w:p>
        </w:tc>
        <w:tc>
          <w:tcPr>
            <w:tcW w:w="0" w:type="auto"/>
            <w:tcBorders>
              <w:top w:val="single" w:sz="4" w:space="0" w:color="auto"/>
              <w:left w:val="single" w:sz="4" w:space="0" w:color="auto"/>
              <w:bottom w:val="single" w:sz="4" w:space="0" w:color="auto"/>
              <w:right w:val="single" w:sz="4" w:space="0" w:color="auto"/>
            </w:tcBorders>
            <w:hideMark/>
          </w:tcPr>
          <w:p w14:paraId="7D7489FB" w14:textId="77777777" w:rsidR="00BB1E63" w:rsidRPr="00BB1E63" w:rsidRDefault="00BB1E63" w:rsidP="00BB1E63">
            <w:pPr>
              <w:rPr>
                <w:b/>
              </w:rPr>
            </w:pPr>
            <w:r w:rsidRPr="00BB1E63">
              <w:rPr>
                <w:b/>
              </w:rPr>
              <w:t>Decision</w:t>
            </w:r>
          </w:p>
        </w:tc>
      </w:tr>
      <w:tr w:rsidR="00BB1E63" w:rsidRPr="00BB1E63" w14:paraId="0AC38BE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0997FE7" w14:textId="77777777" w:rsidR="00BB1E63" w:rsidRPr="00BB1E63" w:rsidRDefault="00BB1E63" w:rsidP="00BB1E63">
            <w:r w:rsidRPr="00BB1E63">
              <w:t>C6-250441</w:t>
            </w:r>
          </w:p>
        </w:tc>
        <w:tc>
          <w:tcPr>
            <w:tcW w:w="0" w:type="auto"/>
            <w:tcBorders>
              <w:top w:val="single" w:sz="4" w:space="0" w:color="auto"/>
              <w:left w:val="single" w:sz="4" w:space="0" w:color="auto"/>
              <w:bottom w:val="single" w:sz="4" w:space="0" w:color="auto"/>
              <w:right w:val="single" w:sz="4" w:space="0" w:color="auto"/>
            </w:tcBorders>
            <w:hideMark/>
          </w:tcPr>
          <w:p w14:paraId="5BCC8E05" w14:textId="77777777" w:rsidR="00BB1E63" w:rsidRPr="00BB1E63" w:rsidRDefault="00BB1E63" w:rsidP="00BB1E63">
            <w:r w:rsidRPr="00BB1E63">
              <w:t xml:space="preserve">5G registration retries for lower layer failures storage in </w:t>
            </w:r>
            <w:proofErr w:type="spellStart"/>
            <w:r w:rsidRPr="00BB1E63">
              <w:t>EFNASConfig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712C22"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7DB6F7C7"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6F4C8EEB" w14:textId="77777777" w:rsidR="00BB1E63" w:rsidRPr="00BB1E63" w:rsidRDefault="00BB1E63" w:rsidP="00BB1E63">
            <w:r w:rsidRPr="00BB1E63">
              <w:t>1078</w:t>
            </w:r>
          </w:p>
        </w:tc>
        <w:tc>
          <w:tcPr>
            <w:tcW w:w="0" w:type="auto"/>
            <w:tcBorders>
              <w:top w:val="single" w:sz="4" w:space="0" w:color="auto"/>
              <w:left w:val="single" w:sz="4" w:space="0" w:color="auto"/>
              <w:bottom w:val="single" w:sz="4" w:space="0" w:color="auto"/>
              <w:right w:val="single" w:sz="4" w:space="0" w:color="auto"/>
            </w:tcBorders>
            <w:hideMark/>
          </w:tcPr>
          <w:p w14:paraId="6713B080"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9670453"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01DDE9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4F0F2D7"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7AA0ED7B" w14:textId="77777777" w:rsidR="00BB1E63" w:rsidRPr="00BB1E63" w:rsidRDefault="00BB1E63" w:rsidP="00BB1E63">
            <w:r w:rsidRPr="00BB1E63">
              <w:t>revised</w:t>
            </w:r>
          </w:p>
        </w:tc>
      </w:tr>
      <w:tr w:rsidR="00BB1E63" w:rsidRPr="00BB1E63" w14:paraId="6F7D393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ADB6235" w14:textId="77777777" w:rsidR="00BB1E63" w:rsidRPr="00BB1E63" w:rsidRDefault="00BB1E63" w:rsidP="00BB1E63">
            <w:r w:rsidRPr="00BB1E63">
              <w:t>C6-250502</w:t>
            </w:r>
          </w:p>
        </w:tc>
        <w:tc>
          <w:tcPr>
            <w:tcW w:w="0" w:type="auto"/>
            <w:tcBorders>
              <w:top w:val="single" w:sz="4" w:space="0" w:color="auto"/>
              <w:left w:val="single" w:sz="4" w:space="0" w:color="auto"/>
              <w:bottom w:val="single" w:sz="4" w:space="0" w:color="auto"/>
              <w:right w:val="single" w:sz="4" w:space="0" w:color="auto"/>
            </w:tcBorders>
            <w:hideMark/>
          </w:tcPr>
          <w:p w14:paraId="1D5348B3" w14:textId="77777777" w:rsidR="00BB1E63" w:rsidRPr="00BB1E63" w:rsidRDefault="00BB1E63" w:rsidP="00BB1E63">
            <w:r w:rsidRPr="00BB1E63">
              <w:t xml:space="preserve">5G registration retries for lower layer failures storage in </w:t>
            </w:r>
            <w:proofErr w:type="spellStart"/>
            <w:r w:rsidRPr="00BB1E63">
              <w:t>EFNASConfig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18AC68"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109AE029"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20963839" w14:textId="77777777" w:rsidR="00BB1E63" w:rsidRPr="00BB1E63" w:rsidRDefault="00BB1E63" w:rsidP="00BB1E63">
            <w:r w:rsidRPr="00BB1E63">
              <w:t>1078</w:t>
            </w:r>
          </w:p>
        </w:tc>
        <w:tc>
          <w:tcPr>
            <w:tcW w:w="0" w:type="auto"/>
            <w:tcBorders>
              <w:top w:val="single" w:sz="4" w:space="0" w:color="auto"/>
              <w:left w:val="single" w:sz="4" w:space="0" w:color="auto"/>
              <w:bottom w:val="single" w:sz="4" w:space="0" w:color="auto"/>
              <w:right w:val="single" w:sz="4" w:space="0" w:color="auto"/>
            </w:tcBorders>
            <w:hideMark/>
          </w:tcPr>
          <w:p w14:paraId="3DF7A671"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60B91EAE"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38DAED0D"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41C4DE85"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38996324" w14:textId="77777777" w:rsidR="00BB1E63" w:rsidRPr="00BB1E63" w:rsidRDefault="00BB1E63" w:rsidP="00BB1E63">
            <w:r w:rsidRPr="00BB1E63">
              <w:t>agreed</w:t>
            </w:r>
          </w:p>
        </w:tc>
      </w:tr>
      <w:tr w:rsidR="00BB1E63" w:rsidRPr="00BB1E63" w14:paraId="7167F23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08C45B" w14:textId="77777777" w:rsidR="00BB1E63" w:rsidRPr="00BB1E63" w:rsidRDefault="00BB1E63" w:rsidP="00BB1E63">
            <w:r w:rsidRPr="00BB1E63">
              <w:t>C6-250449</w:t>
            </w:r>
          </w:p>
        </w:tc>
        <w:tc>
          <w:tcPr>
            <w:tcW w:w="0" w:type="auto"/>
            <w:tcBorders>
              <w:top w:val="single" w:sz="4" w:space="0" w:color="auto"/>
              <w:left w:val="single" w:sz="4" w:space="0" w:color="auto"/>
              <w:bottom w:val="single" w:sz="4" w:space="0" w:color="auto"/>
              <w:right w:val="single" w:sz="4" w:space="0" w:color="auto"/>
            </w:tcBorders>
            <w:hideMark/>
          </w:tcPr>
          <w:p w14:paraId="156194BA" w14:textId="77777777" w:rsidR="00BB1E63" w:rsidRPr="00BB1E63" w:rsidRDefault="00BB1E63" w:rsidP="00BB1E63">
            <w:r w:rsidRPr="00BB1E63">
              <w:t xml:space="preserve">Introducing </w:t>
            </w:r>
            <w:proofErr w:type="spellStart"/>
            <w:r w:rsidRPr="00BB1E63">
              <w:t>ELSPPLMNwAcT</w:t>
            </w:r>
            <w:proofErr w:type="spellEnd"/>
            <w:r w:rsidRPr="00BB1E63">
              <w:t xml:space="preserve">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5B9369DA"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4150B892"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50C593DA" w14:textId="77777777" w:rsidR="00BB1E63" w:rsidRPr="00BB1E63" w:rsidRDefault="00BB1E63" w:rsidP="00BB1E63">
            <w:r w:rsidRPr="00BB1E63">
              <w:t>1079</w:t>
            </w:r>
          </w:p>
        </w:tc>
        <w:tc>
          <w:tcPr>
            <w:tcW w:w="0" w:type="auto"/>
            <w:tcBorders>
              <w:top w:val="single" w:sz="4" w:space="0" w:color="auto"/>
              <w:left w:val="single" w:sz="4" w:space="0" w:color="auto"/>
              <w:bottom w:val="single" w:sz="4" w:space="0" w:color="auto"/>
              <w:right w:val="single" w:sz="4" w:space="0" w:color="auto"/>
            </w:tcBorders>
            <w:hideMark/>
          </w:tcPr>
          <w:p w14:paraId="46C5F1BB"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32D75D1D"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B1BF4A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4A84AF30"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5F419116" w14:textId="77777777" w:rsidR="00BB1E63" w:rsidRPr="00BB1E63" w:rsidRDefault="00BB1E63" w:rsidP="00BB1E63">
            <w:r w:rsidRPr="00BB1E63">
              <w:t>revised</w:t>
            </w:r>
          </w:p>
        </w:tc>
      </w:tr>
      <w:tr w:rsidR="00BB1E63" w:rsidRPr="00BB1E63" w14:paraId="36F1D5B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BC470DD" w14:textId="77777777" w:rsidR="00BB1E63" w:rsidRPr="00BB1E63" w:rsidRDefault="00BB1E63" w:rsidP="00BB1E63">
            <w:r w:rsidRPr="00BB1E63">
              <w:t>C6-250469</w:t>
            </w:r>
          </w:p>
        </w:tc>
        <w:tc>
          <w:tcPr>
            <w:tcW w:w="0" w:type="auto"/>
            <w:tcBorders>
              <w:top w:val="single" w:sz="4" w:space="0" w:color="auto"/>
              <w:left w:val="single" w:sz="4" w:space="0" w:color="auto"/>
              <w:bottom w:val="single" w:sz="4" w:space="0" w:color="auto"/>
              <w:right w:val="single" w:sz="4" w:space="0" w:color="auto"/>
            </w:tcBorders>
            <w:hideMark/>
          </w:tcPr>
          <w:p w14:paraId="7A2AA75F" w14:textId="77777777" w:rsidR="00BB1E63" w:rsidRPr="00BB1E63" w:rsidRDefault="00BB1E63" w:rsidP="00BB1E63">
            <w:r w:rsidRPr="00BB1E63">
              <w:t xml:space="preserve">Introducing </w:t>
            </w:r>
            <w:proofErr w:type="spellStart"/>
            <w:r w:rsidRPr="00BB1E63">
              <w:t>ELSPPLMNwAcT</w:t>
            </w:r>
            <w:proofErr w:type="spellEnd"/>
            <w:r w:rsidRPr="00BB1E63">
              <w:t xml:space="preserve">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5163E697"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00920B19"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7DC06232" w14:textId="77777777" w:rsidR="00BB1E63" w:rsidRPr="00BB1E63" w:rsidRDefault="00BB1E63" w:rsidP="00BB1E63">
            <w:r w:rsidRPr="00BB1E63">
              <w:t>1079</w:t>
            </w:r>
          </w:p>
        </w:tc>
        <w:tc>
          <w:tcPr>
            <w:tcW w:w="0" w:type="auto"/>
            <w:tcBorders>
              <w:top w:val="single" w:sz="4" w:space="0" w:color="auto"/>
              <w:left w:val="single" w:sz="4" w:space="0" w:color="auto"/>
              <w:bottom w:val="single" w:sz="4" w:space="0" w:color="auto"/>
              <w:right w:val="single" w:sz="4" w:space="0" w:color="auto"/>
            </w:tcBorders>
            <w:hideMark/>
          </w:tcPr>
          <w:p w14:paraId="58840722"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5C12892D"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4E257DC8"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F5733DB"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1F6D1601" w14:textId="77777777" w:rsidR="00BB1E63" w:rsidRPr="00BB1E63" w:rsidRDefault="00BB1E63" w:rsidP="00BB1E63">
            <w:r w:rsidRPr="00BB1E63">
              <w:t>revised</w:t>
            </w:r>
          </w:p>
        </w:tc>
      </w:tr>
      <w:tr w:rsidR="00BB1E63" w:rsidRPr="00BB1E63" w14:paraId="73958B5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6A1A865" w14:textId="77777777" w:rsidR="00BB1E63" w:rsidRPr="00BB1E63" w:rsidRDefault="00BB1E63" w:rsidP="00BB1E63">
            <w:r w:rsidRPr="00BB1E63">
              <w:lastRenderedPageBreak/>
              <w:t>C6-250476</w:t>
            </w:r>
          </w:p>
        </w:tc>
        <w:tc>
          <w:tcPr>
            <w:tcW w:w="0" w:type="auto"/>
            <w:tcBorders>
              <w:top w:val="single" w:sz="4" w:space="0" w:color="auto"/>
              <w:left w:val="single" w:sz="4" w:space="0" w:color="auto"/>
              <w:bottom w:val="single" w:sz="4" w:space="0" w:color="auto"/>
              <w:right w:val="single" w:sz="4" w:space="0" w:color="auto"/>
            </w:tcBorders>
            <w:hideMark/>
          </w:tcPr>
          <w:p w14:paraId="32C62ABF" w14:textId="77777777" w:rsidR="00BB1E63" w:rsidRPr="00BB1E63" w:rsidRDefault="00BB1E63" w:rsidP="00BB1E63">
            <w:r w:rsidRPr="00BB1E63">
              <w:t xml:space="preserve">Introducing </w:t>
            </w:r>
            <w:proofErr w:type="spellStart"/>
            <w:r w:rsidRPr="00BB1E63">
              <w:t>ELSPPLMNwAcT</w:t>
            </w:r>
            <w:proofErr w:type="spellEnd"/>
            <w:r w:rsidRPr="00BB1E63">
              <w:t xml:space="preserve">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7762A532"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1E6857C4"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23FBC38F" w14:textId="77777777" w:rsidR="00BB1E63" w:rsidRPr="00BB1E63" w:rsidRDefault="00BB1E63" w:rsidP="00BB1E63">
            <w:r w:rsidRPr="00BB1E63">
              <w:t>1079</w:t>
            </w:r>
          </w:p>
        </w:tc>
        <w:tc>
          <w:tcPr>
            <w:tcW w:w="0" w:type="auto"/>
            <w:tcBorders>
              <w:top w:val="single" w:sz="4" w:space="0" w:color="auto"/>
              <w:left w:val="single" w:sz="4" w:space="0" w:color="auto"/>
              <w:bottom w:val="single" w:sz="4" w:space="0" w:color="auto"/>
              <w:right w:val="single" w:sz="4" w:space="0" w:color="auto"/>
            </w:tcBorders>
            <w:hideMark/>
          </w:tcPr>
          <w:p w14:paraId="0C8A1820"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28CC2891"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3B3D0B35"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FE3C380"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4FCFD7C5" w14:textId="77777777" w:rsidR="00BB1E63" w:rsidRPr="00BB1E63" w:rsidRDefault="00BB1E63" w:rsidP="00BB1E63">
            <w:r w:rsidRPr="00BB1E63">
              <w:t>revised</w:t>
            </w:r>
          </w:p>
        </w:tc>
      </w:tr>
      <w:tr w:rsidR="00BB1E63" w:rsidRPr="00BB1E63" w14:paraId="7C6F061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B0F5C3A" w14:textId="77777777" w:rsidR="00BB1E63" w:rsidRPr="00BB1E63" w:rsidRDefault="00BB1E63" w:rsidP="00BB1E63">
            <w:r w:rsidRPr="00BB1E63">
              <w:t>C6-250500</w:t>
            </w:r>
          </w:p>
        </w:tc>
        <w:tc>
          <w:tcPr>
            <w:tcW w:w="0" w:type="auto"/>
            <w:tcBorders>
              <w:top w:val="single" w:sz="4" w:space="0" w:color="auto"/>
              <w:left w:val="single" w:sz="4" w:space="0" w:color="auto"/>
              <w:bottom w:val="single" w:sz="4" w:space="0" w:color="auto"/>
              <w:right w:val="single" w:sz="4" w:space="0" w:color="auto"/>
            </w:tcBorders>
            <w:hideMark/>
          </w:tcPr>
          <w:p w14:paraId="2751EBD2" w14:textId="77777777" w:rsidR="00BB1E63" w:rsidRPr="00BB1E63" w:rsidRDefault="00BB1E63" w:rsidP="00BB1E63">
            <w:r w:rsidRPr="00BB1E63">
              <w:t xml:space="preserve">Introducing </w:t>
            </w:r>
            <w:proofErr w:type="spellStart"/>
            <w:r w:rsidRPr="00BB1E63">
              <w:t>ELSPPLMNwAcT</w:t>
            </w:r>
            <w:proofErr w:type="spellEnd"/>
            <w:r w:rsidRPr="00BB1E63">
              <w:t xml:space="preserve"> (Lower selection priority PLMN with access technology)</w:t>
            </w:r>
          </w:p>
        </w:tc>
        <w:tc>
          <w:tcPr>
            <w:tcW w:w="0" w:type="auto"/>
            <w:tcBorders>
              <w:top w:val="single" w:sz="4" w:space="0" w:color="auto"/>
              <w:left w:val="single" w:sz="4" w:space="0" w:color="auto"/>
              <w:bottom w:val="single" w:sz="4" w:space="0" w:color="auto"/>
              <w:right w:val="single" w:sz="4" w:space="0" w:color="auto"/>
            </w:tcBorders>
            <w:hideMark/>
          </w:tcPr>
          <w:p w14:paraId="0CD0AD76"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3C9B36FF"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2999B825" w14:textId="77777777" w:rsidR="00BB1E63" w:rsidRPr="00BB1E63" w:rsidRDefault="00BB1E63" w:rsidP="00BB1E63">
            <w:r w:rsidRPr="00BB1E63">
              <w:t>1079</w:t>
            </w:r>
          </w:p>
        </w:tc>
        <w:tc>
          <w:tcPr>
            <w:tcW w:w="0" w:type="auto"/>
            <w:tcBorders>
              <w:top w:val="single" w:sz="4" w:space="0" w:color="auto"/>
              <w:left w:val="single" w:sz="4" w:space="0" w:color="auto"/>
              <w:bottom w:val="single" w:sz="4" w:space="0" w:color="auto"/>
              <w:right w:val="single" w:sz="4" w:space="0" w:color="auto"/>
            </w:tcBorders>
            <w:hideMark/>
          </w:tcPr>
          <w:p w14:paraId="093A1F50" w14:textId="77777777" w:rsidR="00BB1E63" w:rsidRPr="00BB1E63" w:rsidRDefault="00BB1E63" w:rsidP="00BB1E63">
            <w:r w:rsidRPr="00BB1E63">
              <w:t>3</w:t>
            </w:r>
          </w:p>
        </w:tc>
        <w:tc>
          <w:tcPr>
            <w:tcW w:w="0" w:type="auto"/>
            <w:tcBorders>
              <w:top w:val="single" w:sz="4" w:space="0" w:color="auto"/>
              <w:left w:val="single" w:sz="4" w:space="0" w:color="auto"/>
              <w:bottom w:val="single" w:sz="4" w:space="0" w:color="auto"/>
              <w:right w:val="single" w:sz="4" w:space="0" w:color="auto"/>
            </w:tcBorders>
            <w:hideMark/>
          </w:tcPr>
          <w:p w14:paraId="15CFF890"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667F5E23"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F4B5CE6"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4937CAE1" w14:textId="77777777" w:rsidR="00BB1E63" w:rsidRPr="00BB1E63" w:rsidRDefault="00BB1E63" w:rsidP="00BB1E63">
            <w:r w:rsidRPr="00BB1E63">
              <w:t>agreed</w:t>
            </w:r>
          </w:p>
        </w:tc>
      </w:tr>
      <w:tr w:rsidR="00BB1E63" w:rsidRPr="00BB1E63" w14:paraId="49302F7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A49467E" w14:textId="77777777" w:rsidR="00BB1E63" w:rsidRPr="00BB1E63" w:rsidRDefault="00BB1E63" w:rsidP="00BB1E63">
            <w:r w:rsidRPr="00BB1E63">
              <w:t>C6-250462</w:t>
            </w:r>
          </w:p>
        </w:tc>
        <w:tc>
          <w:tcPr>
            <w:tcW w:w="0" w:type="auto"/>
            <w:tcBorders>
              <w:top w:val="single" w:sz="4" w:space="0" w:color="auto"/>
              <w:left w:val="single" w:sz="4" w:space="0" w:color="auto"/>
              <w:bottom w:val="single" w:sz="4" w:space="0" w:color="auto"/>
              <w:right w:val="single" w:sz="4" w:space="0" w:color="auto"/>
            </w:tcBorders>
            <w:hideMark/>
          </w:tcPr>
          <w:p w14:paraId="78223B24"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5443DF72"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4ADFEC8F"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0B83031E" w14:textId="77777777" w:rsidR="00BB1E63" w:rsidRPr="00BB1E63" w:rsidRDefault="00BB1E63" w:rsidP="00BB1E63">
            <w:r w:rsidRPr="00BB1E63">
              <w:t>1080</w:t>
            </w:r>
          </w:p>
        </w:tc>
        <w:tc>
          <w:tcPr>
            <w:tcW w:w="0" w:type="auto"/>
            <w:tcBorders>
              <w:top w:val="single" w:sz="4" w:space="0" w:color="auto"/>
              <w:left w:val="single" w:sz="4" w:space="0" w:color="auto"/>
              <w:bottom w:val="single" w:sz="4" w:space="0" w:color="auto"/>
              <w:right w:val="single" w:sz="4" w:space="0" w:color="auto"/>
            </w:tcBorders>
            <w:hideMark/>
          </w:tcPr>
          <w:p w14:paraId="3C1B4F38"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EBAEF75"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64814CB8"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4F691A5D"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0E2554BB" w14:textId="77777777" w:rsidR="00BB1E63" w:rsidRPr="00BB1E63" w:rsidRDefault="00BB1E63" w:rsidP="00BB1E63">
            <w:r w:rsidRPr="00BB1E63">
              <w:t>revised</w:t>
            </w:r>
          </w:p>
        </w:tc>
      </w:tr>
      <w:tr w:rsidR="00BB1E63" w:rsidRPr="00BB1E63" w14:paraId="3432598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89A0EDF" w14:textId="77777777" w:rsidR="00BB1E63" w:rsidRPr="00BB1E63" w:rsidRDefault="00BB1E63" w:rsidP="00BB1E63">
            <w:r w:rsidRPr="00BB1E63">
              <w:t>C6-250468</w:t>
            </w:r>
          </w:p>
        </w:tc>
        <w:tc>
          <w:tcPr>
            <w:tcW w:w="0" w:type="auto"/>
            <w:tcBorders>
              <w:top w:val="single" w:sz="4" w:space="0" w:color="auto"/>
              <w:left w:val="single" w:sz="4" w:space="0" w:color="auto"/>
              <w:bottom w:val="single" w:sz="4" w:space="0" w:color="auto"/>
              <w:right w:val="single" w:sz="4" w:space="0" w:color="auto"/>
            </w:tcBorders>
            <w:hideMark/>
          </w:tcPr>
          <w:p w14:paraId="293959A7"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183130F0"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322F35CA"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582F4E9D" w14:textId="77777777" w:rsidR="00BB1E63" w:rsidRPr="00BB1E63" w:rsidRDefault="00BB1E63" w:rsidP="00BB1E63">
            <w:r w:rsidRPr="00BB1E63">
              <w:t>1080</w:t>
            </w:r>
          </w:p>
        </w:tc>
        <w:tc>
          <w:tcPr>
            <w:tcW w:w="0" w:type="auto"/>
            <w:tcBorders>
              <w:top w:val="single" w:sz="4" w:space="0" w:color="auto"/>
              <w:left w:val="single" w:sz="4" w:space="0" w:color="auto"/>
              <w:bottom w:val="single" w:sz="4" w:space="0" w:color="auto"/>
              <w:right w:val="single" w:sz="4" w:space="0" w:color="auto"/>
            </w:tcBorders>
            <w:hideMark/>
          </w:tcPr>
          <w:p w14:paraId="29E7BAC6"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39F4FA53"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6340511"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4B31886"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35C07AC3" w14:textId="77777777" w:rsidR="00BB1E63" w:rsidRPr="00BB1E63" w:rsidRDefault="00BB1E63" w:rsidP="00BB1E63">
            <w:r w:rsidRPr="00BB1E63">
              <w:t>revised</w:t>
            </w:r>
          </w:p>
        </w:tc>
      </w:tr>
      <w:tr w:rsidR="00BB1E63" w:rsidRPr="00BB1E63" w14:paraId="6021568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AA0EC28" w14:textId="77777777" w:rsidR="00BB1E63" w:rsidRPr="00BB1E63" w:rsidRDefault="00BB1E63" w:rsidP="00BB1E63">
            <w:r w:rsidRPr="00BB1E63">
              <w:t>C6-250477</w:t>
            </w:r>
          </w:p>
        </w:tc>
        <w:tc>
          <w:tcPr>
            <w:tcW w:w="0" w:type="auto"/>
            <w:tcBorders>
              <w:top w:val="single" w:sz="4" w:space="0" w:color="auto"/>
              <w:left w:val="single" w:sz="4" w:space="0" w:color="auto"/>
              <w:bottom w:val="single" w:sz="4" w:space="0" w:color="auto"/>
              <w:right w:val="single" w:sz="4" w:space="0" w:color="auto"/>
            </w:tcBorders>
            <w:hideMark/>
          </w:tcPr>
          <w:p w14:paraId="5A906DC8"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71D074C9"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651D28C5"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2AB2012F" w14:textId="77777777" w:rsidR="00BB1E63" w:rsidRPr="00BB1E63" w:rsidRDefault="00BB1E63" w:rsidP="00BB1E63">
            <w:r w:rsidRPr="00BB1E63">
              <w:t>1080</w:t>
            </w:r>
          </w:p>
        </w:tc>
        <w:tc>
          <w:tcPr>
            <w:tcW w:w="0" w:type="auto"/>
            <w:tcBorders>
              <w:top w:val="single" w:sz="4" w:space="0" w:color="auto"/>
              <w:left w:val="single" w:sz="4" w:space="0" w:color="auto"/>
              <w:bottom w:val="single" w:sz="4" w:space="0" w:color="auto"/>
              <w:right w:val="single" w:sz="4" w:space="0" w:color="auto"/>
            </w:tcBorders>
            <w:hideMark/>
          </w:tcPr>
          <w:p w14:paraId="09E425F8"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10914FEC"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31B3C66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8CE798A"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0419781B" w14:textId="77777777" w:rsidR="00BB1E63" w:rsidRPr="00BB1E63" w:rsidRDefault="00BB1E63" w:rsidP="00BB1E63">
            <w:r w:rsidRPr="00BB1E63">
              <w:t>revised</w:t>
            </w:r>
          </w:p>
        </w:tc>
      </w:tr>
      <w:tr w:rsidR="00BB1E63" w:rsidRPr="00BB1E63" w14:paraId="7CF304D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A019E7B" w14:textId="77777777" w:rsidR="00BB1E63" w:rsidRPr="00BB1E63" w:rsidRDefault="00BB1E63" w:rsidP="00BB1E63">
            <w:r w:rsidRPr="00BB1E63">
              <w:t>C6-250501</w:t>
            </w:r>
          </w:p>
        </w:tc>
        <w:tc>
          <w:tcPr>
            <w:tcW w:w="0" w:type="auto"/>
            <w:tcBorders>
              <w:top w:val="single" w:sz="4" w:space="0" w:color="auto"/>
              <w:left w:val="single" w:sz="4" w:space="0" w:color="auto"/>
              <w:bottom w:val="single" w:sz="4" w:space="0" w:color="auto"/>
              <w:right w:val="single" w:sz="4" w:space="0" w:color="auto"/>
            </w:tcBorders>
            <w:hideMark/>
          </w:tcPr>
          <w:p w14:paraId="2B29D749"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7F34D612"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2905667A"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4F392C90" w14:textId="77777777" w:rsidR="00BB1E63" w:rsidRPr="00BB1E63" w:rsidRDefault="00BB1E63" w:rsidP="00BB1E63">
            <w:r w:rsidRPr="00BB1E63">
              <w:t>1080</w:t>
            </w:r>
          </w:p>
        </w:tc>
        <w:tc>
          <w:tcPr>
            <w:tcW w:w="0" w:type="auto"/>
            <w:tcBorders>
              <w:top w:val="single" w:sz="4" w:space="0" w:color="auto"/>
              <w:left w:val="single" w:sz="4" w:space="0" w:color="auto"/>
              <w:bottom w:val="single" w:sz="4" w:space="0" w:color="auto"/>
              <w:right w:val="single" w:sz="4" w:space="0" w:color="auto"/>
            </w:tcBorders>
            <w:hideMark/>
          </w:tcPr>
          <w:p w14:paraId="5F6F6CC6" w14:textId="77777777" w:rsidR="00BB1E63" w:rsidRPr="00BB1E63" w:rsidRDefault="00BB1E63" w:rsidP="00BB1E63">
            <w:r w:rsidRPr="00BB1E63">
              <w:t>3</w:t>
            </w:r>
          </w:p>
        </w:tc>
        <w:tc>
          <w:tcPr>
            <w:tcW w:w="0" w:type="auto"/>
            <w:tcBorders>
              <w:top w:val="single" w:sz="4" w:space="0" w:color="auto"/>
              <w:left w:val="single" w:sz="4" w:space="0" w:color="auto"/>
              <w:bottom w:val="single" w:sz="4" w:space="0" w:color="auto"/>
              <w:right w:val="single" w:sz="4" w:space="0" w:color="auto"/>
            </w:tcBorders>
            <w:hideMark/>
          </w:tcPr>
          <w:p w14:paraId="50ACC750"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F672AAC"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3DCBD76"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465D1B74" w14:textId="77777777" w:rsidR="00BB1E63" w:rsidRPr="00BB1E63" w:rsidRDefault="00BB1E63" w:rsidP="00BB1E63">
            <w:r w:rsidRPr="00BB1E63">
              <w:t>revised</w:t>
            </w:r>
          </w:p>
        </w:tc>
      </w:tr>
      <w:tr w:rsidR="00BB1E63" w:rsidRPr="00BB1E63" w14:paraId="4D49CE9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0D5B77" w14:textId="77777777" w:rsidR="00BB1E63" w:rsidRPr="00BB1E63" w:rsidRDefault="00BB1E63" w:rsidP="00BB1E63">
            <w:r w:rsidRPr="00BB1E63">
              <w:t>C6-250508</w:t>
            </w:r>
          </w:p>
        </w:tc>
        <w:tc>
          <w:tcPr>
            <w:tcW w:w="0" w:type="auto"/>
            <w:tcBorders>
              <w:top w:val="single" w:sz="4" w:space="0" w:color="auto"/>
              <w:left w:val="single" w:sz="4" w:space="0" w:color="auto"/>
              <w:bottom w:val="single" w:sz="4" w:space="0" w:color="auto"/>
              <w:right w:val="single" w:sz="4" w:space="0" w:color="auto"/>
            </w:tcBorders>
            <w:hideMark/>
          </w:tcPr>
          <w:p w14:paraId="257A8FEA" w14:textId="77777777" w:rsidR="00BB1E63" w:rsidRPr="00BB1E63" w:rsidRDefault="00BB1E63" w:rsidP="00BB1E63">
            <w:r w:rsidRPr="00BB1E63">
              <w:t>Lower Selection Priority PLMN Periodic Search Timer</w:t>
            </w:r>
          </w:p>
        </w:tc>
        <w:tc>
          <w:tcPr>
            <w:tcW w:w="0" w:type="auto"/>
            <w:tcBorders>
              <w:top w:val="single" w:sz="4" w:space="0" w:color="auto"/>
              <w:left w:val="single" w:sz="4" w:space="0" w:color="auto"/>
              <w:bottom w:val="single" w:sz="4" w:space="0" w:color="auto"/>
              <w:right w:val="single" w:sz="4" w:space="0" w:color="auto"/>
            </w:tcBorders>
            <w:hideMark/>
          </w:tcPr>
          <w:p w14:paraId="69EFD9E0"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3186465C" w14:textId="77777777" w:rsidR="00BB1E63" w:rsidRPr="00BB1E63" w:rsidRDefault="00BB1E63" w:rsidP="00BB1E63">
            <w:r w:rsidRPr="00BB1E63">
              <w:t>31.102</w:t>
            </w:r>
          </w:p>
        </w:tc>
        <w:tc>
          <w:tcPr>
            <w:tcW w:w="0" w:type="auto"/>
            <w:tcBorders>
              <w:top w:val="single" w:sz="4" w:space="0" w:color="auto"/>
              <w:left w:val="single" w:sz="4" w:space="0" w:color="auto"/>
              <w:bottom w:val="single" w:sz="4" w:space="0" w:color="auto"/>
              <w:right w:val="single" w:sz="4" w:space="0" w:color="auto"/>
            </w:tcBorders>
            <w:hideMark/>
          </w:tcPr>
          <w:p w14:paraId="0746050D" w14:textId="77777777" w:rsidR="00BB1E63" w:rsidRPr="00BB1E63" w:rsidRDefault="00BB1E63" w:rsidP="00BB1E63">
            <w:r w:rsidRPr="00BB1E63">
              <w:t>1080</w:t>
            </w:r>
          </w:p>
        </w:tc>
        <w:tc>
          <w:tcPr>
            <w:tcW w:w="0" w:type="auto"/>
            <w:tcBorders>
              <w:top w:val="single" w:sz="4" w:space="0" w:color="auto"/>
              <w:left w:val="single" w:sz="4" w:space="0" w:color="auto"/>
              <w:bottom w:val="single" w:sz="4" w:space="0" w:color="auto"/>
              <w:right w:val="single" w:sz="4" w:space="0" w:color="auto"/>
            </w:tcBorders>
            <w:hideMark/>
          </w:tcPr>
          <w:p w14:paraId="243C7E18" w14:textId="77777777" w:rsidR="00BB1E63" w:rsidRPr="00BB1E63" w:rsidRDefault="00BB1E63" w:rsidP="00BB1E63">
            <w:r w:rsidRPr="00BB1E63">
              <w:t>4</w:t>
            </w:r>
          </w:p>
        </w:tc>
        <w:tc>
          <w:tcPr>
            <w:tcW w:w="0" w:type="auto"/>
            <w:tcBorders>
              <w:top w:val="single" w:sz="4" w:space="0" w:color="auto"/>
              <w:left w:val="single" w:sz="4" w:space="0" w:color="auto"/>
              <w:bottom w:val="single" w:sz="4" w:space="0" w:color="auto"/>
              <w:right w:val="single" w:sz="4" w:space="0" w:color="auto"/>
            </w:tcBorders>
            <w:hideMark/>
          </w:tcPr>
          <w:p w14:paraId="3FBE254D"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7CA9D8DB"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AF13A41" w14:textId="77777777" w:rsidR="00BB1E63" w:rsidRPr="00BB1E63" w:rsidRDefault="00BB1E63" w:rsidP="00BB1E63">
            <w:r w:rsidRPr="00BB1E63">
              <w:t>DUMMY</w:t>
            </w:r>
          </w:p>
        </w:tc>
        <w:tc>
          <w:tcPr>
            <w:tcW w:w="0" w:type="auto"/>
            <w:tcBorders>
              <w:top w:val="single" w:sz="4" w:space="0" w:color="auto"/>
              <w:left w:val="single" w:sz="4" w:space="0" w:color="auto"/>
              <w:bottom w:val="single" w:sz="4" w:space="0" w:color="auto"/>
              <w:right w:val="single" w:sz="4" w:space="0" w:color="auto"/>
            </w:tcBorders>
            <w:hideMark/>
          </w:tcPr>
          <w:p w14:paraId="33548A49" w14:textId="77777777" w:rsidR="00BB1E63" w:rsidRPr="00BB1E63" w:rsidRDefault="00BB1E63" w:rsidP="00BB1E63">
            <w:r w:rsidRPr="00BB1E63">
              <w:t>agreed</w:t>
            </w:r>
          </w:p>
        </w:tc>
      </w:tr>
      <w:tr w:rsidR="00BB1E63" w:rsidRPr="00BB1E63" w14:paraId="054F959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3882A70" w14:textId="77777777" w:rsidR="00BB1E63" w:rsidRPr="00BB1E63" w:rsidRDefault="00BB1E63" w:rsidP="00BB1E63">
            <w:r w:rsidRPr="00BB1E63">
              <w:t>C6-250450</w:t>
            </w:r>
          </w:p>
        </w:tc>
        <w:tc>
          <w:tcPr>
            <w:tcW w:w="0" w:type="auto"/>
            <w:tcBorders>
              <w:top w:val="single" w:sz="4" w:space="0" w:color="auto"/>
              <w:left w:val="single" w:sz="4" w:space="0" w:color="auto"/>
              <w:bottom w:val="single" w:sz="4" w:space="0" w:color="auto"/>
              <w:right w:val="single" w:sz="4" w:space="0" w:color="auto"/>
            </w:tcBorders>
            <w:hideMark/>
          </w:tcPr>
          <w:p w14:paraId="39D0D684"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1BC258E7"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09D94C52" w14:textId="77777777" w:rsidR="00BB1E63" w:rsidRPr="00BB1E63" w:rsidRDefault="00BB1E63" w:rsidP="00BB1E63">
            <w:r w:rsidRPr="00BB1E63">
              <w:t>31.103</w:t>
            </w:r>
          </w:p>
        </w:tc>
        <w:tc>
          <w:tcPr>
            <w:tcW w:w="0" w:type="auto"/>
            <w:tcBorders>
              <w:top w:val="single" w:sz="4" w:space="0" w:color="auto"/>
              <w:left w:val="single" w:sz="4" w:space="0" w:color="auto"/>
              <w:bottom w:val="single" w:sz="4" w:space="0" w:color="auto"/>
              <w:right w:val="single" w:sz="4" w:space="0" w:color="auto"/>
            </w:tcBorders>
            <w:hideMark/>
          </w:tcPr>
          <w:p w14:paraId="70519451" w14:textId="77777777" w:rsidR="00BB1E63" w:rsidRPr="00BB1E63" w:rsidRDefault="00BB1E63" w:rsidP="00BB1E63">
            <w:r w:rsidRPr="00BB1E63">
              <w:t>0145</w:t>
            </w:r>
          </w:p>
        </w:tc>
        <w:tc>
          <w:tcPr>
            <w:tcW w:w="0" w:type="auto"/>
            <w:tcBorders>
              <w:top w:val="single" w:sz="4" w:space="0" w:color="auto"/>
              <w:left w:val="single" w:sz="4" w:space="0" w:color="auto"/>
              <w:bottom w:val="single" w:sz="4" w:space="0" w:color="auto"/>
              <w:right w:val="single" w:sz="4" w:space="0" w:color="auto"/>
            </w:tcBorders>
            <w:hideMark/>
          </w:tcPr>
          <w:p w14:paraId="04B3DFEA"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03A1CA7C"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0E1AC8B"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CA544DD" w14:textId="77777777" w:rsidR="00BB1E63" w:rsidRPr="00BB1E63" w:rsidRDefault="00BB1E63" w:rsidP="00BB1E63">
            <w:r w:rsidRPr="00BB1E63">
              <w:t>NG_RTC_Ph2</w:t>
            </w:r>
          </w:p>
        </w:tc>
        <w:tc>
          <w:tcPr>
            <w:tcW w:w="0" w:type="auto"/>
            <w:tcBorders>
              <w:top w:val="single" w:sz="4" w:space="0" w:color="auto"/>
              <w:left w:val="single" w:sz="4" w:space="0" w:color="auto"/>
              <w:bottom w:val="single" w:sz="4" w:space="0" w:color="auto"/>
              <w:right w:val="single" w:sz="4" w:space="0" w:color="auto"/>
            </w:tcBorders>
            <w:hideMark/>
          </w:tcPr>
          <w:p w14:paraId="0B4F8936" w14:textId="77777777" w:rsidR="00BB1E63" w:rsidRPr="00BB1E63" w:rsidRDefault="00BB1E63" w:rsidP="00BB1E63">
            <w:r w:rsidRPr="00BB1E63">
              <w:t>revised</w:t>
            </w:r>
          </w:p>
        </w:tc>
      </w:tr>
      <w:tr w:rsidR="00BB1E63" w:rsidRPr="00BB1E63" w14:paraId="71D5AF2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92990F3" w14:textId="77777777" w:rsidR="00BB1E63" w:rsidRPr="00BB1E63" w:rsidRDefault="00BB1E63" w:rsidP="00BB1E63">
            <w:r w:rsidRPr="00BB1E63">
              <w:t>C6-250472</w:t>
            </w:r>
          </w:p>
        </w:tc>
        <w:tc>
          <w:tcPr>
            <w:tcW w:w="0" w:type="auto"/>
            <w:tcBorders>
              <w:top w:val="single" w:sz="4" w:space="0" w:color="auto"/>
              <w:left w:val="single" w:sz="4" w:space="0" w:color="auto"/>
              <w:bottom w:val="single" w:sz="4" w:space="0" w:color="auto"/>
              <w:right w:val="single" w:sz="4" w:space="0" w:color="auto"/>
            </w:tcBorders>
            <w:hideMark/>
          </w:tcPr>
          <w:p w14:paraId="2AAA99BD"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6DD8AADE"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2C20043B" w14:textId="77777777" w:rsidR="00BB1E63" w:rsidRPr="00BB1E63" w:rsidRDefault="00BB1E63" w:rsidP="00BB1E63">
            <w:r w:rsidRPr="00BB1E63">
              <w:t>31.103</w:t>
            </w:r>
          </w:p>
        </w:tc>
        <w:tc>
          <w:tcPr>
            <w:tcW w:w="0" w:type="auto"/>
            <w:tcBorders>
              <w:top w:val="single" w:sz="4" w:space="0" w:color="auto"/>
              <w:left w:val="single" w:sz="4" w:space="0" w:color="auto"/>
              <w:bottom w:val="single" w:sz="4" w:space="0" w:color="auto"/>
              <w:right w:val="single" w:sz="4" w:space="0" w:color="auto"/>
            </w:tcBorders>
            <w:hideMark/>
          </w:tcPr>
          <w:p w14:paraId="634F0F64" w14:textId="77777777" w:rsidR="00BB1E63" w:rsidRPr="00BB1E63" w:rsidRDefault="00BB1E63" w:rsidP="00BB1E63">
            <w:r w:rsidRPr="00BB1E63">
              <w:t>0145</w:t>
            </w:r>
          </w:p>
        </w:tc>
        <w:tc>
          <w:tcPr>
            <w:tcW w:w="0" w:type="auto"/>
            <w:tcBorders>
              <w:top w:val="single" w:sz="4" w:space="0" w:color="auto"/>
              <w:left w:val="single" w:sz="4" w:space="0" w:color="auto"/>
              <w:bottom w:val="single" w:sz="4" w:space="0" w:color="auto"/>
              <w:right w:val="single" w:sz="4" w:space="0" w:color="auto"/>
            </w:tcBorders>
            <w:hideMark/>
          </w:tcPr>
          <w:p w14:paraId="6B0E65DD"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2266B6C3"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97E2AD5"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583E1EF8" w14:textId="77777777" w:rsidR="00BB1E63" w:rsidRPr="00BB1E63" w:rsidRDefault="00BB1E63" w:rsidP="00BB1E63">
            <w:r w:rsidRPr="00BB1E63">
              <w:t>NG_RTC_Ph2</w:t>
            </w:r>
          </w:p>
        </w:tc>
        <w:tc>
          <w:tcPr>
            <w:tcW w:w="0" w:type="auto"/>
            <w:tcBorders>
              <w:top w:val="single" w:sz="4" w:space="0" w:color="auto"/>
              <w:left w:val="single" w:sz="4" w:space="0" w:color="auto"/>
              <w:bottom w:val="single" w:sz="4" w:space="0" w:color="auto"/>
              <w:right w:val="single" w:sz="4" w:space="0" w:color="auto"/>
            </w:tcBorders>
            <w:hideMark/>
          </w:tcPr>
          <w:p w14:paraId="6236F804" w14:textId="77777777" w:rsidR="00BB1E63" w:rsidRPr="00BB1E63" w:rsidRDefault="00BB1E63" w:rsidP="00BB1E63">
            <w:r w:rsidRPr="00BB1E63">
              <w:t>withdrawn</w:t>
            </w:r>
          </w:p>
        </w:tc>
      </w:tr>
      <w:tr w:rsidR="00BB1E63" w:rsidRPr="00BB1E63" w14:paraId="04D4F38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DAE6FF9" w14:textId="77777777" w:rsidR="00BB1E63" w:rsidRPr="00BB1E63" w:rsidRDefault="00BB1E63" w:rsidP="00BB1E63">
            <w:r w:rsidRPr="00BB1E63">
              <w:t>C6-250504</w:t>
            </w:r>
          </w:p>
        </w:tc>
        <w:tc>
          <w:tcPr>
            <w:tcW w:w="0" w:type="auto"/>
            <w:tcBorders>
              <w:top w:val="single" w:sz="4" w:space="0" w:color="auto"/>
              <w:left w:val="single" w:sz="4" w:space="0" w:color="auto"/>
              <w:bottom w:val="single" w:sz="4" w:space="0" w:color="auto"/>
              <w:right w:val="single" w:sz="4" w:space="0" w:color="auto"/>
            </w:tcBorders>
            <w:hideMark/>
          </w:tcPr>
          <w:p w14:paraId="180A6B77"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62C97D0F"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66CF9791" w14:textId="77777777" w:rsidR="00BB1E63" w:rsidRPr="00BB1E63" w:rsidRDefault="00BB1E63" w:rsidP="00BB1E63">
            <w:r w:rsidRPr="00BB1E63">
              <w:t>31.103</w:t>
            </w:r>
          </w:p>
        </w:tc>
        <w:tc>
          <w:tcPr>
            <w:tcW w:w="0" w:type="auto"/>
            <w:tcBorders>
              <w:top w:val="single" w:sz="4" w:space="0" w:color="auto"/>
              <w:left w:val="single" w:sz="4" w:space="0" w:color="auto"/>
              <w:bottom w:val="single" w:sz="4" w:space="0" w:color="auto"/>
              <w:right w:val="single" w:sz="4" w:space="0" w:color="auto"/>
            </w:tcBorders>
            <w:hideMark/>
          </w:tcPr>
          <w:p w14:paraId="44F67DD3" w14:textId="77777777" w:rsidR="00BB1E63" w:rsidRPr="00BB1E63" w:rsidRDefault="00BB1E63" w:rsidP="00BB1E63">
            <w:r w:rsidRPr="00BB1E63">
              <w:t>0146</w:t>
            </w:r>
          </w:p>
        </w:tc>
        <w:tc>
          <w:tcPr>
            <w:tcW w:w="0" w:type="auto"/>
            <w:tcBorders>
              <w:top w:val="single" w:sz="4" w:space="0" w:color="auto"/>
              <w:left w:val="single" w:sz="4" w:space="0" w:color="auto"/>
              <w:bottom w:val="single" w:sz="4" w:space="0" w:color="auto"/>
              <w:right w:val="single" w:sz="4" w:space="0" w:color="auto"/>
            </w:tcBorders>
            <w:hideMark/>
          </w:tcPr>
          <w:p w14:paraId="3F45F3ED"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9AB90A1"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5D85FE8" w14:textId="77777777" w:rsidR="00BB1E63" w:rsidRPr="00BB1E63" w:rsidRDefault="00BB1E63" w:rsidP="00BB1E63">
            <w:r w:rsidRPr="00BB1E63">
              <w:t>A</w:t>
            </w:r>
          </w:p>
        </w:tc>
        <w:tc>
          <w:tcPr>
            <w:tcW w:w="0" w:type="auto"/>
            <w:tcBorders>
              <w:top w:val="single" w:sz="4" w:space="0" w:color="auto"/>
              <w:left w:val="single" w:sz="4" w:space="0" w:color="auto"/>
              <w:bottom w:val="single" w:sz="4" w:space="0" w:color="auto"/>
              <w:right w:val="single" w:sz="4" w:space="0" w:color="auto"/>
            </w:tcBorders>
            <w:hideMark/>
          </w:tcPr>
          <w:p w14:paraId="18E42505" w14:textId="77777777" w:rsidR="00BB1E63" w:rsidRPr="00BB1E63" w:rsidRDefault="00BB1E63" w:rsidP="00BB1E63">
            <w:r w:rsidRPr="00BB1E63">
              <w:t>NG_RTC_Ph2</w:t>
            </w:r>
          </w:p>
        </w:tc>
        <w:tc>
          <w:tcPr>
            <w:tcW w:w="0" w:type="auto"/>
            <w:tcBorders>
              <w:top w:val="single" w:sz="4" w:space="0" w:color="auto"/>
              <w:left w:val="single" w:sz="4" w:space="0" w:color="auto"/>
              <w:bottom w:val="single" w:sz="4" w:space="0" w:color="auto"/>
              <w:right w:val="single" w:sz="4" w:space="0" w:color="auto"/>
            </w:tcBorders>
            <w:hideMark/>
          </w:tcPr>
          <w:p w14:paraId="036CED36" w14:textId="77777777" w:rsidR="00BB1E63" w:rsidRPr="00BB1E63" w:rsidRDefault="00BB1E63" w:rsidP="00BB1E63">
            <w:r w:rsidRPr="00BB1E63">
              <w:t>revised</w:t>
            </w:r>
          </w:p>
        </w:tc>
      </w:tr>
      <w:tr w:rsidR="00BB1E63" w:rsidRPr="00BB1E63" w14:paraId="2C43E7F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88F63BF" w14:textId="77777777" w:rsidR="00BB1E63" w:rsidRPr="00BB1E63" w:rsidRDefault="00BB1E63" w:rsidP="00BB1E63">
            <w:r w:rsidRPr="00BB1E63">
              <w:t>C6-250505</w:t>
            </w:r>
          </w:p>
        </w:tc>
        <w:tc>
          <w:tcPr>
            <w:tcW w:w="0" w:type="auto"/>
            <w:tcBorders>
              <w:top w:val="single" w:sz="4" w:space="0" w:color="auto"/>
              <w:left w:val="single" w:sz="4" w:space="0" w:color="auto"/>
              <w:bottom w:val="single" w:sz="4" w:space="0" w:color="auto"/>
              <w:right w:val="single" w:sz="4" w:space="0" w:color="auto"/>
            </w:tcBorders>
            <w:hideMark/>
          </w:tcPr>
          <w:p w14:paraId="2FF29132"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07B8F9EB"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5E585C2C" w14:textId="77777777" w:rsidR="00BB1E63" w:rsidRPr="00BB1E63" w:rsidRDefault="00BB1E63" w:rsidP="00BB1E63">
            <w:r w:rsidRPr="00BB1E63">
              <w:t>31.103</w:t>
            </w:r>
          </w:p>
        </w:tc>
        <w:tc>
          <w:tcPr>
            <w:tcW w:w="0" w:type="auto"/>
            <w:tcBorders>
              <w:top w:val="single" w:sz="4" w:space="0" w:color="auto"/>
              <w:left w:val="single" w:sz="4" w:space="0" w:color="auto"/>
              <w:bottom w:val="single" w:sz="4" w:space="0" w:color="auto"/>
              <w:right w:val="single" w:sz="4" w:space="0" w:color="auto"/>
            </w:tcBorders>
            <w:hideMark/>
          </w:tcPr>
          <w:p w14:paraId="7ED4FFD6" w14:textId="77777777" w:rsidR="00BB1E63" w:rsidRPr="00BB1E63" w:rsidRDefault="00BB1E63" w:rsidP="00BB1E63">
            <w:r w:rsidRPr="00BB1E63">
              <w:t>0146</w:t>
            </w:r>
          </w:p>
        </w:tc>
        <w:tc>
          <w:tcPr>
            <w:tcW w:w="0" w:type="auto"/>
            <w:tcBorders>
              <w:top w:val="single" w:sz="4" w:space="0" w:color="auto"/>
              <w:left w:val="single" w:sz="4" w:space="0" w:color="auto"/>
              <w:bottom w:val="single" w:sz="4" w:space="0" w:color="auto"/>
              <w:right w:val="single" w:sz="4" w:space="0" w:color="auto"/>
            </w:tcBorders>
            <w:hideMark/>
          </w:tcPr>
          <w:p w14:paraId="4C67BE9C"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430848E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FE1A4C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E7B3E7B" w14:textId="77777777" w:rsidR="00BB1E63" w:rsidRPr="00BB1E63" w:rsidRDefault="00BB1E63" w:rsidP="00BB1E63">
            <w:r w:rsidRPr="00BB1E63">
              <w:t>NG_RTC_Ph2</w:t>
            </w:r>
          </w:p>
        </w:tc>
        <w:tc>
          <w:tcPr>
            <w:tcW w:w="0" w:type="auto"/>
            <w:tcBorders>
              <w:top w:val="single" w:sz="4" w:space="0" w:color="auto"/>
              <w:left w:val="single" w:sz="4" w:space="0" w:color="auto"/>
              <w:bottom w:val="single" w:sz="4" w:space="0" w:color="auto"/>
              <w:right w:val="single" w:sz="4" w:space="0" w:color="auto"/>
            </w:tcBorders>
            <w:hideMark/>
          </w:tcPr>
          <w:p w14:paraId="5918ECDE" w14:textId="77777777" w:rsidR="00BB1E63" w:rsidRPr="00BB1E63" w:rsidRDefault="00BB1E63" w:rsidP="00BB1E63">
            <w:r w:rsidRPr="00BB1E63">
              <w:t>withdrawn</w:t>
            </w:r>
          </w:p>
        </w:tc>
      </w:tr>
      <w:tr w:rsidR="00BB1E63" w:rsidRPr="00BB1E63" w14:paraId="79080EA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42727CE" w14:textId="77777777" w:rsidR="00BB1E63" w:rsidRPr="00BB1E63" w:rsidRDefault="00BB1E63" w:rsidP="00BB1E63">
            <w:r w:rsidRPr="00BB1E63">
              <w:t>C6-250506</w:t>
            </w:r>
          </w:p>
        </w:tc>
        <w:tc>
          <w:tcPr>
            <w:tcW w:w="0" w:type="auto"/>
            <w:tcBorders>
              <w:top w:val="single" w:sz="4" w:space="0" w:color="auto"/>
              <w:left w:val="single" w:sz="4" w:space="0" w:color="auto"/>
              <w:bottom w:val="single" w:sz="4" w:space="0" w:color="auto"/>
              <w:right w:val="single" w:sz="4" w:space="0" w:color="auto"/>
            </w:tcBorders>
            <w:hideMark/>
          </w:tcPr>
          <w:p w14:paraId="2D2ED657" w14:textId="77777777" w:rsidR="00BB1E63" w:rsidRPr="00BB1E63" w:rsidRDefault="00BB1E63" w:rsidP="00BB1E63">
            <w:r w:rsidRPr="00BB1E63">
              <w:t>Update EF of IMS Data Channel Indication</w:t>
            </w:r>
          </w:p>
        </w:tc>
        <w:tc>
          <w:tcPr>
            <w:tcW w:w="0" w:type="auto"/>
            <w:tcBorders>
              <w:top w:val="single" w:sz="4" w:space="0" w:color="auto"/>
              <w:left w:val="single" w:sz="4" w:space="0" w:color="auto"/>
              <w:bottom w:val="single" w:sz="4" w:space="0" w:color="auto"/>
              <w:right w:val="single" w:sz="4" w:space="0" w:color="auto"/>
            </w:tcBorders>
            <w:hideMark/>
          </w:tcPr>
          <w:p w14:paraId="78E18C89" w14:textId="77777777" w:rsidR="00BB1E63" w:rsidRPr="00BB1E63" w:rsidRDefault="00BB1E63" w:rsidP="00BB1E63">
            <w:r w:rsidRPr="00BB1E63">
              <w:t>China Mobile</w:t>
            </w:r>
          </w:p>
        </w:tc>
        <w:tc>
          <w:tcPr>
            <w:tcW w:w="0" w:type="auto"/>
            <w:tcBorders>
              <w:top w:val="single" w:sz="4" w:space="0" w:color="auto"/>
              <w:left w:val="single" w:sz="4" w:space="0" w:color="auto"/>
              <w:bottom w:val="single" w:sz="4" w:space="0" w:color="auto"/>
              <w:right w:val="single" w:sz="4" w:space="0" w:color="auto"/>
            </w:tcBorders>
            <w:hideMark/>
          </w:tcPr>
          <w:p w14:paraId="7FD9682A" w14:textId="77777777" w:rsidR="00BB1E63" w:rsidRPr="00BB1E63" w:rsidRDefault="00BB1E63" w:rsidP="00BB1E63">
            <w:r w:rsidRPr="00BB1E63">
              <w:t>31.103</w:t>
            </w:r>
          </w:p>
        </w:tc>
        <w:tc>
          <w:tcPr>
            <w:tcW w:w="0" w:type="auto"/>
            <w:tcBorders>
              <w:top w:val="single" w:sz="4" w:space="0" w:color="auto"/>
              <w:left w:val="single" w:sz="4" w:space="0" w:color="auto"/>
              <w:bottom w:val="single" w:sz="4" w:space="0" w:color="auto"/>
              <w:right w:val="single" w:sz="4" w:space="0" w:color="auto"/>
            </w:tcBorders>
            <w:hideMark/>
          </w:tcPr>
          <w:p w14:paraId="527E11F6" w14:textId="77777777" w:rsidR="00BB1E63" w:rsidRPr="00BB1E63" w:rsidRDefault="00BB1E63" w:rsidP="00BB1E63">
            <w:r w:rsidRPr="00BB1E63">
              <w:t>0146</w:t>
            </w:r>
          </w:p>
        </w:tc>
        <w:tc>
          <w:tcPr>
            <w:tcW w:w="0" w:type="auto"/>
            <w:tcBorders>
              <w:top w:val="single" w:sz="4" w:space="0" w:color="auto"/>
              <w:left w:val="single" w:sz="4" w:space="0" w:color="auto"/>
              <w:bottom w:val="single" w:sz="4" w:space="0" w:color="auto"/>
              <w:right w:val="single" w:sz="4" w:space="0" w:color="auto"/>
            </w:tcBorders>
            <w:hideMark/>
          </w:tcPr>
          <w:p w14:paraId="4983EA33"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64BC8C94"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069F2B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6B9228DB" w14:textId="77777777" w:rsidR="00BB1E63" w:rsidRPr="00BB1E63" w:rsidRDefault="00BB1E63" w:rsidP="00BB1E63">
            <w:r w:rsidRPr="00BB1E63">
              <w:t>NG_RTC_Ph2</w:t>
            </w:r>
          </w:p>
        </w:tc>
        <w:tc>
          <w:tcPr>
            <w:tcW w:w="0" w:type="auto"/>
            <w:tcBorders>
              <w:top w:val="single" w:sz="4" w:space="0" w:color="auto"/>
              <w:left w:val="single" w:sz="4" w:space="0" w:color="auto"/>
              <w:bottom w:val="single" w:sz="4" w:space="0" w:color="auto"/>
              <w:right w:val="single" w:sz="4" w:space="0" w:color="auto"/>
            </w:tcBorders>
            <w:hideMark/>
          </w:tcPr>
          <w:p w14:paraId="61363E7C" w14:textId="77777777" w:rsidR="00BB1E63" w:rsidRPr="00BB1E63" w:rsidRDefault="00BB1E63" w:rsidP="00BB1E63">
            <w:r w:rsidRPr="00BB1E63">
              <w:t>agreed</w:t>
            </w:r>
          </w:p>
        </w:tc>
      </w:tr>
      <w:tr w:rsidR="00BB1E63" w:rsidRPr="00BB1E63" w14:paraId="4D0F292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5274DA6" w14:textId="77777777" w:rsidR="00BB1E63" w:rsidRPr="00BB1E63" w:rsidRDefault="00BB1E63" w:rsidP="00BB1E63">
            <w:r w:rsidRPr="00BB1E63">
              <w:t>C6-250443</w:t>
            </w:r>
          </w:p>
        </w:tc>
        <w:tc>
          <w:tcPr>
            <w:tcW w:w="0" w:type="auto"/>
            <w:tcBorders>
              <w:top w:val="single" w:sz="4" w:space="0" w:color="auto"/>
              <w:left w:val="single" w:sz="4" w:space="0" w:color="auto"/>
              <w:bottom w:val="single" w:sz="4" w:space="0" w:color="auto"/>
              <w:right w:val="single" w:sz="4" w:space="0" w:color="auto"/>
            </w:tcBorders>
            <w:hideMark/>
          </w:tcPr>
          <w:p w14:paraId="0FDAB4A5" w14:textId="77777777" w:rsidR="00BB1E63" w:rsidRPr="00BB1E63" w:rsidRDefault="00BB1E63" w:rsidP="00BB1E63">
            <w:r w:rsidRPr="00BB1E63">
              <w:t>Extending the coding of Duration TLV to include additional time units</w:t>
            </w:r>
          </w:p>
        </w:tc>
        <w:tc>
          <w:tcPr>
            <w:tcW w:w="0" w:type="auto"/>
            <w:tcBorders>
              <w:top w:val="single" w:sz="4" w:space="0" w:color="auto"/>
              <w:left w:val="single" w:sz="4" w:space="0" w:color="auto"/>
              <w:bottom w:val="single" w:sz="4" w:space="0" w:color="auto"/>
              <w:right w:val="single" w:sz="4" w:space="0" w:color="auto"/>
            </w:tcBorders>
            <w:hideMark/>
          </w:tcPr>
          <w:p w14:paraId="5450E187"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3DE8CBBD"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26DCE761" w14:textId="77777777" w:rsidR="00BB1E63" w:rsidRPr="00BB1E63" w:rsidRDefault="00BB1E63" w:rsidP="00BB1E63">
            <w:r w:rsidRPr="00BB1E63">
              <w:t>0877</w:t>
            </w:r>
          </w:p>
        </w:tc>
        <w:tc>
          <w:tcPr>
            <w:tcW w:w="0" w:type="auto"/>
            <w:tcBorders>
              <w:top w:val="single" w:sz="4" w:space="0" w:color="auto"/>
              <w:left w:val="single" w:sz="4" w:space="0" w:color="auto"/>
              <w:bottom w:val="single" w:sz="4" w:space="0" w:color="auto"/>
              <w:right w:val="single" w:sz="4" w:space="0" w:color="auto"/>
            </w:tcBorders>
            <w:hideMark/>
          </w:tcPr>
          <w:p w14:paraId="03A5464A"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6863462"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159499F3"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0E2CCFB"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17DE7A86" w14:textId="77777777" w:rsidR="00BB1E63" w:rsidRPr="00BB1E63" w:rsidRDefault="00BB1E63" w:rsidP="00BB1E63">
            <w:r w:rsidRPr="00BB1E63">
              <w:t>noted</w:t>
            </w:r>
          </w:p>
        </w:tc>
      </w:tr>
      <w:tr w:rsidR="00BB1E63" w:rsidRPr="00BB1E63" w14:paraId="6F1DBE3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9AA33D7" w14:textId="77777777" w:rsidR="00BB1E63" w:rsidRPr="00BB1E63" w:rsidRDefault="00BB1E63" w:rsidP="00BB1E63">
            <w:r w:rsidRPr="00BB1E63">
              <w:t>C6-250444</w:t>
            </w:r>
          </w:p>
        </w:tc>
        <w:tc>
          <w:tcPr>
            <w:tcW w:w="0" w:type="auto"/>
            <w:tcBorders>
              <w:top w:val="single" w:sz="4" w:space="0" w:color="auto"/>
              <w:left w:val="single" w:sz="4" w:space="0" w:color="auto"/>
              <w:bottom w:val="single" w:sz="4" w:space="0" w:color="auto"/>
              <w:right w:val="single" w:sz="4" w:space="0" w:color="auto"/>
            </w:tcBorders>
            <w:hideMark/>
          </w:tcPr>
          <w:p w14:paraId="71939485" w14:textId="77777777" w:rsidR="00BB1E63" w:rsidRPr="00BB1E63" w:rsidRDefault="00BB1E63" w:rsidP="00BB1E63">
            <w:r w:rsidRPr="00BB1E63">
              <w:t>Minor correction to the length coding in clause 7.5.27.2</w:t>
            </w:r>
          </w:p>
        </w:tc>
        <w:tc>
          <w:tcPr>
            <w:tcW w:w="0" w:type="auto"/>
            <w:tcBorders>
              <w:top w:val="single" w:sz="4" w:space="0" w:color="auto"/>
              <w:left w:val="single" w:sz="4" w:space="0" w:color="auto"/>
              <w:bottom w:val="single" w:sz="4" w:space="0" w:color="auto"/>
              <w:right w:val="single" w:sz="4" w:space="0" w:color="auto"/>
            </w:tcBorders>
            <w:hideMark/>
          </w:tcPr>
          <w:p w14:paraId="45B5B537"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66F5E568"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026EAC3D" w14:textId="77777777" w:rsidR="00BB1E63" w:rsidRPr="00BB1E63" w:rsidRDefault="00BB1E63" w:rsidP="00BB1E63">
            <w:r w:rsidRPr="00BB1E63">
              <w:t>0878</w:t>
            </w:r>
          </w:p>
        </w:tc>
        <w:tc>
          <w:tcPr>
            <w:tcW w:w="0" w:type="auto"/>
            <w:tcBorders>
              <w:top w:val="single" w:sz="4" w:space="0" w:color="auto"/>
              <w:left w:val="single" w:sz="4" w:space="0" w:color="auto"/>
              <w:bottom w:val="single" w:sz="4" w:space="0" w:color="auto"/>
              <w:right w:val="single" w:sz="4" w:space="0" w:color="auto"/>
            </w:tcBorders>
            <w:hideMark/>
          </w:tcPr>
          <w:p w14:paraId="6AD25163"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18929C5"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26143D37"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717D27DE"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696F5506" w14:textId="77777777" w:rsidR="00BB1E63" w:rsidRPr="00BB1E63" w:rsidRDefault="00BB1E63" w:rsidP="00BB1E63">
            <w:r w:rsidRPr="00BB1E63">
              <w:t>revised</w:t>
            </w:r>
          </w:p>
        </w:tc>
      </w:tr>
      <w:tr w:rsidR="00BB1E63" w:rsidRPr="00BB1E63" w14:paraId="4DE7C7B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3181C0D" w14:textId="77777777" w:rsidR="00BB1E63" w:rsidRPr="00BB1E63" w:rsidRDefault="00BB1E63" w:rsidP="00BB1E63">
            <w:r w:rsidRPr="00BB1E63">
              <w:t>C6-250503</w:t>
            </w:r>
          </w:p>
        </w:tc>
        <w:tc>
          <w:tcPr>
            <w:tcW w:w="0" w:type="auto"/>
            <w:tcBorders>
              <w:top w:val="single" w:sz="4" w:space="0" w:color="auto"/>
              <w:left w:val="single" w:sz="4" w:space="0" w:color="auto"/>
              <w:bottom w:val="single" w:sz="4" w:space="0" w:color="auto"/>
              <w:right w:val="single" w:sz="4" w:space="0" w:color="auto"/>
            </w:tcBorders>
            <w:hideMark/>
          </w:tcPr>
          <w:p w14:paraId="2EF8FC29" w14:textId="77777777" w:rsidR="00BB1E63" w:rsidRPr="00BB1E63" w:rsidRDefault="00BB1E63" w:rsidP="00BB1E63">
            <w:r w:rsidRPr="00BB1E63">
              <w:t>Minor correction to the length coding in clause 7.5.27.2</w:t>
            </w:r>
          </w:p>
        </w:tc>
        <w:tc>
          <w:tcPr>
            <w:tcW w:w="0" w:type="auto"/>
            <w:tcBorders>
              <w:top w:val="single" w:sz="4" w:space="0" w:color="auto"/>
              <w:left w:val="single" w:sz="4" w:space="0" w:color="auto"/>
              <w:bottom w:val="single" w:sz="4" w:space="0" w:color="auto"/>
              <w:right w:val="single" w:sz="4" w:space="0" w:color="auto"/>
            </w:tcBorders>
            <w:hideMark/>
          </w:tcPr>
          <w:p w14:paraId="20EE77C7"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7775E0AF"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0039A026" w14:textId="77777777" w:rsidR="00BB1E63" w:rsidRPr="00BB1E63" w:rsidRDefault="00BB1E63" w:rsidP="00BB1E63">
            <w:r w:rsidRPr="00BB1E63">
              <w:t>0878</w:t>
            </w:r>
          </w:p>
        </w:tc>
        <w:tc>
          <w:tcPr>
            <w:tcW w:w="0" w:type="auto"/>
            <w:tcBorders>
              <w:top w:val="single" w:sz="4" w:space="0" w:color="auto"/>
              <w:left w:val="single" w:sz="4" w:space="0" w:color="auto"/>
              <w:bottom w:val="single" w:sz="4" w:space="0" w:color="auto"/>
              <w:right w:val="single" w:sz="4" w:space="0" w:color="auto"/>
            </w:tcBorders>
            <w:hideMark/>
          </w:tcPr>
          <w:p w14:paraId="3DC18DF9"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45705DD4"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2CC641D"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762954B2"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2AA3184B" w14:textId="77777777" w:rsidR="00BB1E63" w:rsidRPr="00BB1E63" w:rsidRDefault="00BB1E63" w:rsidP="00BB1E63">
            <w:r w:rsidRPr="00BB1E63">
              <w:t>agreed</w:t>
            </w:r>
          </w:p>
        </w:tc>
      </w:tr>
      <w:tr w:rsidR="00BB1E63" w:rsidRPr="00BB1E63" w14:paraId="2DE3627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FE69D56" w14:textId="77777777" w:rsidR="00BB1E63" w:rsidRPr="00BB1E63" w:rsidRDefault="00BB1E63" w:rsidP="00BB1E63">
            <w:r w:rsidRPr="00BB1E63">
              <w:t>C6-250446</w:t>
            </w:r>
          </w:p>
        </w:tc>
        <w:tc>
          <w:tcPr>
            <w:tcW w:w="0" w:type="auto"/>
            <w:tcBorders>
              <w:top w:val="single" w:sz="4" w:space="0" w:color="auto"/>
              <w:left w:val="single" w:sz="4" w:space="0" w:color="auto"/>
              <w:bottom w:val="single" w:sz="4" w:space="0" w:color="auto"/>
              <w:right w:val="single" w:sz="4" w:space="0" w:color="auto"/>
            </w:tcBorders>
            <w:hideMark/>
          </w:tcPr>
          <w:p w14:paraId="5D2ED9DC" w14:textId="77777777" w:rsidR="00BB1E63" w:rsidRPr="00BB1E63" w:rsidRDefault="00BB1E63" w:rsidP="00BB1E63">
            <w:r w:rsidRPr="00BB1E63">
              <w:t>Timer management negotiation - Option 1</w:t>
            </w:r>
          </w:p>
        </w:tc>
        <w:tc>
          <w:tcPr>
            <w:tcW w:w="0" w:type="auto"/>
            <w:tcBorders>
              <w:top w:val="single" w:sz="4" w:space="0" w:color="auto"/>
              <w:left w:val="single" w:sz="4" w:space="0" w:color="auto"/>
              <w:bottom w:val="single" w:sz="4" w:space="0" w:color="auto"/>
              <w:right w:val="single" w:sz="4" w:space="0" w:color="auto"/>
            </w:tcBorders>
            <w:hideMark/>
          </w:tcPr>
          <w:p w14:paraId="6968C328"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7313C77F"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58D9378A" w14:textId="77777777" w:rsidR="00BB1E63" w:rsidRPr="00BB1E63" w:rsidRDefault="00BB1E63" w:rsidP="00BB1E63">
            <w:r w:rsidRPr="00BB1E63">
              <w:t>0879</w:t>
            </w:r>
          </w:p>
        </w:tc>
        <w:tc>
          <w:tcPr>
            <w:tcW w:w="0" w:type="auto"/>
            <w:tcBorders>
              <w:top w:val="single" w:sz="4" w:space="0" w:color="auto"/>
              <w:left w:val="single" w:sz="4" w:space="0" w:color="auto"/>
              <w:bottom w:val="single" w:sz="4" w:space="0" w:color="auto"/>
              <w:right w:val="single" w:sz="4" w:space="0" w:color="auto"/>
            </w:tcBorders>
            <w:hideMark/>
          </w:tcPr>
          <w:p w14:paraId="20349242"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1BDBC1C0"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58A4991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D913BD4"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07B10A43" w14:textId="77777777" w:rsidR="00BB1E63" w:rsidRPr="00BB1E63" w:rsidRDefault="00BB1E63" w:rsidP="00BB1E63">
            <w:r w:rsidRPr="00BB1E63">
              <w:t>noted</w:t>
            </w:r>
          </w:p>
        </w:tc>
      </w:tr>
      <w:tr w:rsidR="00BB1E63" w:rsidRPr="00BB1E63" w14:paraId="19C0AA7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7444213" w14:textId="77777777" w:rsidR="00BB1E63" w:rsidRPr="00BB1E63" w:rsidRDefault="00BB1E63" w:rsidP="00BB1E63">
            <w:r w:rsidRPr="00BB1E63">
              <w:t>C6-250447</w:t>
            </w:r>
          </w:p>
        </w:tc>
        <w:tc>
          <w:tcPr>
            <w:tcW w:w="0" w:type="auto"/>
            <w:tcBorders>
              <w:top w:val="single" w:sz="4" w:space="0" w:color="auto"/>
              <w:left w:val="single" w:sz="4" w:space="0" w:color="auto"/>
              <w:bottom w:val="single" w:sz="4" w:space="0" w:color="auto"/>
              <w:right w:val="single" w:sz="4" w:space="0" w:color="auto"/>
            </w:tcBorders>
            <w:hideMark/>
          </w:tcPr>
          <w:p w14:paraId="60A78F25" w14:textId="77777777" w:rsidR="00BB1E63" w:rsidRPr="00BB1E63" w:rsidRDefault="00BB1E63" w:rsidP="00BB1E63">
            <w:r w:rsidRPr="00BB1E63">
              <w:t>Timer management negotiation - Option 2</w:t>
            </w:r>
          </w:p>
        </w:tc>
        <w:tc>
          <w:tcPr>
            <w:tcW w:w="0" w:type="auto"/>
            <w:tcBorders>
              <w:top w:val="single" w:sz="4" w:space="0" w:color="auto"/>
              <w:left w:val="single" w:sz="4" w:space="0" w:color="auto"/>
              <w:bottom w:val="single" w:sz="4" w:space="0" w:color="auto"/>
              <w:right w:val="single" w:sz="4" w:space="0" w:color="auto"/>
            </w:tcBorders>
            <w:hideMark/>
          </w:tcPr>
          <w:p w14:paraId="172B59C8"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7520113D"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6A424B37" w14:textId="77777777" w:rsidR="00BB1E63" w:rsidRPr="00BB1E63" w:rsidRDefault="00BB1E63" w:rsidP="00BB1E63">
            <w:r w:rsidRPr="00BB1E63">
              <w:t>0880</w:t>
            </w:r>
          </w:p>
        </w:tc>
        <w:tc>
          <w:tcPr>
            <w:tcW w:w="0" w:type="auto"/>
            <w:tcBorders>
              <w:top w:val="single" w:sz="4" w:space="0" w:color="auto"/>
              <w:left w:val="single" w:sz="4" w:space="0" w:color="auto"/>
              <w:bottom w:val="single" w:sz="4" w:space="0" w:color="auto"/>
              <w:right w:val="single" w:sz="4" w:space="0" w:color="auto"/>
            </w:tcBorders>
            <w:hideMark/>
          </w:tcPr>
          <w:p w14:paraId="0C4C7924"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6CD00CBA"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48533AF"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51C7AA6"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3099DD04" w14:textId="77777777" w:rsidR="00BB1E63" w:rsidRPr="00BB1E63" w:rsidRDefault="00BB1E63" w:rsidP="00BB1E63">
            <w:r w:rsidRPr="00BB1E63">
              <w:t>noted</w:t>
            </w:r>
          </w:p>
        </w:tc>
      </w:tr>
      <w:tr w:rsidR="00BB1E63" w:rsidRPr="00BB1E63" w14:paraId="7CA0F94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F5839B3" w14:textId="77777777" w:rsidR="00BB1E63" w:rsidRPr="00BB1E63" w:rsidRDefault="00BB1E63" w:rsidP="00BB1E63">
            <w:r w:rsidRPr="00BB1E63">
              <w:lastRenderedPageBreak/>
              <w:t>C6-250466</w:t>
            </w:r>
          </w:p>
        </w:tc>
        <w:tc>
          <w:tcPr>
            <w:tcW w:w="0" w:type="auto"/>
            <w:tcBorders>
              <w:top w:val="single" w:sz="4" w:space="0" w:color="auto"/>
              <w:left w:val="single" w:sz="4" w:space="0" w:color="auto"/>
              <w:bottom w:val="single" w:sz="4" w:space="0" w:color="auto"/>
              <w:right w:val="single" w:sz="4" w:space="0" w:color="auto"/>
            </w:tcBorders>
            <w:hideMark/>
          </w:tcPr>
          <w:p w14:paraId="46AA50C8"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0EE9F0CF"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3FC7FB1C"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75F926B4" w14:textId="77777777" w:rsidR="00BB1E63" w:rsidRPr="00BB1E63" w:rsidRDefault="00BB1E63" w:rsidP="00BB1E63">
            <w:r w:rsidRPr="00BB1E63">
              <w:t>0881</w:t>
            </w:r>
          </w:p>
        </w:tc>
        <w:tc>
          <w:tcPr>
            <w:tcW w:w="0" w:type="auto"/>
            <w:tcBorders>
              <w:top w:val="single" w:sz="4" w:space="0" w:color="auto"/>
              <w:left w:val="single" w:sz="4" w:space="0" w:color="auto"/>
              <w:bottom w:val="single" w:sz="4" w:space="0" w:color="auto"/>
              <w:right w:val="single" w:sz="4" w:space="0" w:color="auto"/>
            </w:tcBorders>
            <w:hideMark/>
          </w:tcPr>
          <w:p w14:paraId="724EB6CE"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0C800E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3D8B3A8"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4B70FDE9"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48C9B13B" w14:textId="77777777" w:rsidR="00BB1E63" w:rsidRPr="00BB1E63" w:rsidRDefault="00BB1E63" w:rsidP="00BB1E63">
            <w:r w:rsidRPr="00BB1E63">
              <w:t>revised</w:t>
            </w:r>
          </w:p>
        </w:tc>
      </w:tr>
      <w:tr w:rsidR="00BB1E63" w:rsidRPr="00BB1E63" w14:paraId="6C4529A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686FDC4" w14:textId="77777777" w:rsidR="00BB1E63" w:rsidRPr="00BB1E63" w:rsidRDefault="00BB1E63" w:rsidP="00BB1E63">
            <w:r w:rsidRPr="00BB1E63">
              <w:t>C6-250470</w:t>
            </w:r>
          </w:p>
        </w:tc>
        <w:tc>
          <w:tcPr>
            <w:tcW w:w="0" w:type="auto"/>
            <w:tcBorders>
              <w:top w:val="single" w:sz="4" w:space="0" w:color="auto"/>
              <w:left w:val="single" w:sz="4" w:space="0" w:color="auto"/>
              <w:bottom w:val="single" w:sz="4" w:space="0" w:color="auto"/>
              <w:right w:val="single" w:sz="4" w:space="0" w:color="auto"/>
            </w:tcBorders>
            <w:hideMark/>
          </w:tcPr>
          <w:p w14:paraId="43C2293C"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0AB4C542"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54001C03"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233F9148" w14:textId="77777777" w:rsidR="00BB1E63" w:rsidRPr="00BB1E63" w:rsidRDefault="00BB1E63" w:rsidP="00BB1E63">
            <w:r w:rsidRPr="00BB1E63">
              <w:t>0881</w:t>
            </w:r>
          </w:p>
        </w:tc>
        <w:tc>
          <w:tcPr>
            <w:tcW w:w="0" w:type="auto"/>
            <w:tcBorders>
              <w:top w:val="single" w:sz="4" w:space="0" w:color="auto"/>
              <w:left w:val="single" w:sz="4" w:space="0" w:color="auto"/>
              <w:bottom w:val="single" w:sz="4" w:space="0" w:color="auto"/>
              <w:right w:val="single" w:sz="4" w:space="0" w:color="auto"/>
            </w:tcBorders>
            <w:hideMark/>
          </w:tcPr>
          <w:p w14:paraId="58B54A1A"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3DE8A435"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0F05A26"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FBF35ED"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2584A1F0" w14:textId="77777777" w:rsidR="00BB1E63" w:rsidRPr="00BB1E63" w:rsidRDefault="00BB1E63" w:rsidP="00BB1E63">
            <w:r w:rsidRPr="00BB1E63">
              <w:t>revised</w:t>
            </w:r>
          </w:p>
        </w:tc>
      </w:tr>
      <w:tr w:rsidR="00BB1E63" w:rsidRPr="00BB1E63" w14:paraId="2F736D1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45D12F0" w14:textId="77777777" w:rsidR="00BB1E63" w:rsidRPr="00BB1E63" w:rsidRDefault="00BB1E63" w:rsidP="00BB1E63">
            <w:r w:rsidRPr="00BB1E63">
              <w:t>C6-250480</w:t>
            </w:r>
          </w:p>
        </w:tc>
        <w:tc>
          <w:tcPr>
            <w:tcW w:w="0" w:type="auto"/>
            <w:tcBorders>
              <w:top w:val="single" w:sz="4" w:space="0" w:color="auto"/>
              <w:left w:val="single" w:sz="4" w:space="0" w:color="auto"/>
              <w:bottom w:val="single" w:sz="4" w:space="0" w:color="auto"/>
              <w:right w:val="single" w:sz="4" w:space="0" w:color="auto"/>
            </w:tcBorders>
            <w:hideMark/>
          </w:tcPr>
          <w:p w14:paraId="71AC5E78"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7CB12743"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333C3757"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2823E424" w14:textId="77777777" w:rsidR="00BB1E63" w:rsidRPr="00BB1E63" w:rsidRDefault="00BB1E63" w:rsidP="00BB1E63">
            <w:r w:rsidRPr="00BB1E63">
              <w:t>0881</w:t>
            </w:r>
          </w:p>
        </w:tc>
        <w:tc>
          <w:tcPr>
            <w:tcW w:w="0" w:type="auto"/>
            <w:tcBorders>
              <w:top w:val="single" w:sz="4" w:space="0" w:color="auto"/>
              <w:left w:val="single" w:sz="4" w:space="0" w:color="auto"/>
              <w:bottom w:val="single" w:sz="4" w:space="0" w:color="auto"/>
              <w:right w:val="single" w:sz="4" w:space="0" w:color="auto"/>
            </w:tcBorders>
            <w:hideMark/>
          </w:tcPr>
          <w:p w14:paraId="03F40343"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432DCE1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F47733D"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031CB7D1"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7FC4796E" w14:textId="77777777" w:rsidR="00BB1E63" w:rsidRPr="00BB1E63" w:rsidRDefault="00BB1E63" w:rsidP="00BB1E63">
            <w:r w:rsidRPr="00BB1E63">
              <w:t>agreed</w:t>
            </w:r>
          </w:p>
        </w:tc>
      </w:tr>
      <w:tr w:rsidR="00BB1E63" w:rsidRPr="00BB1E63" w14:paraId="19CF618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A2E07EA" w14:textId="77777777" w:rsidR="00BB1E63" w:rsidRPr="00BB1E63" w:rsidRDefault="00BB1E63" w:rsidP="00BB1E63">
            <w:r w:rsidRPr="00BB1E63">
              <w:t>C6-250467</w:t>
            </w:r>
          </w:p>
        </w:tc>
        <w:tc>
          <w:tcPr>
            <w:tcW w:w="0" w:type="auto"/>
            <w:tcBorders>
              <w:top w:val="single" w:sz="4" w:space="0" w:color="auto"/>
              <w:left w:val="single" w:sz="4" w:space="0" w:color="auto"/>
              <w:bottom w:val="single" w:sz="4" w:space="0" w:color="auto"/>
              <w:right w:val="single" w:sz="4" w:space="0" w:color="auto"/>
            </w:tcBorders>
            <w:hideMark/>
          </w:tcPr>
          <w:p w14:paraId="52F28B0D" w14:textId="77777777" w:rsidR="00BB1E63" w:rsidRPr="00BB1E63" w:rsidRDefault="00BB1E63" w:rsidP="00BB1E63">
            <w:r w:rsidRPr="00BB1E63">
              <w:t>Addition of a note in clause 8.148 CAG information list related to CAG ID encoding and usage.</w:t>
            </w:r>
          </w:p>
        </w:tc>
        <w:tc>
          <w:tcPr>
            <w:tcW w:w="0" w:type="auto"/>
            <w:tcBorders>
              <w:top w:val="single" w:sz="4" w:space="0" w:color="auto"/>
              <w:left w:val="single" w:sz="4" w:space="0" w:color="auto"/>
              <w:bottom w:val="single" w:sz="4" w:space="0" w:color="auto"/>
              <w:right w:val="single" w:sz="4" w:space="0" w:color="auto"/>
            </w:tcBorders>
            <w:hideMark/>
          </w:tcPr>
          <w:p w14:paraId="3DCD530E"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08F8180E"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30BF8E01" w14:textId="77777777" w:rsidR="00BB1E63" w:rsidRPr="00BB1E63" w:rsidRDefault="00BB1E63" w:rsidP="00BB1E63">
            <w:r w:rsidRPr="00BB1E63">
              <w:t>0882</w:t>
            </w:r>
          </w:p>
        </w:tc>
        <w:tc>
          <w:tcPr>
            <w:tcW w:w="0" w:type="auto"/>
            <w:tcBorders>
              <w:top w:val="single" w:sz="4" w:space="0" w:color="auto"/>
              <w:left w:val="single" w:sz="4" w:space="0" w:color="auto"/>
              <w:bottom w:val="single" w:sz="4" w:space="0" w:color="auto"/>
              <w:right w:val="single" w:sz="4" w:space="0" w:color="auto"/>
            </w:tcBorders>
            <w:hideMark/>
          </w:tcPr>
          <w:p w14:paraId="3FB789B1"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F2A1028"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0BBACBF7" w14:textId="77777777" w:rsidR="00BB1E63" w:rsidRPr="00BB1E63" w:rsidRDefault="00BB1E63" w:rsidP="00BB1E63">
            <w:r w:rsidRPr="00BB1E63">
              <w:t>A</w:t>
            </w:r>
          </w:p>
        </w:tc>
        <w:tc>
          <w:tcPr>
            <w:tcW w:w="0" w:type="auto"/>
            <w:tcBorders>
              <w:top w:val="single" w:sz="4" w:space="0" w:color="auto"/>
              <w:left w:val="single" w:sz="4" w:space="0" w:color="auto"/>
              <w:bottom w:val="single" w:sz="4" w:space="0" w:color="auto"/>
              <w:right w:val="single" w:sz="4" w:space="0" w:color="auto"/>
            </w:tcBorders>
            <w:hideMark/>
          </w:tcPr>
          <w:p w14:paraId="182F78E8" w14:textId="77777777" w:rsidR="00BB1E63" w:rsidRPr="00BB1E63" w:rsidRDefault="00BB1E63" w:rsidP="00BB1E63">
            <w:r w:rsidRPr="00BB1E63">
              <w:t>TEI19</w:t>
            </w:r>
          </w:p>
        </w:tc>
        <w:tc>
          <w:tcPr>
            <w:tcW w:w="0" w:type="auto"/>
            <w:tcBorders>
              <w:top w:val="single" w:sz="4" w:space="0" w:color="auto"/>
              <w:left w:val="single" w:sz="4" w:space="0" w:color="auto"/>
              <w:bottom w:val="single" w:sz="4" w:space="0" w:color="auto"/>
              <w:right w:val="single" w:sz="4" w:space="0" w:color="auto"/>
            </w:tcBorders>
            <w:hideMark/>
          </w:tcPr>
          <w:p w14:paraId="703E1C44" w14:textId="77777777" w:rsidR="00BB1E63" w:rsidRPr="00BB1E63" w:rsidRDefault="00BB1E63" w:rsidP="00BB1E63">
            <w:r w:rsidRPr="00BB1E63">
              <w:t>revised</w:t>
            </w:r>
          </w:p>
        </w:tc>
      </w:tr>
      <w:tr w:rsidR="00BB1E63" w:rsidRPr="00BB1E63" w14:paraId="56B6838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3DE3A03" w14:textId="77777777" w:rsidR="00BB1E63" w:rsidRPr="00BB1E63" w:rsidRDefault="00BB1E63" w:rsidP="00BB1E63">
            <w:r w:rsidRPr="00BB1E63">
              <w:t>C6-250471</w:t>
            </w:r>
          </w:p>
        </w:tc>
        <w:tc>
          <w:tcPr>
            <w:tcW w:w="0" w:type="auto"/>
            <w:tcBorders>
              <w:top w:val="single" w:sz="4" w:space="0" w:color="auto"/>
              <w:left w:val="single" w:sz="4" w:space="0" w:color="auto"/>
              <w:bottom w:val="single" w:sz="4" w:space="0" w:color="auto"/>
              <w:right w:val="single" w:sz="4" w:space="0" w:color="auto"/>
            </w:tcBorders>
            <w:hideMark/>
          </w:tcPr>
          <w:p w14:paraId="3F644C1F" w14:textId="77777777" w:rsidR="00BB1E63" w:rsidRPr="00BB1E63" w:rsidRDefault="00BB1E63" w:rsidP="00BB1E63">
            <w:r w:rsidRPr="00BB1E63">
              <w:t>Addition of a note in clause 8.148 CAG information list related to CAG-ID encoding and usage.</w:t>
            </w:r>
          </w:p>
        </w:tc>
        <w:tc>
          <w:tcPr>
            <w:tcW w:w="0" w:type="auto"/>
            <w:tcBorders>
              <w:top w:val="single" w:sz="4" w:space="0" w:color="auto"/>
              <w:left w:val="single" w:sz="4" w:space="0" w:color="auto"/>
              <w:bottom w:val="single" w:sz="4" w:space="0" w:color="auto"/>
              <w:right w:val="single" w:sz="4" w:space="0" w:color="auto"/>
            </w:tcBorders>
            <w:hideMark/>
          </w:tcPr>
          <w:p w14:paraId="05C92299"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1040F930"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27A4635B" w14:textId="77777777" w:rsidR="00BB1E63" w:rsidRPr="00BB1E63" w:rsidRDefault="00BB1E63" w:rsidP="00BB1E63">
            <w:r w:rsidRPr="00BB1E63">
              <w:t>0882</w:t>
            </w:r>
          </w:p>
        </w:tc>
        <w:tc>
          <w:tcPr>
            <w:tcW w:w="0" w:type="auto"/>
            <w:tcBorders>
              <w:top w:val="single" w:sz="4" w:space="0" w:color="auto"/>
              <w:left w:val="single" w:sz="4" w:space="0" w:color="auto"/>
              <w:bottom w:val="single" w:sz="4" w:space="0" w:color="auto"/>
              <w:right w:val="single" w:sz="4" w:space="0" w:color="auto"/>
            </w:tcBorders>
            <w:hideMark/>
          </w:tcPr>
          <w:p w14:paraId="68846762"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3A7F05D3"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360F46B8" w14:textId="77777777" w:rsidR="00BB1E63" w:rsidRPr="00BB1E63" w:rsidRDefault="00BB1E63" w:rsidP="00BB1E63">
            <w:r w:rsidRPr="00BB1E63">
              <w:t>A</w:t>
            </w:r>
          </w:p>
        </w:tc>
        <w:tc>
          <w:tcPr>
            <w:tcW w:w="0" w:type="auto"/>
            <w:tcBorders>
              <w:top w:val="single" w:sz="4" w:space="0" w:color="auto"/>
              <w:left w:val="single" w:sz="4" w:space="0" w:color="auto"/>
              <w:bottom w:val="single" w:sz="4" w:space="0" w:color="auto"/>
              <w:right w:val="single" w:sz="4" w:space="0" w:color="auto"/>
            </w:tcBorders>
            <w:hideMark/>
          </w:tcPr>
          <w:p w14:paraId="0318DD3C"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6BEBF8D9" w14:textId="77777777" w:rsidR="00BB1E63" w:rsidRPr="00BB1E63" w:rsidRDefault="00BB1E63" w:rsidP="00BB1E63">
            <w:r w:rsidRPr="00BB1E63">
              <w:t>revised</w:t>
            </w:r>
          </w:p>
        </w:tc>
      </w:tr>
      <w:tr w:rsidR="00BB1E63" w:rsidRPr="00BB1E63" w14:paraId="1E475DA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E1F6EB" w14:textId="77777777" w:rsidR="00BB1E63" w:rsidRPr="00BB1E63" w:rsidRDefault="00BB1E63" w:rsidP="00BB1E63">
            <w:r w:rsidRPr="00BB1E63">
              <w:t>C6-250481</w:t>
            </w:r>
          </w:p>
        </w:tc>
        <w:tc>
          <w:tcPr>
            <w:tcW w:w="0" w:type="auto"/>
            <w:tcBorders>
              <w:top w:val="single" w:sz="4" w:space="0" w:color="auto"/>
              <w:left w:val="single" w:sz="4" w:space="0" w:color="auto"/>
              <w:bottom w:val="single" w:sz="4" w:space="0" w:color="auto"/>
              <w:right w:val="single" w:sz="4" w:space="0" w:color="auto"/>
            </w:tcBorders>
            <w:hideMark/>
          </w:tcPr>
          <w:p w14:paraId="21CA536A" w14:textId="77777777" w:rsidR="00BB1E63" w:rsidRPr="00BB1E63" w:rsidRDefault="00BB1E63" w:rsidP="00BB1E63">
            <w:r w:rsidRPr="00BB1E63">
              <w:t>Addition of a note in clause 8.148 CAG information list related to CAG-ID encoding and usage.</w:t>
            </w:r>
          </w:p>
        </w:tc>
        <w:tc>
          <w:tcPr>
            <w:tcW w:w="0" w:type="auto"/>
            <w:tcBorders>
              <w:top w:val="single" w:sz="4" w:space="0" w:color="auto"/>
              <w:left w:val="single" w:sz="4" w:space="0" w:color="auto"/>
              <w:bottom w:val="single" w:sz="4" w:space="0" w:color="auto"/>
              <w:right w:val="single" w:sz="4" w:space="0" w:color="auto"/>
            </w:tcBorders>
            <w:hideMark/>
          </w:tcPr>
          <w:p w14:paraId="69EECC44" w14:textId="77777777" w:rsidR="00BB1E63" w:rsidRPr="00BB1E63" w:rsidRDefault="00BB1E63" w:rsidP="00BB1E63">
            <w:r w:rsidRPr="00BB1E63">
              <w:t>Qualcomm Technologies Inc.</w:t>
            </w:r>
          </w:p>
        </w:tc>
        <w:tc>
          <w:tcPr>
            <w:tcW w:w="0" w:type="auto"/>
            <w:tcBorders>
              <w:top w:val="single" w:sz="4" w:space="0" w:color="auto"/>
              <w:left w:val="single" w:sz="4" w:space="0" w:color="auto"/>
              <w:bottom w:val="single" w:sz="4" w:space="0" w:color="auto"/>
              <w:right w:val="single" w:sz="4" w:space="0" w:color="auto"/>
            </w:tcBorders>
            <w:hideMark/>
          </w:tcPr>
          <w:p w14:paraId="091F46D7" w14:textId="77777777" w:rsidR="00BB1E63" w:rsidRPr="00BB1E63" w:rsidRDefault="00BB1E63" w:rsidP="00BB1E63">
            <w:r w:rsidRPr="00BB1E63">
              <w:t>31.111</w:t>
            </w:r>
          </w:p>
        </w:tc>
        <w:tc>
          <w:tcPr>
            <w:tcW w:w="0" w:type="auto"/>
            <w:tcBorders>
              <w:top w:val="single" w:sz="4" w:space="0" w:color="auto"/>
              <w:left w:val="single" w:sz="4" w:space="0" w:color="auto"/>
              <w:bottom w:val="single" w:sz="4" w:space="0" w:color="auto"/>
              <w:right w:val="single" w:sz="4" w:space="0" w:color="auto"/>
            </w:tcBorders>
            <w:hideMark/>
          </w:tcPr>
          <w:p w14:paraId="0FED5C6F" w14:textId="77777777" w:rsidR="00BB1E63" w:rsidRPr="00BB1E63" w:rsidRDefault="00BB1E63" w:rsidP="00BB1E63">
            <w:r w:rsidRPr="00BB1E63">
              <w:t>0882</w:t>
            </w:r>
          </w:p>
        </w:tc>
        <w:tc>
          <w:tcPr>
            <w:tcW w:w="0" w:type="auto"/>
            <w:tcBorders>
              <w:top w:val="single" w:sz="4" w:space="0" w:color="auto"/>
              <w:left w:val="single" w:sz="4" w:space="0" w:color="auto"/>
              <w:bottom w:val="single" w:sz="4" w:space="0" w:color="auto"/>
              <w:right w:val="single" w:sz="4" w:space="0" w:color="auto"/>
            </w:tcBorders>
            <w:hideMark/>
          </w:tcPr>
          <w:p w14:paraId="1FFFB5E3"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2FF19BB5" w14:textId="77777777" w:rsidR="00BB1E63" w:rsidRPr="00BB1E63" w:rsidRDefault="00BB1E63" w:rsidP="00BB1E63">
            <w:r w:rsidRPr="00BB1E63">
              <w:t>Rel-19</w:t>
            </w:r>
          </w:p>
        </w:tc>
        <w:tc>
          <w:tcPr>
            <w:tcW w:w="0" w:type="auto"/>
            <w:tcBorders>
              <w:top w:val="single" w:sz="4" w:space="0" w:color="auto"/>
              <w:left w:val="single" w:sz="4" w:space="0" w:color="auto"/>
              <w:bottom w:val="single" w:sz="4" w:space="0" w:color="auto"/>
              <w:right w:val="single" w:sz="4" w:space="0" w:color="auto"/>
            </w:tcBorders>
            <w:hideMark/>
          </w:tcPr>
          <w:p w14:paraId="62EF4B37" w14:textId="77777777" w:rsidR="00BB1E63" w:rsidRPr="00BB1E63" w:rsidRDefault="00BB1E63" w:rsidP="00BB1E63">
            <w:r w:rsidRPr="00BB1E63">
              <w:t>A</w:t>
            </w:r>
          </w:p>
        </w:tc>
        <w:tc>
          <w:tcPr>
            <w:tcW w:w="0" w:type="auto"/>
            <w:tcBorders>
              <w:top w:val="single" w:sz="4" w:space="0" w:color="auto"/>
              <w:left w:val="single" w:sz="4" w:space="0" w:color="auto"/>
              <w:bottom w:val="single" w:sz="4" w:space="0" w:color="auto"/>
              <w:right w:val="single" w:sz="4" w:space="0" w:color="auto"/>
            </w:tcBorders>
            <w:hideMark/>
          </w:tcPr>
          <w:p w14:paraId="11255C5E"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61553E64" w14:textId="77777777" w:rsidR="00BB1E63" w:rsidRPr="00BB1E63" w:rsidRDefault="00BB1E63" w:rsidP="00BB1E63">
            <w:r w:rsidRPr="00BB1E63">
              <w:t>agreed</w:t>
            </w:r>
          </w:p>
        </w:tc>
      </w:tr>
      <w:tr w:rsidR="00BB1E63" w:rsidRPr="00BB1E63" w14:paraId="2A29C11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E12CB5" w14:textId="77777777" w:rsidR="00BB1E63" w:rsidRPr="00BB1E63" w:rsidRDefault="00BB1E63" w:rsidP="00BB1E63">
            <w:r w:rsidRPr="00BB1E63">
              <w:t>C6-250419</w:t>
            </w:r>
          </w:p>
        </w:tc>
        <w:tc>
          <w:tcPr>
            <w:tcW w:w="0" w:type="auto"/>
            <w:tcBorders>
              <w:top w:val="single" w:sz="4" w:space="0" w:color="auto"/>
              <w:left w:val="single" w:sz="4" w:space="0" w:color="auto"/>
              <w:bottom w:val="single" w:sz="4" w:space="0" w:color="auto"/>
              <w:right w:val="single" w:sz="4" w:space="0" w:color="auto"/>
            </w:tcBorders>
            <w:hideMark/>
          </w:tcPr>
          <w:p w14:paraId="037CEF74" w14:textId="77777777" w:rsidR="00BB1E63" w:rsidRPr="00BB1E63" w:rsidRDefault="00BB1E63" w:rsidP="00BB1E63">
            <w:r w:rsidRPr="00BB1E63">
              <w:t>Correction to 5G NSWO TC 5.7.1 and 5.7.2</w:t>
            </w:r>
          </w:p>
        </w:tc>
        <w:tc>
          <w:tcPr>
            <w:tcW w:w="0" w:type="auto"/>
            <w:tcBorders>
              <w:top w:val="single" w:sz="4" w:space="0" w:color="auto"/>
              <w:left w:val="single" w:sz="4" w:space="0" w:color="auto"/>
              <w:bottom w:val="single" w:sz="4" w:space="0" w:color="auto"/>
              <w:right w:val="single" w:sz="4" w:space="0" w:color="auto"/>
            </w:tcBorders>
            <w:hideMark/>
          </w:tcPr>
          <w:p w14:paraId="6AFAE47E"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61CAE2F"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05531705" w14:textId="77777777" w:rsidR="00BB1E63" w:rsidRPr="00BB1E63" w:rsidRDefault="00BB1E63" w:rsidP="00BB1E63">
            <w:r w:rsidRPr="00BB1E63">
              <w:t>0593</w:t>
            </w:r>
          </w:p>
        </w:tc>
        <w:tc>
          <w:tcPr>
            <w:tcW w:w="0" w:type="auto"/>
            <w:tcBorders>
              <w:top w:val="single" w:sz="4" w:space="0" w:color="auto"/>
              <w:left w:val="single" w:sz="4" w:space="0" w:color="auto"/>
              <w:bottom w:val="single" w:sz="4" w:space="0" w:color="auto"/>
              <w:right w:val="single" w:sz="4" w:space="0" w:color="auto"/>
            </w:tcBorders>
            <w:hideMark/>
          </w:tcPr>
          <w:p w14:paraId="5FA6DB67"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1F3BEE4A"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93147A0"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5295AE8C" w14:textId="77777777" w:rsidR="00BB1E63" w:rsidRPr="00BB1E63" w:rsidRDefault="00BB1E63" w:rsidP="00BB1E63">
            <w:r w:rsidRPr="00BB1E63">
              <w:t>TEI18, UEConTest_R17</w:t>
            </w:r>
          </w:p>
        </w:tc>
        <w:tc>
          <w:tcPr>
            <w:tcW w:w="0" w:type="auto"/>
            <w:tcBorders>
              <w:top w:val="single" w:sz="4" w:space="0" w:color="auto"/>
              <w:left w:val="single" w:sz="4" w:space="0" w:color="auto"/>
              <w:bottom w:val="single" w:sz="4" w:space="0" w:color="auto"/>
              <w:right w:val="single" w:sz="4" w:space="0" w:color="auto"/>
            </w:tcBorders>
            <w:hideMark/>
          </w:tcPr>
          <w:p w14:paraId="53562080" w14:textId="77777777" w:rsidR="00BB1E63" w:rsidRPr="00BB1E63" w:rsidRDefault="00BB1E63" w:rsidP="00BB1E63">
            <w:r w:rsidRPr="00BB1E63">
              <w:t>agreed</w:t>
            </w:r>
          </w:p>
        </w:tc>
      </w:tr>
      <w:tr w:rsidR="00BB1E63" w:rsidRPr="00BB1E63" w14:paraId="00947FA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EE0789A" w14:textId="77777777" w:rsidR="00BB1E63" w:rsidRPr="00BB1E63" w:rsidRDefault="00BB1E63" w:rsidP="00BB1E63">
            <w:r w:rsidRPr="00BB1E63">
              <w:t>C6-250420</w:t>
            </w:r>
          </w:p>
        </w:tc>
        <w:tc>
          <w:tcPr>
            <w:tcW w:w="0" w:type="auto"/>
            <w:tcBorders>
              <w:top w:val="single" w:sz="4" w:space="0" w:color="auto"/>
              <w:left w:val="single" w:sz="4" w:space="0" w:color="auto"/>
              <w:bottom w:val="single" w:sz="4" w:space="0" w:color="auto"/>
              <w:right w:val="single" w:sz="4" w:space="0" w:color="auto"/>
            </w:tcBorders>
            <w:hideMark/>
          </w:tcPr>
          <w:p w14:paraId="247F741A" w14:textId="77777777" w:rsidR="00BB1E63" w:rsidRPr="00BB1E63" w:rsidRDefault="00BB1E63" w:rsidP="00BB1E63">
            <w:r w:rsidRPr="00BB1E63">
              <w:t>Move clause 4A after clause 4</w:t>
            </w:r>
          </w:p>
        </w:tc>
        <w:tc>
          <w:tcPr>
            <w:tcW w:w="0" w:type="auto"/>
            <w:tcBorders>
              <w:top w:val="single" w:sz="4" w:space="0" w:color="auto"/>
              <w:left w:val="single" w:sz="4" w:space="0" w:color="auto"/>
              <w:bottom w:val="single" w:sz="4" w:space="0" w:color="auto"/>
              <w:right w:val="single" w:sz="4" w:space="0" w:color="auto"/>
            </w:tcBorders>
            <w:hideMark/>
          </w:tcPr>
          <w:p w14:paraId="4895E036"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8C75E7F"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5380F0AC" w14:textId="77777777" w:rsidR="00BB1E63" w:rsidRPr="00BB1E63" w:rsidRDefault="00BB1E63" w:rsidP="00BB1E63">
            <w:r w:rsidRPr="00BB1E63">
              <w:t>0594</w:t>
            </w:r>
          </w:p>
        </w:tc>
        <w:tc>
          <w:tcPr>
            <w:tcW w:w="0" w:type="auto"/>
            <w:tcBorders>
              <w:top w:val="single" w:sz="4" w:space="0" w:color="auto"/>
              <w:left w:val="single" w:sz="4" w:space="0" w:color="auto"/>
              <w:bottom w:val="single" w:sz="4" w:space="0" w:color="auto"/>
              <w:right w:val="single" w:sz="4" w:space="0" w:color="auto"/>
            </w:tcBorders>
            <w:hideMark/>
          </w:tcPr>
          <w:p w14:paraId="149DDBB7"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0702BE2C"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F46446D"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15BBC40B"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5F5CA78C" w14:textId="77777777" w:rsidR="00BB1E63" w:rsidRPr="00BB1E63" w:rsidRDefault="00BB1E63" w:rsidP="00BB1E63">
            <w:r w:rsidRPr="00BB1E63">
              <w:t>agreed</w:t>
            </w:r>
          </w:p>
        </w:tc>
      </w:tr>
      <w:tr w:rsidR="00BB1E63" w:rsidRPr="00BB1E63" w14:paraId="65092A0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BF0E7D4" w14:textId="77777777" w:rsidR="00BB1E63" w:rsidRPr="00BB1E63" w:rsidRDefault="00BB1E63" w:rsidP="00BB1E63">
            <w:r w:rsidRPr="00BB1E63">
              <w:t>C6-250421</w:t>
            </w:r>
          </w:p>
        </w:tc>
        <w:tc>
          <w:tcPr>
            <w:tcW w:w="0" w:type="auto"/>
            <w:tcBorders>
              <w:top w:val="single" w:sz="4" w:space="0" w:color="auto"/>
              <w:left w:val="single" w:sz="4" w:space="0" w:color="auto"/>
              <w:bottom w:val="single" w:sz="4" w:space="0" w:color="auto"/>
              <w:right w:val="single" w:sz="4" w:space="0" w:color="auto"/>
            </w:tcBorders>
            <w:hideMark/>
          </w:tcPr>
          <w:p w14:paraId="43FA8D87" w14:textId="77777777" w:rsidR="00BB1E63" w:rsidRPr="00BB1E63" w:rsidRDefault="00BB1E63" w:rsidP="00BB1E63">
            <w:r w:rsidRPr="00BB1E63">
              <w:t>Correction to clauses for 5G Registration on 3GPP access with IMS service</w:t>
            </w:r>
          </w:p>
        </w:tc>
        <w:tc>
          <w:tcPr>
            <w:tcW w:w="0" w:type="auto"/>
            <w:tcBorders>
              <w:top w:val="single" w:sz="4" w:space="0" w:color="auto"/>
              <w:left w:val="single" w:sz="4" w:space="0" w:color="auto"/>
              <w:bottom w:val="single" w:sz="4" w:space="0" w:color="auto"/>
              <w:right w:val="single" w:sz="4" w:space="0" w:color="auto"/>
            </w:tcBorders>
            <w:hideMark/>
          </w:tcPr>
          <w:p w14:paraId="7E144D5B"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6BE889AD"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52F6A829" w14:textId="77777777" w:rsidR="00BB1E63" w:rsidRPr="00BB1E63" w:rsidRDefault="00BB1E63" w:rsidP="00BB1E63">
            <w:r w:rsidRPr="00BB1E63">
              <w:t>0595</w:t>
            </w:r>
          </w:p>
        </w:tc>
        <w:tc>
          <w:tcPr>
            <w:tcW w:w="0" w:type="auto"/>
            <w:tcBorders>
              <w:top w:val="single" w:sz="4" w:space="0" w:color="auto"/>
              <w:left w:val="single" w:sz="4" w:space="0" w:color="auto"/>
              <w:bottom w:val="single" w:sz="4" w:space="0" w:color="auto"/>
              <w:right w:val="single" w:sz="4" w:space="0" w:color="auto"/>
            </w:tcBorders>
            <w:hideMark/>
          </w:tcPr>
          <w:p w14:paraId="5B9DFF8A"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761386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7BCECFB"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5DC29CF"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5A3CAEC2" w14:textId="77777777" w:rsidR="00BB1E63" w:rsidRPr="00BB1E63" w:rsidRDefault="00BB1E63" w:rsidP="00BB1E63">
            <w:r w:rsidRPr="00BB1E63">
              <w:t>agreed</w:t>
            </w:r>
          </w:p>
        </w:tc>
      </w:tr>
      <w:tr w:rsidR="00BB1E63" w:rsidRPr="00BB1E63" w14:paraId="1087668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B9E61C7" w14:textId="77777777" w:rsidR="00BB1E63" w:rsidRPr="00BB1E63" w:rsidRDefault="00BB1E63" w:rsidP="00BB1E63">
            <w:r w:rsidRPr="00BB1E63">
              <w:t>C6-250426</w:t>
            </w:r>
          </w:p>
        </w:tc>
        <w:tc>
          <w:tcPr>
            <w:tcW w:w="0" w:type="auto"/>
            <w:tcBorders>
              <w:top w:val="single" w:sz="4" w:space="0" w:color="auto"/>
              <w:left w:val="single" w:sz="4" w:space="0" w:color="auto"/>
              <w:bottom w:val="single" w:sz="4" w:space="0" w:color="auto"/>
              <w:right w:val="single" w:sz="4" w:space="0" w:color="auto"/>
            </w:tcBorders>
            <w:hideMark/>
          </w:tcPr>
          <w:p w14:paraId="7619E635" w14:textId="77777777" w:rsidR="00BB1E63" w:rsidRPr="00BB1E63" w:rsidRDefault="00BB1E63" w:rsidP="00BB1E63">
            <w:r w:rsidRPr="00BB1E63">
              <w:t>Correction to 5G AKA TC 15.3.1 and 15.4.2</w:t>
            </w:r>
          </w:p>
        </w:tc>
        <w:tc>
          <w:tcPr>
            <w:tcW w:w="0" w:type="auto"/>
            <w:tcBorders>
              <w:top w:val="single" w:sz="4" w:space="0" w:color="auto"/>
              <w:left w:val="single" w:sz="4" w:space="0" w:color="auto"/>
              <w:bottom w:val="single" w:sz="4" w:space="0" w:color="auto"/>
              <w:right w:val="single" w:sz="4" w:space="0" w:color="auto"/>
            </w:tcBorders>
            <w:hideMark/>
          </w:tcPr>
          <w:p w14:paraId="5AA17411"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7EEE90E8"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213A013B" w14:textId="77777777" w:rsidR="00BB1E63" w:rsidRPr="00BB1E63" w:rsidRDefault="00BB1E63" w:rsidP="00BB1E63">
            <w:r w:rsidRPr="00BB1E63">
              <w:t>0596</w:t>
            </w:r>
          </w:p>
        </w:tc>
        <w:tc>
          <w:tcPr>
            <w:tcW w:w="0" w:type="auto"/>
            <w:tcBorders>
              <w:top w:val="single" w:sz="4" w:space="0" w:color="auto"/>
              <w:left w:val="single" w:sz="4" w:space="0" w:color="auto"/>
              <w:bottom w:val="single" w:sz="4" w:space="0" w:color="auto"/>
              <w:right w:val="single" w:sz="4" w:space="0" w:color="auto"/>
            </w:tcBorders>
            <w:hideMark/>
          </w:tcPr>
          <w:p w14:paraId="494DEC1B"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4D67A013"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B74D1B2"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6B9D5681"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0E0C7F96" w14:textId="77777777" w:rsidR="00BB1E63" w:rsidRPr="00BB1E63" w:rsidRDefault="00BB1E63" w:rsidP="00BB1E63">
            <w:r w:rsidRPr="00BB1E63">
              <w:t>agreed</w:t>
            </w:r>
          </w:p>
        </w:tc>
      </w:tr>
      <w:tr w:rsidR="00BB1E63" w:rsidRPr="00BB1E63" w14:paraId="1706597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575E685" w14:textId="77777777" w:rsidR="00BB1E63" w:rsidRPr="00BB1E63" w:rsidRDefault="00BB1E63" w:rsidP="00BB1E63">
            <w:r w:rsidRPr="00BB1E63">
              <w:t>C6-250427</w:t>
            </w:r>
          </w:p>
        </w:tc>
        <w:tc>
          <w:tcPr>
            <w:tcW w:w="0" w:type="auto"/>
            <w:tcBorders>
              <w:top w:val="single" w:sz="4" w:space="0" w:color="auto"/>
              <w:left w:val="single" w:sz="4" w:space="0" w:color="auto"/>
              <w:bottom w:val="single" w:sz="4" w:space="0" w:color="auto"/>
              <w:right w:val="single" w:sz="4" w:space="0" w:color="auto"/>
            </w:tcBorders>
            <w:hideMark/>
          </w:tcPr>
          <w:p w14:paraId="0719581B" w14:textId="77777777" w:rsidR="00BB1E63" w:rsidRPr="00BB1E63" w:rsidRDefault="00BB1E63" w:rsidP="00BB1E63">
            <w:r w:rsidRPr="00BB1E63">
              <w:t>Correction to 5G-AKA TC 15.2.5</w:t>
            </w:r>
          </w:p>
        </w:tc>
        <w:tc>
          <w:tcPr>
            <w:tcW w:w="0" w:type="auto"/>
            <w:tcBorders>
              <w:top w:val="single" w:sz="4" w:space="0" w:color="auto"/>
              <w:left w:val="single" w:sz="4" w:space="0" w:color="auto"/>
              <w:bottom w:val="single" w:sz="4" w:space="0" w:color="auto"/>
              <w:right w:val="single" w:sz="4" w:space="0" w:color="auto"/>
            </w:tcBorders>
            <w:hideMark/>
          </w:tcPr>
          <w:p w14:paraId="7255CAD6"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60537B70"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7DB34FBA" w14:textId="77777777" w:rsidR="00BB1E63" w:rsidRPr="00BB1E63" w:rsidRDefault="00BB1E63" w:rsidP="00BB1E63">
            <w:r w:rsidRPr="00BB1E63">
              <w:t>0597</w:t>
            </w:r>
          </w:p>
        </w:tc>
        <w:tc>
          <w:tcPr>
            <w:tcW w:w="0" w:type="auto"/>
            <w:tcBorders>
              <w:top w:val="single" w:sz="4" w:space="0" w:color="auto"/>
              <w:left w:val="single" w:sz="4" w:space="0" w:color="auto"/>
              <w:bottom w:val="single" w:sz="4" w:space="0" w:color="auto"/>
              <w:right w:val="single" w:sz="4" w:space="0" w:color="auto"/>
            </w:tcBorders>
            <w:hideMark/>
          </w:tcPr>
          <w:p w14:paraId="63067CD1"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0AEF4DA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982861D"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F5FD1D7"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5A01EDA3" w14:textId="77777777" w:rsidR="00BB1E63" w:rsidRPr="00BB1E63" w:rsidRDefault="00BB1E63" w:rsidP="00BB1E63">
            <w:r w:rsidRPr="00BB1E63">
              <w:t>agreed</w:t>
            </w:r>
          </w:p>
        </w:tc>
      </w:tr>
      <w:tr w:rsidR="00BB1E63" w:rsidRPr="00BB1E63" w14:paraId="532DAB9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9A2D623" w14:textId="77777777" w:rsidR="00BB1E63" w:rsidRPr="00BB1E63" w:rsidRDefault="00BB1E63" w:rsidP="00BB1E63">
            <w:r w:rsidRPr="00BB1E63">
              <w:t>C6-250430</w:t>
            </w:r>
          </w:p>
        </w:tc>
        <w:tc>
          <w:tcPr>
            <w:tcW w:w="0" w:type="auto"/>
            <w:tcBorders>
              <w:top w:val="single" w:sz="4" w:space="0" w:color="auto"/>
              <w:left w:val="single" w:sz="4" w:space="0" w:color="auto"/>
              <w:bottom w:val="single" w:sz="4" w:space="0" w:color="auto"/>
              <w:right w:val="single" w:sz="4" w:space="0" w:color="auto"/>
            </w:tcBorders>
            <w:hideMark/>
          </w:tcPr>
          <w:p w14:paraId="26FDE77D" w14:textId="77777777" w:rsidR="00BB1E63" w:rsidRPr="00BB1E63" w:rsidRDefault="00BB1E63" w:rsidP="00BB1E63">
            <w:r w:rsidRPr="00BB1E63">
              <w:t xml:space="preserve">Unify </w:t>
            </w:r>
            <w:proofErr w:type="spellStart"/>
            <w:r w:rsidRPr="00BB1E63">
              <w:t>ngKSI</w:t>
            </w:r>
            <w:proofErr w:type="spellEnd"/>
            <w:r w:rsidRPr="00BB1E63">
              <w:t xml:space="preserve"> in USIM test cases</w:t>
            </w:r>
          </w:p>
        </w:tc>
        <w:tc>
          <w:tcPr>
            <w:tcW w:w="0" w:type="auto"/>
            <w:tcBorders>
              <w:top w:val="single" w:sz="4" w:space="0" w:color="auto"/>
              <w:left w:val="single" w:sz="4" w:space="0" w:color="auto"/>
              <w:bottom w:val="single" w:sz="4" w:space="0" w:color="auto"/>
              <w:right w:val="single" w:sz="4" w:space="0" w:color="auto"/>
            </w:tcBorders>
            <w:hideMark/>
          </w:tcPr>
          <w:p w14:paraId="75A67A07"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0EA453A9"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512A2A46" w14:textId="77777777" w:rsidR="00BB1E63" w:rsidRPr="00BB1E63" w:rsidRDefault="00BB1E63" w:rsidP="00BB1E63">
            <w:r w:rsidRPr="00BB1E63">
              <w:t>0598</w:t>
            </w:r>
          </w:p>
        </w:tc>
        <w:tc>
          <w:tcPr>
            <w:tcW w:w="0" w:type="auto"/>
            <w:tcBorders>
              <w:top w:val="single" w:sz="4" w:space="0" w:color="auto"/>
              <w:left w:val="single" w:sz="4" w:space="0" w:color="auto"/>
              <w:bottom w:val="single" w:sz="4" w:space="0" w:color="auto"/>
              <w:right w:val="single" w:sz="4" w:space="0" w:color="auto"/>
            </w:tcBorders>
            <w:hideMark/>
          </w:tcPr>
          <w:p w14:paraId="59A49BE4"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1AFD593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4544F3A"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170190C"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347DA4F2" w14:textId="77777777" w:rsidR="00BB1E63" w:rsidRPr="00BB1E63" w:rsidRDefault="00BB1E63" w:rsidP="00BB1E63">
            <w:r w:rsidRPr="00BB1E63">
              <w:t>revised</w:t>
            </w:r>
          </w:p>
        </w:tc>
      </w:tr>
      <w:tr w:rsidR="00BB1E63" w:rsidRPr="00BB1E63" w14:paraId="1388993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A1D5564" w14:textId="77777777" w:rsidR="00BB1E63" w:rsidRPr="00BB1E63" w:rsidRDefault="00BB1E63" w:rsidP="00BB1E63">
            <w:r w:rsidRPr="00BB1E63">
              <w:t>C6-250511</w:t>
            </w:r>
          </w:p>
        </w:tc>
        <w:tc>
          <w:tcPr>
            <w:tcW w:w="0" w:type="auto"/>
            <w:tcBorders>
              <w:top w:val="single" w:sz="4" w:space="0" w:color="auto"/>
              <w:left w:val="single" w:sz="4" w:space="0" w:color="auto"/>
              <w:bottom w:val="single" w:sz="4" w:space="0" w:color="auto"/>
              <w:right w:val="single" w:sz="4" w:space="0" w:color="auto"/>
            </w:tcBorders>
            <w:hideMark/>
          </w:tcPr>
          <w:p w14:paraId="7261AF5F" w14:textId="77777777" w:rsidR="00BB1E63" w:rsidRPr="00BB1E63" w:rsidRDefault="00BB1E63" w:rsidP="00BB1E63">
            <w:r w:rsidRPr="00BB1E63">
              <w:t xml:space="preserve">Unify </w:t>
            </w:r>
            <w:proofErr w:type="spellStart"/>
            <w:r w:rsidRPr="00BB1E63">
              <w:t>ngKSI</w:t>
            </w:r>
            <w:proofErr w:type="spellEnd"/>
            <w:r w:rsidRPr="00BB1E63">
              <w:t xml:space="preserve"> in USIM test cases</w:t>
            </w:r>
          </w:p>
        </w:tc>
        <w:tc>
          <w:tcPr>
            <w:tcW w:w="0" w:type="auto"/>
            <w:tcBorders>
              <w:top w:val="single" w:sz="4" w:space="0" w:color="auto"/>
              <w:left w:val="single" w:sz="4" w:space="0" w:color="auto"/>
              <w:bottom w:val="single" w:sz="4" w:space="0" w:color="auto"/>
              <w:right w:val="single" w:sz="4" w:space="0" w:color="auto"/>
            </w:tcBorders>
            <w:hideMark/>
          </w:tcPr>
          <w:p w14:paraId="2891CBBF"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7C421827"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0EA59219" w14:textId="77777777" w:rsidR="00BB1E63" w:rsidRPr="00BB1E63" w:rsidRDefault="00BB1E63" w:rsidP="00BB1E63">
            <w:r w:rsidRPr="00BB1E63">
              <w:t>0598</w:t>
            </w:r>
          </w:p>
        </w:tc>
        <w:tc>
          <w:tcPr>
            <w:tcW w:w="0" w:type="auto"/>
            <w:tcBorders>
              <w:top w:val="single" w:sz="4" w:space="0" w:color="auto"/>
              <w:left w:val="single" w:sz="4" w:space="0" w:color="auto"/>
              <w:bottom w:val="single" w:sz="4" w:space="0" w:color="auto"/>
              <w:right w:val="single" w:sz="4" w:space="0" w:color="auto"/>
            </w:tcBorders>
            <w:hideMark/>
          </w:tcPr>
          <w:p w14:paraId="00E27B5D"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0BA34DB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2E84DE8"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75016AA6"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52654EB0" w14:textId="77777777" w:rsidR="00BB1E63" w:rsidRPr="00BB1E63" w:rsidRDefault="00BB1E63" w:rsidP="00BB1E63">
            <w:r w:rsidRPr="00BB1E63">
              <w:t>agreed</w:t>
            </w:r>
          </w:p>
        </w:tc>
      </w:tr>
      <w:tr w:rsidR="00BB1E63" w:rsidRPr="00BB1E63" w14:paraId="46BF08C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A6AC6AB" w14:textId="77777777" w:rsidR="00BB1E63" w:rsidRPr="00BB1E63" w:rsidRDefault="00BB1E63" w:rsidP="00BB1E63">
            <w:r w:rsidRPr="00BB1E63">
              <w:t>C6-250432</w:t>
            </w:r>
          </w:p>
        </w:tc>
        <w:tc>
          <w:tcPr>
            <w:tcW w:w="0" w:type="auto"/>
            <w:tcBorders>
              <w:top w:val="single" w:sz="4" w:space="0" w:color="auto"/>
              <w:left w:val="single" w:sz="4" w:space="0" w:color="auto"/>
              <w:bottom w:val="single" w:sz="4" w:space="0" w:color="auto"/>
              <w:right w:val="single" w:sz="4" w:space="0" w:color="auto"/>
            </w:tcBorders>
            <w:hideMark/>
          </w:tcPr>
          <w:p w14:paraId="6D547957" w14:textId="77777777" w:rsidR="00BB1E63" w:rsidRPr="00BB1E63" w:rsidRDefault="00BB1E63" w:rsidP="00BB1E63">
            <w:r w:rsidRPr="00BB1E63">
              <w:t>Correction of EFSOR-CMCI coding</w:t>
            </w:r>
          </w:p>
        </w:tc>
        <w:tc>
          <w:tcPr>
            <w:tcW w:w="0" w:type="auto"/>
            <w:tcBorders>
              <w:top w:val="single" w:sz="4" w:space="0" w:color="auto"/>
              <w:left w:val="single" w:sz="4" w:space="0" w:color="auto"/>
              <w:bottom w:val="single" w:sz="4" w:space="0" w:color="auto"/>
              <w:right w:val="single" w:sz="4" w:space="0" w:color="auto"/>
            </w:tcBorders>
            <w:hideMark/>
          </w:tcPr>
          <w:p w14:paraId="5CBFFC1C"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4C37A19A" w14:textId="77777777" w:rsidR="00BB1E63" w:rsidRPr="00BB1E63" w:rsidRDefault="00BB1E63" w:rsidP="00BB1E63">
            <w:r w:rsidRPr="00BB1E63">
              <w:t>31.121</w:t>
            </w:r>
          </w:p>
        </w:tc>
        <w:tc>
          <w:tcPr>
            <w:tcW w:w="0" w:type="auto"/>
            <w:tcBorders>
              <w:top w:val="single" w:sz="4" w:space="0" w:color="auto"/>
              <w:left w:val="single" w:sz="4" w:space="0" w:color="auto"/>
              <w:bottom w:val="single" w:sz="4" w:space="0" w:color="auto"/>
              <w:right w:val="single" w:sz="4" w:space="0" w:color="auto"/>
            </w:tcBorders>
            <w:hideMark/>
          </w:tcPr>
          <w:p w14:paraId="0D3F6C36" w14:textId="77777777" w:rsidR="00BB1E63" w:rsidRPr="00BB1E63" w:rsidRDefault="00BB1E63" w:rsidP="00BB1E63">
            <w:r w:rsidRPr="00BB1E63">
              <w:t>0599</w:t>
            </w:r>
          </w:p>
        </w:tc>
        <w:tc>
          <w:tcPr>
            <w:tcW w:w="0" w:type="auto"/>
            <w:tcBorders>
              <w:top w:val="single" w:sz="4" w:space="0" w:color="auto"/>
              <w:left w:val="single" w:sz="4" w:space="0" w:color="auto"/>
              <w:bottom w:val="single" w:sz="4" w:space="0" w:color="auto"/>
              <w:right w:val="single" w:sz="4" w:space="0" w:color="auto"/>
            </w:tcBorders>
            <w:hideMark/>
          </w:tcPr>
          <w:p w14:paraId="5527103C"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6A6A59D"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22C4D61"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08A157CF"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30B2644F" w14:textId="77777777" w:rsidR="00BB1E63" w:rsidRPr="00BB1E63" w:rsidRDefault="00BB1E63" w:rsidP="00BB1E63">
            <w:r w:rsidRPr="00BB1E63">
              <w:t>agreed</w:t>
            </w:r>
          </w:p>
        </w:tc>
      </w:tr>
      <w:tr w:rsidR="00BB1E63" w:rsidRPr="00BB1E63" w14:paraId="0FD3B75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9C1CC6F" w14:textId="77777777" w:rsidR="00BB1E63" w:rsidRPr="00BB1E63" w:rsidRDefault="00BB1E63" w:rsidP="00BB1E63">
            <w:r w:rsidRPr="00BB1E63">
              <w:t>C6-250433</w:t>
            </w:r>
          </w:p>
        </w:tc>
        <w:tc>
          <w:tcPr>
            <w:tcW w:w="0" w:type="auto"/>
            <w:tcBorders>
              <w:top w:val="single" w:sz="4" w:space="0" w:color="auto"/>
              <w:left w:val="single" w:sz="4" w:space="0" w:color="auto"/>
              <w:bottom w:val="single" w:sz="4" w:space="0" w:color="auto"/>
              <w:right w:val="single" w:sz="4" w:space="0" w:color="auto"/>
            </w:tcBorders>
            <w:hideMark/>
          </w:tcPr>
          <w:p w14:paraId="0ACC92FF"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652FFDDA" w14:textId="77777777" w:rsidR="00BB1E63" w:rsidRPr="00BB1E63" w:rsidRDefault="00BB1E63" w:rsidP="00BB1E63">
            <w:r w:rsidRPr="00BB1E63">
              <w:t xml:space="preserve">THALES, </w:t>
            </w:r>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7D2A7D64" w14:textId="77777777" w:rsidR="00BB1E63" w:rsidRPr="00BB1E63" w:rsidRDefault="00BB1E63" w:rsidP="00BB1E63">
            <w:r w:rsidRPr="00BB1E63">
              <w:t>31.122</w:t>
            </w:r>
          </w:p>
        </w:tc>
        <w:tc>
          <w:tcPr>
            <w:tcW w:w="0" w:type="auto"/>
            <w:tcBorders>
              <w:top w:val="single" w:sz="4" w:space="0" w:color="auto"/>
              <w:left w:val="single" w:sz="4" w:space="0" w:color="auto"/>
              <w:bottom w:val="single" w:sz="4" w:space="0" w:color="auto"/>
              <w:right w:val="single" w:sz="4" w:space="0" w:color="auto"/>
            </w:tcBorders>
            <w:hideMark/>
          </w:tcPr>
          <w:p w14:paraId="6219666E" w14:textId="77777777" w:rsidR="00BB1E63" w:rsidRPr="00BB1E63" w:rsidRDefault="00BB1E63" w:rsidP="00BB1E63">
            <w:r w:rsidRPr="00BB1E63">
              <w:t>0087</w:t>
            </w:r>
          </w:p>
        </w:tc>
        <w:tc>
          <w:tcPr>
            <w:tcW w:w="0" w:type="auto"/>
            <w:tcBorders>
              <w:top w:val="single" w:sz="4" w:space="0" w:color="auto"/>
              <w:left w:val="single" w:sz="4" w:space="0" w:color="auto"/>
              <w:bottom w:val="single" w:sz="4" w:space="0" w:color="auto"/>
              <w:right w:val="single" w:sz="4" w:space="0" w:color="auto"/>
            </w:tcBorders>
            <w:hideMark/>
          </w:tcPr>
          <w:p w14:paraId="037B629B"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F82833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CF0A395"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6C0535B"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4B4ACE28" w14:textId="77777777" w:rsidR="00BB1E63" w:rsidRPr="00BB1E63" w:rsidRDefault="00BB1E63" w:rsidP="00BB1E63">
            <w:r w:rsidRPr="00BB1E63">
              <w:t>revised</w:t>
            </w:r>
          </w:p>
        </w:tc>
      </w:tr>
      <w:tr w:rsidR="00BB1E63" w:rsidRPr="00BB1E63" w14:paraId="6408422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82E34AA" w14:textId="77777777" w:rsidR="00BB1E63" w:rsidRPr="00BB1E63" w:rsidRDefault="00BB1E63" w:rsidP="00BB1E63">
            <w:r w:rsidRPr="00BB1E63">
              <w:t>C6-250478</w:t>
            </w:r>
          </w:p>
        </w:tc>
        <w:tc>
          <w:tcPr>
            <w:tcW w:w="0" w:type="auto"/>
            <w:tcBorders>
              <w:top w:val="single" w:sz="4" w:space="0" w:color="auto"/>
              <w:left w:val="single" w:sz="4" w:space="0" w:color="auto"/>
              <w:bottom w:val="single" w:sz="4" w:space="0" w:color="auto"/>
              <w:right w:val="single" w:sz="4" w:space="0" w:color="auto"/>
            </w:tcBorders>
            <w:hideMark/>
          </w:tcPr>
          <w:p w14:paraId="2FA73B58"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3D9C73CA" w14:textId="77777777" w:rsidR="00BB1E63" w:rsidRPr="00BB1E63" w:rsidRDefault="00BB1E63" w:rsidP="00BB1E63">
            <w:r w:rsidRPr="00BB1E63">
              <w:t xml:space="preserve">THALES, </w:t>
            </w:r>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3612D789" w14:textId="77777777" w:rsidR="00BB1E63" w:rsidRPr="00BB1E63" w:rsidRDefault="00BB1E63" w:rsidP="00BB1E63">
            <w:r w:rsidRPr="00BB1E63">
              <w:t>31.122</w:t>
            </w:r>
          </w:p>
        </w:tc>
        <w:tc>
          <w:tcPr>
            <w:tcW w:w="0" w:type="auto"/>
            <w:tcBorders>
              <w:top w:val="single" w:sz="4" w:space="0" w:color="auto"/>
              <w:left w:val="single" w:sz="4" w:space="0" w:color="auto"/>
              <w:bottom w:val="single" w:sz="4" w:space="0" w:color="auto"/>
              <w:right w:val="single" w:sz="4" w:space="0" w:color="auto"/>
            </w:tcBorders>
            <w:hideMark/>
          </w:tcPr>
          <w:p w14:paraId="0BE383BB" w14:textId="77777777" w:rsidR="00BB1E63" w:rsidRPr="00BB1E63" w:rsidRDefault="00BB1E63" w:rsidP="00BB1E63">
            <w:r w:rsidRPr="00BB1E63">
              <w:t>0087</w:t>
            </w:r>
          </w:p>
        </w:tc>
        <w:tc>
          <w:tcPr>
            <w:tcW w:w="0" w:type="auto"/>
            <w:tcBorders>
              <w:top w:val="single" w:sz="4" w:space="0" w:color="auto"/>
              <w:left w:val="single" w:sz="4" w:space="0" w:color="auto"/>
              <w:bottom w:val="single" w:sz="4" w:space="0" w:color="auto"/>
              <w:right w:val="single" w:sz="4" w:space="0" w:color="auto"/>
            </w:tcBorders>
            <w:hideMark/>
          </w:tcPr>
          <w:p w14:paraId="3241520F"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0EF5DAF9"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8DE4DEA"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35FBA1C"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1A73B58A" w14:textId="77777777" w:rsidR="00BB1E63" w:rsidRPr="00BB1E63" w:rsidRDefault="00BB1E63" w:rsidP="00BB1E63">
            <w:r w:rsidRPr="00BB1E63">
              <w:t>revised</w:t>
            </w:r>
          </w:p>
        </w:tc>
      </w:tr>
      <w:tr w:rsidR="00BB1E63" w:rsidRPr="00BB1E63" w14:paraId="7DE7A27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BDEB5E6" w14:textId="77777777" w:rsidR="00BB1E63" w:rsidRPr="00BB1E63" w:rsidRDefault="00BB1E63" w:rsidP="00BB1E63">
            <w:r w:rsidRPr="00BB1E63">
              <w:lastRenderedPageBreak/>
              <w:t>C6-250509</w:t>
            </w:r>
          </w:p>
        </w:tc>
        <w:tc>
          <w:tcPr>
            <w:tcW w:w="0" w:type="auto"/>
            <w:tcBorders>
              <w:top w:val="single" w:sz="4" w:space="0" w:color="auto"/>
              <w:left w:val="single" w:sz="4" w:space="0" w:color="auto"/>
              <w:bottom w:val="single" w:sz="4" w:space="0" w:color="auto"/>
              <w:right w:val="single" w:sz="4" w:space="0" w:color="auto"/>
            </w:tcBorders>
            <w:hideMark/>
          </w:tcPr>
          <w:p w14:paraId="19F50954" w14:textId="77777777" w:rsidR="00BB1E63" w:rsidRPr="00BB1E63" w:rsidRDefault="00BB1E63" w:rsidP="00BB1E63">
            <w:r w:rsidRPr="00BB1E63">
              <w:t>Introducing new TCs for GET IDENTITY command in 5G NSWO context</w:t>
            </w:r>
          </w:p>
        </w:tc>
        <w:tc>
          <w:tcPr>
            <w:tcW w:w="0" w:type="auto"/>
            <w:tcBorders>
              <w:top w:val="single" w:sz="4" w:space="0" w:color="auto"/>
              <w:left w:val="single" w:sz="4" w:space="0" w:color="auto"/>
              <w:bottom w:val="single" w:sz="4" w:space="0" w:color="auto"/>
              <w:right w:val="single" w:sz="4" w:space="0" w:color="auto"/>
            </w:tcBorders>
            <w:hideMark/>
          </w:tcPr>
          <w:p w14:paraId="6873AE02" w14:textId="77777777" w:rsidR="00BB1E63" w:rsidRPr="00BB1E63" w:rsidRDefault="00BB1E63" w:rsidP="00BB1E63">
            <w:r w:rsidRPr="00BB1E63">
              <w:t xml:space="preserve">THALES, </w:t>
            </w:r>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38E78268" w14:textId="77777777" w:rsidR="00BB1E63" w:rsidRPr="00BB1E63" w:rsidRDefault="00BB1E63" w:rsidP="00BB1E63">
            <w:r w:rsidRPr="00BB1E63">
              <w:t>31.122</w:t>
            </w:r>
          </w:p>
        </w:tc>
        <w:tc>
          <w:tcPr>
            <w:tcW w:w="0" w:type="auto"/>
            <w:tcBorders>
              <w:top w:val="single" w:sz="4" w:space="0" w:color="auto"/>
              <w:left w:val="single" w:sz="4" w:space="0" w:color="auto"/>
              <w:bottom w:val="single" w:sz="4" w:space="0" w:color="auto"/>
              <w:right w:val="single" w:sz="4" w:space="0" w:color="auto"/>
            </w:tcBorders>
            <w:hideMark/>
          </w:tcPr>
          <w:p w14:paraId="2482970A" w14:textId="77777777" w:rsidR="00BB1E63" w:rsidRPr="00BB1E63" w:rsidRDefault="00BB1E63" w:rsidP="00BB1E63">
            <w:r w:rsidRPr="00BB1E63">
              <w:t>0087</w:t>
            </w:r>
          </w:p>
        </w:tc>
        <w:tc>
          <w:tcPr>
            <w:tcW w:w="0" w:type="auto"/>
            <w:tcBorders>
              <w:top w:val="single" w:sz="4" w:space="0" w:color="auto"/>
              <w:left w:val="single" w:sz="4" w:space="0" w:color="auto"/>
              <w:bottom w:val="single" w:sz="4" w:space="0" w:color="auto"/>
              <w:right w:val="single" w:sz="4" w:space="0" w:color="auto"/>
            </w:tcBorders>
            <w:hideMark/>
          </w:tcPr>
          <w:p w14:paraId="40E92A82"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4C1088D4"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15E116C"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0CF1F00"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24E4F069" w14:textId="77777777" w:rsidR="00BB1E63" w:rsidRPr="00BB1E63" w:rsidRDefault="00BB1E63" w:rsidP="00BB1E63">
            <w:r w:rsidRPr="00BB1E63">
              <w:t>agreed</w:t>
            </w:r>
          </w:p>
        </w:tc>
      </w:tr>
      <w:tr w:rsidR="00BB1E63" w:rsidRPr="00BB1E63" w14:paraId="6215B98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50AF05" w14:textId="77777777" w:rsidR="00BB1E63" w:rsidRPr="00BB1E63" w:rsidRDefault="00BB1E63" w:rsidP="00BB1E63">
            <w:r w:rsidRPr="00BB1E63">
              <w:t>C6-250423</w:t>
            </w:r>
          </w:p>
        </w:tc>
        <w:tc>
          <w:tcPr>
            <w:tcW w:w="0" w:type="auto"/>
            <w:tcBorders>
              <w:top w:val="single" w:sz="4" w:space="0" w:color="auto"/>
              <w:left w:val="single" w:sz="4" w:space="0" w:color="auto"/>
              <w:bottom w:val="single" w:sz="4" w:space="0" w:color="auto"/>
              <w:right w:val="single" w:sz="4" w:space="0" w:color="auto"/>
            </w:tcBorders>
            <w:hideMark/>
          </w:tcPr>
          <w:p w14:paraId="445737BF" w14:textId="77777777" w:rsidR="00BB1E63" w:rsidRPr="00BB1E63" w:rsidRDefault="00BB1E63" w:rsidP="00BB1E63">
            <w:r w:rsidRPr="00BB1E63">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61026790"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344BDC99"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5D5AB8E4" w14:textId="77777777" w:rsidR="00BB1E63" w:rsidRPr="00BB1E63" w:rsidRDefault="00BB1E63" w:rsidP="00BB1E63">
            <w:r w:rsidRPr="00BB1E63">
              <w:t>0815</w:t>
            </w:r>
          </w:p>
        </w:tc>
        <w:tc>
          <w:tcPr>
            <w:tcW w:w="0" w:type="auto"/>
            <w:tcBorders>
              <w:top w:val="single" w:sz="4" w:space="0" w:color="auto"/>
              <w:left w:val="single" w:sz="4" w:space="0" w:color="auto"/>
              <w:bottom w:val="single" w:sz="4" w:space="0" w:color="auto"/>
              <w:right w:val="single" w:sz="4" w:space="0" w:color="auto"/>
            </w:tcBorders>
            <w:hideMark/>
          </w:tcPr>
          <w:p w14:paraId="7C73DE76"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042A5AB1"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7E5FBA9"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CF4678B" w14:textId="77777777" w:rsidR="00BB1E63" w:rsidRPr="00BB1E63" w:rsidRDefault="00BB1E63" w:rsidP="00BB1E63">
            <w:proofErr w:type="spellStart"/>
            <w:r w:rsidRPr="00BB1E63">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3547F1" w14:textId="77777777" w:rsidR="00BB1E63" w:rsidRPr="00BB1E63" w:rsidRDefault="00BB1E63" w:rsidP="00BB1E63">
            <w:r w:rsidRPr="00BB1E63">
              <w:t>revised</w:t>
            </w:r>
          </w:p>
        </w:tc>
      </w:tr>
      <w:tr w:rsidR="00BB1E63" w:rsidRPr="00BB1E63" w14:paraId="39AB022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67C1742" w14:textId="77777777" w:rsidR="00BB1E63" w:rsidRPr="00BB1E63" w:rsidRDefault="00BB1E63" w:rsidP="00BB1E63">
            <w:r w:rsidRPr="00BB1E63">
              <w:t>C6-250494</w:t>
            </w:r>
          </w:p>
        </w:tc>
        <w:tc>
          <w:tcPr>
            <w:tcW w:w="0" w:type="auto"/>
            <w:tcBorders>
              <w:top w:val="single" w:sz="4" w:space="0" w:color="auto"/>
              <w:left w:val="single" w:sz="4" w:space="0" w:color="auto"/>
              <w:bottom w:val="single" w:sz="4" w:space="0" w:color="auto"/>
              <w:right w:val="single" w:sz="4" w:space="0" w:color="auto"/>
            </w:tcBorders>
            <w:hideMark/>
          </w:tcPr>
          <w:p w14:paraId="1195324B" w14:textId="77777777" w:rsidR="00BB1E63" w:rsidRPr="00BB1E63" w:rsidRDefault="00BB1E63" w:rsidP="00BB1E63">
            <w:r w:rsidRPr="00BB1E63">
              <w:t>Addition of PROVIDE LOCAL INFORMATION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23B72FB4"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45ADD8AB"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395DEE84" w14:textId="77777777" w:rsidR="00BB1E63" w:rsidRPr="00BB1E63" w:rsidRDefault="00BB1E63" w:rsidP="00BB1E63">
            <w:r w:rsidRPr="00BB1E63">
              <w:t>0815</w:t>
            </w:r>
          </w:p>
        </w:tc>
        <w:tc>
          <w:tcPr>
            <w:tcW w:w="0" w:type="auto"/>
            <w:tcBorders>
              <w:top w:val="single" w:sz="4" w:space="0" w:color="auto"/>
              <w:left w:val="single" w:sz="4" w:space="0" w:color="auto"/>
              <w:bottom w:val="single" w:sz="4" w:space="0" w:color="auto"/>
              <w:right w:val="single" w:sz="4" w:space="0" w:color="auto"/>
            </w:tcBorders>
            <w:hideMark/>
          </w:tcPr>
          <w:p w14:paraId="639401FC"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401D1E0D"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816BC14"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B3A1F8F" w14:textId="77777777" w:rsidR="00BB1E63" w:rsidRPr="00BB1E63" w:rsidRDefault="00BB1E63" w:rsidP="00BB1E63">
            <w:proofErr w:type="spellStart"/>
            <w:r w:rsidRPr="00BB1E63">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9980D" w14:textId="77777777" w:rsidR="00BB1E63" w:rsidRPr="00BB1E63" w:rsidRDefault="00BB1E63" w:rsidP="00BB1E63">
            <w:r w:rsidRPr="00BB1E63">
              <w:t>agreed</w:t>
            </w:r>
          </w:p>
        </w:tc>
      </w:tr>
      <w:tr w:rsidR="00BB1E63" w:rsidRPr="00BB1E63" w14:paraId="4720311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7EDE1F" w14:textId="77777777" w:rsidR="00BB1E63" w:rsidRPr="00BB1E63" w:rsidRDefault="00BB1E63" w:rsidP="00BB1E63">
            <w:r w:rsidRPr="00BB1E63">
              <w:t>C6-250424</w:t>
            </w:r>
          </w:p>
        </w:tc>
        <w:tc>
          <w:tcPr>
            <w:tcW w:w="0" w:type="auto"/>
            <w:tcBorders>
              <w:top w:val="single" w:sz="4" w:space="0" w:color="auto"/>
              <w:left w:val="single" w:sz="4" w:space="0" w:color="auto"/>
              <w:bottom w:val="single" w:sz="4" w:space="0" w:color="auto"/>
              <w:right w:val="single" w:sz="4" w:space="0" w:color="auto"/>
            </w:tcBorders>
            <w:hideMark/>
          </w:tcPr>
          <w:p w14:paraId="4E1C356F" w14:textId="77777777" w:rsidR="00BB1E63" w:rsidRPr="00BB1E63" w:rsidRDefault="00BB1E63" w:rsidP="00BB1E63">
            <w:r w:rsidRPr="00BB1E63">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2B3ACC00"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09B0EC54"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6366FB33" w14:textId="77777777" w:rsidR="00BB1E63" w:rsidRPr="00BB1E63" w:rsidRDefault="00BB1E63" w:rsidP="00BB1E63">
            <w:r w:rsidRPr="00BB1E63">
              <w:t>0816</w:t>
            </w:r>
          </w:p>
        </w:tc>
        <w:tc>
          <w:tcPr>
            <w:tcW w:w="0" w:type="auto"/>
            <w:tcBorders>
              <w:top w:val="single" w:sz="4" w:space="0" w:color="auto"/>
              <w:left w:val="single" w:sz="4" w:space="0" w:color="auto"/>
              <w:bottom w:val="single" w:sz="4" w:space="0" w:color="auto"/>
              <w:right w:val="single" w:sz="4" w:space="0" w:color="auto"/>
            </w:tcBorders>
            <w:hideMark/>
          </w:tcPr>
          <w:p w14:paraId="00BFC593"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80B370C"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14BAC5D"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F204B66" w14:textId="77777777" w:rsidR="00BB1E63" w:rsidRPr="00BB1E63" w:rsidRDefault="00BB1E63" w:rsidP="00BB1E63">
            <w:proofErr w:type="spellStart"/>
            <w:r w:rsidRPr="00BB1E63">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F932D6" w14:textId="77777777" w:rsidR="00BB1E63" w:rsidRPr="00BB1E63" w:rsidRDefault="00BB1E63" w:rsidP="00BB1E63">
            <w:r w:rsidRPr="00BB1E63">
              <w:t>revised</w:t>
            </w:r>
          </w:p>
        </w:tc>
      </w:tr>
      <w:tr w:rsidR="00BB1E63" w:rsidRPr="00BB1E63" w14:paraId="321CADA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907B757" w14:textId="77777777" w:rsidR="00BB1E63" w:rsidRPr="00BB1E63" w:rsidRDefault="00BB1E63" w:rsidP="00BB1E63">
            <w:r w:rsidRPr="00BB1E63">
              <w:t>C6-250495</w:t>
            </w:r>
          </w:p>
        </w:tc>
        <w:tc>
          <w:tcPr>
            <w:tcW w:w="0" w:type="auto"/>
            <w:tcBorders>
              <w:top w:val="single" w:sz="4" w:space="0" w:color="auto"/>
              <w:left w:val="single" w:sz="4" w:space="0" w:color="auto"/>
              <w:bottom w:val="single" w:sz="4" w:space="0" w:color="auto"/>
              <w:right w:val="single" w:sz="4" w:space="0" w:color="auto"/>
            </w:tcBorders>
            <w:hideMark/>
          </w:tcPr>
          <w:p w14:paraId="78114DBB" w14:textId="77777777" w:rsidR="00BB1E63" w:rsidRPr="00BB1E63" w:rsidRDefault="00BB1E63" w:rsidP="00BB1E63">
            <w:r w:rsidRPr="00BB1E63">
              <w:t>Addition of OPEN CHANNEL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4AE009ED"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0FE9A0D8"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10CC267C" w14:textId="77777777" w:rsidR="00BB1E63" w:rsidRPr="00BB1E63" w:rsidRDefault="00BB1E63" w:rsidP="00BB1E63">
            <w:r w:rsidRPr="00BB1E63">
              <w:t>0816</w:t>
            </w:r>
          </w:p>
        </w:tc>
        <w:tc>
          <w:tcPr>
            <w:tcW w:w="0" w:type="auto"/>
            <w:tcBorders>
              <w:top w:val="single" w:sz="4" w:space="0" w:color="auto"/>
              <w:left w:val="single" w:sz="4" w:space="0" w:color="auto"/>
              <w:bottom w:val="single" w:sz="4" w:space="0" w:color="auto"/>
              <w:right w:val="single" w:sz="4" w:space="0" w:color="auto"/>
            </w:tcBorders>
            <w:hideMark/>
          </w:tcPr>
          <w:p w14:paraId="02ED1660"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5C80249C"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B09564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040D2D0" w14:textId="77777777" w:rsidR="00BB1E63" w:rsidRPr="00BB1E63" w:rsidRDefault="00BB1E63" w:rsidP="00BB1E63">
            <w:proofErr w:type="spellStart"/>
            <w:r w:rsidRPr="00BB1E63">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E465A9" w14:textId="77777777" w:rsidR="00BB1E63" w:rsidRPr="00BB1E63" w:rsidRDefault="00BB1E63" w:rsidP="00BB1E63">
            <w:r w:rsidRPr="00BB1E63">
              <w:t>agreed</w:t>
            </w:r>
          </w:p>
        </w:tc>
      </w:tr>
      <w:tr w:rsidR="00BB1E63" w:rsidRPr="00BB1E63" w14:paraId="4E44DA2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13FC947" w14:textId="77777777" w:rsidR="00BB1E63" w:rsidRPr="00BB1E63" w:rsidRDefault="00BB1E63" w:rsidP="00BB1E63">
            <w:r w:rsidRPr="00BB1E63">
              <w:t>C6-250425</w:t>
            </w:r>
          </w:p>
        </w:tc>
        <w:tc>
          <w:tcPr>
            <w:tcW w:w="0" w:type="auto"/>
            <w:tcBorders>
              <w:top w:val="single" w:sz="4" w:space="0" w:color="auto"/>
              <w:left w:val="single" w:sz="4" w:space="0" w:color="auto"/>
              <w:bottom w:val="single" w:sz="4" w:space="0" w:color="auto"/>
              <w:right w:val="single" w:sz="4" w:space="0" w:color="auto"/>
            </w:tcBorders>
            <w:hideMark/>
          </w:tcPr>
          <w:p w14:paraId="571963D6" w14:textId="77777777" w:rsidR="00BB1E63" w:rsidRPr="00BB1E63" w:rsidRDefault="00BB1E63" w:rsidP="00BB1E63">
            <w:r w:rsidRPr="00BB1E63">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0417E7AE"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241FB702"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6FBC956D" w14:textId="77777777" w:rsidR="00BB1E63" w:rsidRPr="00BB1E63" w:rsidRDefault="00BB1E63" w:rsidP="00BB1E63">
            <w:r w:rsidRPr="00BB1E63">
              <w:t>0817</w:t>
            </w:r>
          </w:p>
        </w:tc>
        <w:tc>
          <w:tcPr>
            <w:tcW w:w="0" w:type="auto"/>
            <w:tcBorders>
              <w:top w:val="single" w:sz="4" w:space="0" w:color="auto"/>
              <w:left w:val="single" w:sz="4" w:space="0" w:color="auto"/>
              <w:bottom w:val="single" w:sz="4" w:space="0" w:color="auto"/>
              <w:right w:val="single" w:sz="4" w:space="0" w:color="auto"/>
            </w:tcBorders>
            <w:hideMark/>
          </w:tcPr>
          <w:p w14:paraId="30BD5E4D"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6BD7726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34DEA96"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F2D4374" w14:textId="77777777" w:rsidR="00BB1E63" w:rsidRPr="00BB1E63" w:rsidRDefault="00BB1E63" w:rsidP="00BB1E63">
            <w:proofErr w:type="spellStart"/>
            <w:r w:rsidRPr="00BB1E63">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816D25" w14:textId="77777777" w:rsidR="00BB1E63" w:rsidRPr="00BB1E63" w:rsidRDefault="00BB1E63" w:rsidP="00BB1E63">
            <w:r w:rsidRPr="00BB1E63">
              <w:t>revised</w:t>
            </w:r>
          </w:p>
        </w:tc>
      </w:tr>
      <w:tr w:rsidR="00BB1E63" w:rsidRPr="00BB1E63" w14:paraId="4352D0D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272602A" w14:textId="77777777" w:rsidR="00BB1E63" w:rsidRPr="00BB1E63" w:rsidRDefault="00BB1E63" w:rsidP="00BB1E63">
            <w:r w:rsidRPr="00BB1E63">
              <w:t>C6-250496</w:t>
            </w:r>
          </w:p>
        </w:tc>
        <w:tc>
          <w:tcPr>
            <w:tcW w:w="0" w:type="auto"/>
            <w:tcBorders>
              <w:top w:val="single" w:sz="4" w:space="0" w:color="auto"/>
              <w:left w:val="single" w:sz="4" w:space="0" w:color="auto"/>
              <w:bottom w:val="single" w:sz="4" w:space="0" w:color="auto"/>
              <w:right w:val="single" w:sz="4" w:space="0" w:color="auto"/>
            </w:tcBorders>
            <w:hideMark/>
          </w:tcPr>
          <w:p w14:paraId="38DFFC1B" w14:textId="77777777" w:rsidR="00BB1E63" w:rsidRPr="00BB1E63" w:rsidRDefault="00BB1E63" w:rsidP="00BB1E63">
            <w:r w:rsidRPr="00BB1E63">
              <w:t>Addition of Network Rejection Event test cases for IoT NTN</w:t>
            </w:r>
          </w:p>
        </w:tc>
        <w:tc>
          <w:tcPr>
            <w:tcW w:w="0" w:type="auto"/>
            <w:tcBorders>
              <w:top w:val="single" w:sz="4" w:space="0" w:color="auto"/>
              <w:left w:val="single" w:sz="4" w:space="0" w:color="auto"/>
              <w:bottom w:val="single" w:sz="4" w:space="0" w:color="auto"/>
              <w:right w:val="single" w:sz="4" w:space="0" w:color="auto"/>
            </w:tcBorders>
            <w:hideMark/>
          </w:tcPr>
          <w:p w14:paraId="03D77147"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7B215F9F"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4A5E44C2" w14:textId="77777777" w:rsidR="00BB1E63" w:rsidRPr="00BB1E63" w:rsidRDefault="00BB1E63" w:rsidP="00BB1E63">
            <w:r w:rsidRPr="00BB1E63">
              <w:t>0817</w:t>
            </w:r>
          </w:p>
        </w:tc>
        <w:tc>
          <w:tcPr>
            <w:tcW w:w="0" w:type="auto"/>
            <w:tcBorders>
              <w:top w:val="single" w:sz="4" w:space="0" w:color="auto"/>
              <w:left w:val="single" w:sz="4" w:space="0" w:color="auto"/>
              <w:bottom w:val="single" w:sz="4" w:space="0" w:color="auto"/>
              <w:right w:val="single" w:sz="4" w:space="0" w:color="auto"/>
            </w:tcBorders>
            <w:hideMark/>
          </w:tcPr>
          <w:p w14:paraId="1D8092D5"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688DAC60"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E1AC528"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40A40B0" w14:textId="77777777" w:rsidR="00BB1E63" w:rsidRPr="00BB1E63" w:rsidRDefault="00BB1E63" w:rsidP="00BB1E63">
            <w:proofErr w:type="spellStart"/>
            <w:r w:rsidRPr="00BB1E63">
              <w:t>IoT_SAT_UEConTest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605969" w14:textId="77777777" w:rsidR="00BB1E63" w:rsidRPr="00BB1E63" w:rsidRDefault="00BB1E63" w:rsidP="00BB1E63">
            <w:r w:rsidRPr="00BB1E63">
              <w:t>agreed</w:t>
            </w:r>
          </w:p>
        </w:tc>
      </w:tr>
      <w:tr w:rsidR="00BB1E63" w:rsidRPr="00BB1E63" w14:paraId="5A8A225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B22645A" w14:textId="77777777" w:rsidR="00BB1E63" w:rsidRPr="00BB1E63" w:rsidRDefault="00BB1E63" w:rsidP="00BB1E63">
            <w:r w:rsidRPr="00BB1E63">
              <w:t>C6-250431</w:t>
            </w:r>
          </w:p>
        </w:tc>
        <w:tc>
          <w:tcPr>
            <w:tcW w:w="0" w:type="auto"/>
            <w:tcBorders>
              <w:top w:val="single" w:sz="4" w:space="0" w:color="auto"/>
              <w:left w:val="single" w:sz="4" w:space="0" w:color="auto"/>
              <w:bottom w:val="single" w:sz="4" w:space="0" w:color="auto"/>
              <w:right w:val="single" w:sz="4" w:space="0" w:color="auto"/>
            </w:tcBorders>
            <w:hideMark/>
          </w:tcPr>
          <w:p w14:paraId="5170BCE4" w14:textId="77777777" w:rsidR="00BB1E63" w:rsidRPr="00BB1E63" w:rsidRDefault="00BB1E63" w:rsidP="00BB1E63">
            <w:r w:rsidRPr="00BB1E63">
              <w:t>Correction of incorrect parameters length in Refresh SOR-CMCI</w:t>
            </w:r>
          </w:p>
        </w:tc>
        <w:tc>
          <w:tcPr>
            <w:tcW w:w="0" w:type="auto"/>
            <w:tcBorders>
              <w:top w:val="single" w:sz="4" w:space="0" w:color="auto"/>
              <w:left w:val="single" w:sz="4" w:space="0" w:color="auto"/>
              <w:bottom w:val="single" w:sz="4" w:space="0" w:color="auto"/>
              <w:right w:val="single" w:sz="4" w:space="0" w:color="auto"/>
            </w:tcBorders>
            <w:hideMark/>
          </w:tcPr>
          <w:p w14:paraId="6D0B5BC1" w14:textId="77777777" w:rsidR="00BB1E63" w:rsidRPr="00BB1E63" w:rsidRDefault="00BB1E63" w:rsidP="00BB1E63">
            <w:r w:rsidRPr="00BB1E63">
              <w:t>THALES, Huawei</w:t>
            </w:r>
          </w:p>
        </w:tc>
        <w:tc>
          <w:tcPr>
            <w:tcW w:w="0" w:type="auto"/>
            <w:tcBorders>
              <w:top w:val="single" w:sz="4" w:space="0" w:color="auto"/>
              <w:left w:val="single" w:sz="4" w:space="0" w:color="auto"/>
              <w:bottom w:val="single" w:sz="4" w:space="0" w:color="auto"/>
              <w:right w:val="single" w:sz="4" w:space="0" w:color="auto"/>
            </w:tcBorders>
            <w:hideMark/>
          </w:tcPr>
          <w:p w14:paraId="67CBEEA7"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158F5A1B" w14:textId="77777777" w:rsidR="00BB1E63" w:rsidRPr="00BB1E63" w:rsidRDefault="00BB1E63" w:rsidP="00BB1E63">
            <w:r w:rsidRPr="00BB1E63">
              <w:t>0818</w:t>
            </w:r>
          </w:p>
        </w:tc>
        <w:tc>
          <w:tcPr>
            <w:tcW w:w="0" w:type="auto"/>
            <w:tcBorders>
              <w:top w:val="single" w:sz="4" w:space="0" w:color="auto"/>
              <w:left w:val="single" w:sz="4" w:space="0" w:color="auto"/>
              <w:bottom w:val="single" w:sz="4" w:space="0" w:color="auto"/>
              <w:right w:val="single" w:sz="4" w:space="0" w:color="auto"/>
            </w:tcBorders>
            <w:hideMark/>
          </w:tcPr>
          <w:p w14:paraId="378084B1"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86F4DB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10485DF"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65909E8A"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781F0EDD" w14:textId="77777777" w:rsidR="00BB1E63" w:rsidRPr="00BB1E63" w:rsidRDefault="00BB1E63" w:rsidP="00BB1E63">
            <w:r w:rsidRPr="00BB1E63">
              <w:t>agreed</w:t>
            </w:r>
          </w:p>
        </w:tc>
      </w:tr>
      <w:tr w:rsidR="00BB1E63" w:rsidRPr="00BB1E63" w14:paraId="7D1FC82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054D075" w14:textId="77777777" w:rsidR="00BB1E63" w:rsidRPr="00BB1E63" w:rsidRDefault="00BB1E63" w:rsidP="00BB1E63">
            <w:r w:rsidRPr="00BB1E63">
              <w:t>C6-250434</w:t>
            </w:r>
          </w:p>
        </w:tc>
        <w:tc>
          <w:tcPr>
            <w:tcW w:w="0" w:type="auto"/>
            <w:tcBorders>
              <w:top w:val="single" w:sz="4" w:space="0" w:color="auto"/>
              <w:left w:val="single" w:sz="4" w:space="0" w:color="auto"/>
              <w:bottom w:val="single" w:sz="4" w:space="0" w:color="auto"/>
              <w:right w:val="single" w:sz="4" w:space="0" w:color="auto"/>
            </w:tcBorders>
            <w:hideMark/>
          </w:tcPr>
          <w:p w14:paraId="50CDD259" w14:textId="77777777" w:rsidR="00BB1E63" w:rsidRPr="00BB1E63" w:rsidRDefault="00BB1E63" w:rsidP="00BB1E63">
            <w:r w:rsidRPr="00BB1E63">
              <w:t>Test Cases Steering of Roaming via DL NAS TRANSPORT long message secured packet AES protected passed to USIM</w:t>
            </w:r>
          </w:p>
        </w:tc>
        <w:tc>
          <w:tcPr>
            <w:tcW w:w="0" w:type="auto"/>
            <w:tcBorders>
              <w:top w:val="single" w:sz="4" w:space="0" w:color="auto"/>
              <w:left w:val="single" w:sz="4" w:space="0" w:color="auto"/>
              <w:bottom w:val="single" w:sz="4" w:space="0" w:color="auto"/>
              <w:right w:val="single" w:sz="4" w:space="0" w:color="auto"/>
            </w:tcBorders>
            <w:hideMark/>
          </w:tcPr>
          <w:p w14:paraId="030B82DE"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6BA83B0A"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2FEDD7E9" w14:textId="77777777" w:rsidR="00BB1E63" w:rsidRPr="00BB1E63" w:rsidRDefault="00BB1E63" w:rsidP="00BB1E63">
            <w:r w:rsidRPr="00BB1E63">
              <w:t>0819</w:t>
            </w:r>
          </w:p>
        </w:tc>
        <w:tc>
          <w:tcPr>
            <w:tcW w:w="0" w:type="auto"/>
            <w:tcBorders>
              <w:top w:val="single" w:sz="4" w:space="0" w:color="auto"/>
              <w:left w:val="single" w:sz="4" w:space="0" w:color="auto"/>
              <w:bottom w:val="single" w:sz="4" w:space="0" w:color="auto"/>
              <w:right w:val="single" w:sz="4" w:space="0" w:color="auto"/>
            </w:tcBorders>
            <w:hideMark/>
          </w:tcPr>
          <w:p w14:paraId="5280D7FD"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33EAF6A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805342A"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AAF24BE"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0C218609" w14:textId="77777777" w:rsidR="00BB1E63" w:rsidRPr="00BB1E63" w:rsidRDefault="00BB1E63" w:rsidP="00BB1E63">
            <w:r w:rsidRPr="00BB1E63">
              <w:t>withdrawn</w:t>
            </w:r>
          </w:p>
        </w:tc>
      </w:tr>
      <w:tr w:rsidR="00BB1E63" w:rsidRPr="00BB1E63" w14:paraId="79DD35F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74E8BE9" w14:textId="77777777" w:rsidR="00BB1E63" w:rsidRPr="00BB1E63" w:rsidRDefault="00BB1E63" w:rsidP="00BB1E63">
            <w:r w:rsidRPr="00BB1E63">
              <w:t>C6-250435</w:t>
            </w:r>
          </w:p>
        </w:tc>
        <w:tc>
          <w:tcPr>
            <w:tcW w:w="0" w:type="auto"/>
            <w:tcBorders>
              <w:top w:val="single" w:sz="4" w:space="0" w:color="auto"/>
              <w:left w:val="single" w:sz="4" w:space="0" w:color="auto"/>
              <w:bottom w:val="single" w:sz="4" w:space="0" w:color="auto"/>
              <w:right w:val="single" w:sz="4" w:space="0" w:color="auto"/>
            </w:tcBorders>
            <w:hideMark/>
          </w:tcPr>
          <w:p w14:paraId="2B5A3A58" w14:textId="77777777" w:rsidR="00BB1E63" w:rsidRPr="00BB1E63" w:rsidRDefault="00BB1E63" w:rsidP="00BB1E63">
            <w:r w:rsidRPr="00BB1E63">
              <w:t>Correction of the Applicability for 27.22.4.26.8 test cases</w:t>
            </w:r>
          </w:p>
        </w:tc>
        <w:tc>
          <w:tcPr>
            <w:tcW w:w="0" w:type="auto"/>
            <w:tcBorders>
              <w:top w:val="single" w:sz="4" w:space="0" w:color="auto"/>
              <w:left w:val="single" w:sz="4" w:space="0" w:color="auto"/>
              <w:bottom w:val="single" w:sz="4" w:space="0" w:color="auto"/>
              <w:right w:val="single" w:sz="4" w:space="0" w:color="auto"/>
            </w:tcBorders>
            <w:hideMark/>
          </w:tcPr>
          <w:p w14:paraId="3F7D0D7F"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3B7B9E93"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107F344A" w14:textId="77777777" w:rsidR="00BB1E63" w:rsidRPr="00BB1E63" w:rsidRDefault="00BB1E63" w:rsidP="00BB1E63">
            <w:r w:rsidRPr="00BB1E63">
              <w:t>0820</w:t>
            </w:r>
          </w:p>
        </w:tc>
        <w:tc>
          <w:tcPr>
            <w:tcW w:w="0" w:type="auto"/>
            <w:tcBorders>
              <w:top w:val="single" w:sz="4" w:space="0" w:color="auto"/>
              <w:left w:val="single" w:sz="4" w:space="0" w:color="auto"/>
              <w:bottom w:val="single" w:sz="4" w:space="0" w:color="auto"/>
              <w:right w:val="single" w:sz="4" w:space="0" w:color="auto"/>
            </w:tcBorders>
            <w:hideMark/>
          </w:tcPr>
          <w:p w14:paraId="7B05A7E9"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3079C38"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600CC82"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17B291F6"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38965239" w14:textId="77777777" w:rsidR="00BB1E63" w:rsidRPr="00BB1E63" w:rsidRDefault="00BB1E63" w:rsidP="00BB1E63">
            <w:r w:rsidRPr="00BB1E63">
              <w:t>noted</w:t>
            </w:r>
          </w:p>
        </w:tc>
      </w:tr>
      <w:tr w:rsidR="00BB1E63" w:rsidRPr="00BB1E63" w14:paraId="66E1307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66C15BB" w14:textId="77777777" w:rsidR="00BB1E63" w:rsidRPr="00BB1E63" w:rsidRDefault="00BB1E63" w:rsidP="00BB1E63">
            <w:r w:rsidRPr="00BB1E63">
              <w:t>C6-250437</w:t>
            </w:r>
          </w:p>
        </w:tc>
        <w:tc>
          <w:tcPr>
            <w:tcW w:w="0" w:type="auto"/>
            <w:tcBorders>
              <w:top w:val="single" w:sz="4" w:space="0" w:color="auto"/>
              <w:left w:val="single" w:sz="4" w:space="0" w:color="auto"/>
              <w:bottom w:val="single" w:sz="4" w:space="0" w:color="auto"/>
              <w:right w:val="single" w:sz="4" w:space="0" w:color="auto"/>
            </w:tcBorders>
            <w:hideMark/>
          </w:tcPr>
          <w:p w14:paraId="6B8A680B" w14:textId="77777777" w:rsidR="00BB1E63" w:rsidRPr="00BB1E63" w:rsidRDefault="00BB1E63" w:rsidP="00BB1E63">
            <w:r w:rsidRPr="00BB1E63">
              <w:t>Correction of Annex B</w:t>
            </w:r>
          </w:p>
        </w:tc>
        <w:tc>
          <w:tcPr>
            <w:tcW w:w="0" w:type="auto"/>
            <w:tcBorders>
              <w:top w:val="single" w:sz="4" w:space="0" w:color="auto"/>
              <w:left w:val="single" w:sz="4" w:space="0" w:color="auto"/>
              <w:bottom w:val="single" w:sz="4" w:space="0" w:color="auto"/>
              <w:right w:val="single" w:sz="4" w:space="0" w:color="auto"/>
            </w:tcBorders>
            <w:hideMark/>
          </w:tcPr>
          <w:p w14:paraId="37C66848"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519B566A"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4F4F0C8E" w14:textId="77777777" w:rsidR="00BB1E63" w:rsidRPr="00BB1E63" w:rsidRDefault="00BB1E63" w:rsidP="00BB1E63">
            <w:r w:rsidRPr="00BB1E63">
              <w:t>0821</w:t>
            </w:r>
          </w:p>
        </w:tc>
        <w:tc>
          <w:tcPr>
            <w:tcW w:w="0" w:type="auto"/>
            <w:tcBorders>
              <w:top w:val="single" w:sz="4" w:space="0" w:color="auto"/>
              <w:left w:val="single" w:sz="4" w:space="0" w:color="auto"/>
              <w:bottom w:val="single" w:sz="4" w:space="0" w:color="auto"/>
              <w:right w:val="single" w:sz="4" w:space="0" w:color="auto"/>
            </w:tcBorders>
            <w:hideMark/>
          </w:tcPr>
          <w:p w14:paraId="26A17A94"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1BE85530"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B18C89C"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40D4EF06"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43E297AA" w14:textId="77777777" w:rsidR="00BB1E63" w:rsidRPr="00BB1E63" w:rsidRDefault="00BB1E63" w:rsidP="00BB1E63">
            <w:r w:rsidRPr="00BB1E63">
              <w:t>agreed</w:t>
            </w:r>
          </w:p>
        </w:tc>
      </w:tr>
      <w:tr w:rsidR="00BB1E63" w:rsidRPr="00BB1E63" w14:paraId="6F978B6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80D5205" w14:textId="77777777" w:rsidR="00BB1E63" w:rsidRPr="00BB1E63" w:rsidRDefault="00BB1E63" w:rsidP="00BB1E63">
            <w:r w:rsidRPr="00BB1E63">
              <w:t>C6-250463</w:t>
            </w:r>
          </w:p>
        </w:tc>
        <w:tc>
          <w:tcPr>
            <w:tcW w:w="0" w:type="auto"/>
            <w:tcBorders>
              <w:top w:val="single" w:sz="4" w:space="0" w:color="auto"/>
              <w:left w:val="single" w:sz="4" w:space="0" w:color="auto"/>
              <w:bottom w:val="single" w:sz="4" w:space="0" w:color="auto"/>
              <w:right w:val="single" w:sz="4" w:space="0" w:color="auto"/>
            </w:tcBorders>
            <w:hideMark/>
          </w:tcPr>
          <w:p w14:paraId="62106F44" w14:textId="77777777" w:rsidR="00BB1E63" w:rsidRPr="00BB1E63" w:rsidRDefault="00BB1E63" w:rsidP="00BB1E63">
            <w:r w:rsidRPr="00BB1E63">
              <w:t>Correction to the TC 27.22.4.7.3; PROACTIVE COMMAND: REFRESH 3.7.2</w:t>
            </w:r>
          </w:p>
        </w:tc>
        <w:tc>
          <w:tcPr>
            <w:tcW w:w="0" w:type="auto"/>
            <w:tcBorders>
              <w:top w:val="single" w:sz="4" w:space="0" w:color="auto"/>
              <w:left w:val="single" w:sz="4" w:space="0" w:color="auto"/>
              <w:bottom w:val="single" w:sz="4" w:space="0" w:color="auto"/>
              <w:right w:val="single" w:sz="4" w:space="0" w:color="auto"/>
            </w:tcBorders>
            <w:hideMark/>
          </w:tcPr>
          <w:p w14:paraId="2B8981A9" w14:textId="77777777" w:rsidR="00BB1E63" w:rsidRPr="00BB1E63" w:rsidRDefault="00BB1E63" w:rsidP="00BB1E63">
            <w:r w:rsidRPr="00BB1E63">
              <w:t xml:space="preserve">Huawei, </w:t>
            </w:r>
            <w:proofErr w:type="spellStart"/>
            <w:r w:rsidRPr="00BB1E63">
              <w:t>HiSilicon</w:t>
            </w:r>
            <w:proofErr w:type="spellEnd"/>
            <w:r w:rsidRPr="00BB1E63">
              <w:t xml:space="preserve"> /Christian</w:t>
            </w:r>
          </w:p>
        </w:tc>
        <w:tc>
          <w:tcPr>
            <w:tcW w:w="0" w:type="auto"/>
            <w:tcBorders>
              <w:top w:val="single" w:sz="4" w:space="0" w:color="auto"/>
              <w:left w:val="single" w:sz="4" w:space="0" w:color="auto"/>
              <w:bottom w:val="single" w:sz="4" w:space="0" w:color="auto"/>
              <w:right w:val="single" w:sz="4" w:space="0" w:color="auto"/>
            </w:tcBorders>
            <w:hideMark/>
          </w:tcPr>
          <w:p w14:paraId="553FF0D5"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1106FD50" w14:textId="77777777" w:rsidR="00BB1E63" w:rsidRPr="00BB1E63" w:rsidRDefault="00BB1E63" w:rsidP="00BB1E63">
            <w:r w:rsidRPr="00BB1E63">
              <w:t>0822</w:t>
            </w:r>
          </w:p>
        </w:tc>
        <w:tc>
          <w:tcPr>
            <w:tcW w:w="0" w:type="auto"/>
            <w:tcBorders>
              <w:top w:val="single" w:sz="4" w:space="0" w:color="auto"/>
              <w:left w:val="single" w:sz="4" w:space="0" w:color="auto"/>
              <w:bottom w:val="single" w:sz="4" w:space="0" w:color="auto"/>
              <w:right w:val="single" w:sz="4" w:space="0" w:color="auto"/>
            </w:tcBorders>
            <w:hideMark/>
          </w:tcPr>
          <w:p w14:paraId="5430A90C"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69D21A08"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C3D9B98"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2286E545"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2C1653BF" w14:textId="77777777" w:rsidR="00BB1E63" w:rsidRPr="00BB1E63" w:rsidRDefault="00BB1E63" w:rsidP="00BB1E63">
            <w:r w:rsidRPr="00BB1E63">
              <w:t>agreed</w:t>
            </w:r>
          </w:p>
        </w:tc>
      </w:tr>
      <w:tr w:rsidR="00BB1E63" w:rsidRPr="00BB1E63" w14:paraId="12FDDB8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3CB86B2" w14:textId="77777777" w:rsidR="00BB1E63" w:rsidRPr="00BB1E63" w:rsidRDefault="00BB1E63" w:rsidP="00BB1E63">
            <w:r w:rsidRPr="00BB1E63">
              <w:t>C6-250464</w:t>
            </w:r>
          </w:p>
        </w:tc>
        <w:tc>
          <w:tcPr>
            <w:tcW w:w="0" w:type="auto"/>
            <w:tcBorders>
              <w:top w:val="single" w:sz="4" w:space="0" w:color="auto"/>
              <w:left w:val="single" w:sz="4" w:space="0" w:color="auto"/>
              <w:bottom w:val="single" w:sz="4" w:space="0" w:color="auto"/>
              <w:right w:val="single" w:sz="4" w:space="0" w:color="auto"/>
            </w:tcBorders>
            <w:hideMark/>
          </w:tcPr>
          <w:p w14:paraId="51FB2ECF" w14:textId="77777777" w:rsidR="00BB1E63" w:rsidRPr="00BB1E63" w:rsidRDefault="00BB1E63" w:rsidP="00BB1E63">
            <w:r w:rsidRPr="00BB1E63">
              <w:t>Correction to the TC 27.22.4.15; Expected Sequence 1.30</w:t>
            </w:r>
          </w:p>
        </w:tc>
        <w:tc>
          <w:tcPr>
            <w:tcW w:w="0" w:type="auto"/>
            <w:tcBorders>
              <w:top w:val="single" w:sz="4" w:space="0" w:color="auto"/>
              <w:left w:val="single" w:sz="4" w:space="0" w:color="auto"/>
              <w:bottom w:val="single" w:sz="4" w:space="0" w:color="auto"/>
              <w:right w:val="single" w:sz="4" w:space="0" w:color="auto"/>
            </w:tcBorders>
            <w:hideMark/>
          </w:tcPr>
          <w:p w14:paraId="2C3F945E" w14:textId="77777777" w:rsidR="00BB1E63" w:rsidRPr="00BB1E63" w:rsidRDefault="00BB1E63" w:rsidP="00BB1E63">
            <w:r w:rsidRPr="00BB1E63">
              <w:t xml:space="preserve">Huawei, </w:t>
            </w:r>
            <w:proofErr w:type="spellStart"/>
            <w:r w:rsidRPr="00BB1E63">
              <w:t>HiSilicon</w:t>
            </w:r>
            <w:proofErr w:type="spellEnd"/>
            <w:r w:rsidRPr="00BB1E63">
              <w:t xml:space="preserve"> /Christian</w:t>
            </w:r>
          </w:p>
        </w:tc>
        <w:tc>
          <w:tcPr>
            <w:tcW w:w="0" w:type="auto"/>
            <w:tcBorders>
              <w:top w:val="single" w:sz="4" w:space="0" w:color="auto"/>
              <w:left w:val="single" w:sz="4" w:space="0" w:color="auto"/>
              <w:bottom w:val="single" w:sz="4" w:space="0" w:color="auto"/>
              <w:right w:val="single" w:sz="4" w:space="0" w:color="auto"/>
            </w:tcBorders>
            <w:hideMark/>
          </w:tcPr>
          <w:p w14:paraId="1E2B9379" w14:textId="77777777" w:rsidR="00BB1E63" w:rsidRPr="00BB1E63" w:rsidRDefault="00BB1E63" w:rsidP="00BB1E63">
            <w:r w:rsidRPr="00BB1E63">
              <w:t>31.124</w:t>
            </w:r>
          </w:p>
        </w:tc>
        <w:tc>
          <w:tcPr>
            <w:tcW w:w="0" w:type="auto"/>
            <w:tcBorders>
              <w:top w:val="single" w:sz="4" w:space="0" w:color="auto"/>
              <w:left w:val="single" w:sz="4" w:space="0" w:color="auto"/>
              <w:bottom w:val="single" w:sz="4" w:space="0" w:color="auto"/>
              <w:right w:val="single" w:sz="4" w:space="0" w:color="auto"/>
            </w:tcBorders>
            <w:hideMark/>
          </w:tcPr>
          <w:p w14:paraId="08C53AB7" w14:textId="77777777" w:rsidR="00BB1E63" w:rsidRPr="00BB1E63" w:rsidRDefault="00BB1E63" w:rsidP="00BB1E63">
            <w:r w:rsidRPr="00BB1E63">
              <w:t>0823</w:t>
            </w:r>
          </w:p>
        </w:tc>
        <w:tc>
          <w:tcPr>
            <w:tcW w:w="0" w:type="auto"/>
            <w:tcBorders>
              <w:top w:val="single" w:sz="4" w:space="0" w:color="auto"/>
              <w:left w:val="single" w:sz="4" w:space="0" w:color="auto"/>
              <w:bottom w:val="single" w:sz="4" w:space="0" w:color="auto"/>
              <w:right w:val="single" w:sz="4" w:space="0" w:color="auto"/>
            </w:tcBorders>
            <w:hideMark/>
          </w:tcPr>
          <w:p w14:paraId="116A22F9"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FCC6F8B"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0DFED1B"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997F4D5"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159868EC" w14:textId="77777777" w:rsidR="00BB1E63" w:rsidRPr="00BB1E63" w:rsidRDefault="00BB1E63" w:rsidP="00BB1E63">
            <w:r w:rsidRPr="00BB1E63">
              <w:t>agreed</w:t>
            </w:r>
          </w:p>
        </w:tc>
      </w:tr>
      <w:tr w:rsidR="00BB1E63" w:rsidRPr="00BB1E63" w14:paraId="620F75D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FDBDA48" w14:textId="77777777" w:rsidR="00BB1E63" w:rsidRPr="00BB1E63" w:rsidRDefault="00BB1E63" w:rsidP="00BB1E63">
            <w:r w:rsidRPr="00BB1E63">
              <w:t>C6-250422</w:t>
            </w:r>
          </w:p>
        </w:tc>
        <w:tc>
          <w:tcPr>
            <w:tcW w:w="0" w:type="auto"/>
            <w:tcBorders>
              <w:top w:val="single" w:sz="4" w:space="0" w:color="auto"/>
              <w:left w:val="single" w:sz="4" w:space="0" w:color="auto"/>
              <w:bottom w:val="single" w:sz="4" w:space="0" w:color="auto"/>
              <w:right w:val="single" w:sz="4" w:space="0" w:color="auto"/>
            </w:tcBorders>
            <w:hideMark/>
          </w:tcPr>
          <w:p w14:paraId="2051C8E3" w14:textId="77777777" w:rsidR="00BB1E63" w:rsidRPr="00BB1E63" w:rsidRDefault="00BB1E63" w:rsidP="00BB1E63">
            <w:r w:rsidRPr="00BB1E63">
              <w:t>Correction to SUCI calculation TC 5.3.17</w:t>
            </w:r>
          </w:p>
        </w:tc>
        <w:tc>
          <w:tcPr>
            <w:tcW w:w="0" w:type="auto"/>
            <w:tcBorders>
              <w:top w:val="single" w:sz="4" w:space="0" w:color="auto"/>
              <w:left w:val="single" w:sz="4" w:space="0" w:color="auto"/>
              <w:bottom w:val="single" w:sz="4" w:space="0" w:color="auto"/>
              <w:right w:val="single" w:sz="4" w:space="0" w:color="auto"/>
            </w:tcBorders>
            <w:hideMark/>
          </w:tcPr>
          <w:p w14:paraId="7C945FF0"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63317239"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7AF7CE3E" w14:textId="77777777" w:rsidR="00BB1E63" w:rsidRPr="00BB1E63" w:rsidRDefault="00BB1E63" w:rsidP="00BB1E63">
            <w:r w:rsidRPr="00BB1E63">
              <w:t>0028</w:t>
            </w:r>
          </w:p>
        </w:tc>
        <w:tc>
          <w:tcPr>
            <w:tcW w:w="0" w:type="auto"/>
            <w:tcBorders>
              <w:top w:val="single" w:sz="4" w:space="0" w:color="auto"/>
              <w:left w:val="single" w:sz="4" w:space="0" w:color="auto"/>
              <w:bottom w:val="single" w:sz="4" w:space="0" w:color="auto"/>
              <w:right w:val="single" w:sz="4" w:space="0" w:color="auto"/>
            </w:tcBorders>
            <w:hideMark/>
          </w:tcPr>
          <w:p w14:paraId="0FB0230D"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33D6D61"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69A2345"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3247B973"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04A25124" w14:textId="77777777" w:rsidR="00BB1E63" w:rsidRPr="00BB1E63" w:rsidRDefault="00BB1E63" w:rsidP="00BB1E63">
            <w:r w:rsidRPr="00BB1E63">
              <w:t>agreed</w:t>
            </w:r>
          </w:p>
        </w:tc>
      </w:tr>
      <w:tr w:rsidR="00BB1E63" w:rsidRPr="00BB1E63" w14:paraId="2731BDD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627C56C" w14:textId="77777777" w:rsidR="00BB1E63" w:rsidRPr="00BB1E63" w:rsidRDefault="00BB1E63" w:rsidP="00BB1E63">
            <w:r w:rsidRPr="00BB1E63">
              <w:t>C6-250428</w:t>
            </w:r>
          </w:p>
        </w:tc>
        <w:tc>
          <w:tcPr>
            <w:tcW w:w="0" w:type="auto"/>
            <w:tcBorders>
              <w:top w:val="single" w:sz="4" w:space="0" w:color="auto"/>
              <w:left w:val="single" w:sz="4" w:space="0" w:color="auto"/>
              <w:bottom w:val="single" w:sz="4" w:space="0" w:color="auto"/>
              <w:right w:val="single" w:sz="4" w:space="0" w:color="auto"/>
            </w:tcBorders>
            <w:hideMark/>
          </w:tcPr>
          <w:p w14:paraId="3ECD6254" w14:textId="77777777" w:rsidR="00BB1E63" w:rsidRPr="00BB1E63" w:rsidRDefault="00BB1E63" w:rsidP="00BB1E63">
            <w:r w:rsidRPr="00BB1E63">
              <w:t>Correction to SUCI calculation TC 5.3.12</w:t>
            </w:r>
          </w:p>
        </w:tc>
        <w:tc>
          <w:tcPr>
            <w:tcW w:w="0" w:type="auto"/>
            <w:tcBorders>
              <w:top w:val="single" w:sz="4" w:space="0" w:color="auto"/>
              <w:left w:val="single" w:sz="4" w:space="0" w:color="auto"/>
              <w:bottom w:val="single" w:sz="4" w:space="0" w:color="auto"/>
              <w:right w:val="single" w:sz="4" w:space="0" w:color="auto"/>
            </w:tcBorders>
            <w:hideMark/>
          </w:tcPr>
          <w:p w14:paraId="6841FCCA"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468BCE23"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7C6FFF1C" w14:textId="77777777" w:rsidR="00BB1E63" w:rsidRPr="00BB1E63" w:rsidRDefault="00BB1E63" w:rsidP="00BB1E63">
            <w:r w:rsidRPr="00BB1E63">
              <w:t>0029</w:t>
            </w:r>
          </w:p>
        </w:tc>
        <w:tc>
          <w:tcPr>
            <w:tcW w:w="0" w:type="auto"/>
            <w:tcBorders>
              <w:top w:val="single" w:sz="4" w:space="0" w:color="auto"/>
              <w:left w:val="single" w:sz="4" w:space="0" w:color="auto"/>
              <w:bottom w:val="single" w:sz="4" w:space="0" w:color="auto"/>
              <w:right w:val="single" w:sz="4" w:space="0" w:color="auto"/>
            </w:tcBorders>
            <w:hideMark/>
          </w:tcPr>
          <w:p w14:paraId="6F9AD2AD"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1911A48"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6A9F121"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509468F0"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688A92E1" w14:textId="77777777" w:rsidR="00BB1E63" w:rsidRPr="00BB1E63" w:rsidRDefault="00BB1E63" w:rsidP="00BB1E63">
            <w:r w:rsidRPr="00BB1E63">
              <w:t>agreed</w:t>
            </w:r>
          </w:p>
        </w:tc>
      </w:tr>
      <w:tr w:rsidR="00BB1E63" w:rsidRPr="00BB1E63" w14:paraId="2AEC559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4BF356" w14:textId="77777777" w:rsidR="00BB1E63" w:rsidRPr="00BB1E63" w:rsidRDefault="00BB1E63" w:rsidP="00BB1E63">
            <w:r w:rsidRPr="00BB1E63">
              <w:t>C6-250429</w:t>
            </w:r>
          </w:p>
        </w:tc>
        <w:tc>
          <w:tcPr>
            <w:tcW w:w="0" w:type="auto"/>
            <w:tcBorders>
              <w:top w:val="single" w:sz="4" w:space="0" w:color="auto"/>
              <w:left w:val="single" w:sz="4" w:space="0" w:color="auto"/>
              <w:bottom w:val="single" w:sz="4" w:space="0" w:color="auto"/>
              <w:right w:val="single" w:sz="4" w:space="0" w:color="auto"/>
            </w:tcBorders>
            <w:hideMark/>
          </w:tcPr>
          <w:p w14:paraId="0EC3001D" w14:textId="77777777" w:rsidR="00BB1E63" w:rsidRPr="00BB1E63" w:rsidRDefault="00BB1E63" w:rsidP="00BB1E63">
            <w:r w:rsidRPr="00BB1E63">
              <w:t>Correction to UE identification TC 5.3.9</w:t>
            </w:r>
          </w:p>
        </w:tc>
        <w:tc>
          <w:tcPr>
            <w:tcW w:w="0" w:type="auto"/>
            <w:tcBorders>
              <w:top w:val="single" w:sz="4" w:space="0" w:color="auto"/>
              <w:left w:val="single" w:sz="4" w:space="0" w:color="auto"/>
              <w:bottom w:val="single" w:sz="4" w:space="0" w:color="auto"/>
              <w:right w:val="single" w:sz="4" w:space="0" w:color="auto"/>
            </w:tcBorders>
            <w:hideMark/>
          </w:tcPr>
          <w:p w14:paraId="69E81227" w14:textId="77777777" w:rsidR="00BB1E63" w:rsidRPr="00BB1E63" w:rsidRDefault="00BB1E63" w:rsidP="00BB1E63">
            <w:r w:rsidRPr="00BB1E63">
              <w:t>MediaTek Inc.</w:t>
            </w:r>
          </w:p>
        </w:tc>
        <w:tc>
          <w:tcPr>
            <w:tcW w:w="0" w:type="auto"/>
            <w:tcBorders>
              <w:top w:val="single" w:sz="4" w:space="0" w:color="auto"/>
              <w:left w:val="single" w:sz="4" w:space="0" w:color="auto"/>
              <w:bottom w:val="single" w:sz="4" w:space="0" w:color="auto"/>
              <w:right w:val="single" w:sz="4" w:space="0" w:color="auto"/>
            </w:tcBorders>
            <w:hideMark/>
          </w:tcPr>
          <w:p w14:paraId="070D5629"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25AF1D44" w14:textId="77777777" w:rsidR="00BB1E63" w:rsidRPr="00BB1E63" w:rsidRDefault="00BB1E63" w:rsidP="00BB1E63">
            <w:r w:rsidRPr="00BB1E63">
              <w:t>0030</w:t>
            </w:r>
          </w:p>
        </w:tc>
        <w:tc>
          <w:tcPr>
            <w:tcW w:w="0" w:type="auto"/>
            <w:tcBorders>
              <w:top w:val="single" w:sz="4" w:space="0" w:color="auto"/>
              <w:left w:val="single" w:sz="4" w:space="0" w:color="auto"/>
              <w:bottom w:val="single" w:sz="4" w:space="0" w:color="auto"/>
              <w:right w:val="single" w:sz="4" w:space="0" w:color="auto"/>
            </w:tcBorders>
            <w:hideMark/>
          </w:tcPr>
          <w:p w14:paraId="4A028049"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D004E6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FCCB61C"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1B733135"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2D337A6C" w14:textId="77777777" w:rsidR="00BB1E63" w:rsidRPr="00BB1E63" w:rsidRDefault="00BB1E63" w:rsidP="00BB1E63">
            <w:r w:rsidRPr="00BB1E63">
              <w:t>agreed</w:t>
            </w:r>
          </w:p>
        </w:tc>
      </w:tr>
      <w:tr w:rsidR="00BB1E63" w:rsidRPr="00BB1E63" w14:paraId="3F4999B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79CE304" w14:textId="77777777" w:rsidR="00BB1E63" w:rsidRPr="00BB1E63" w:rsidRDefault="00BB1E63" w:rsidP="00BB1E63">
            <w:r w:rsidRPr="00BB1E63">
              <w:lastRenderedPageBreak/>
              <w:t>C6-250436</w:t>
            </w:r>
          </w:p>
        </w:tc>
        <w:tc>
          <w:tcPr>
            <w:tcW w:w="0" w:type="auto"/>
            <w:tcBorders>
              <w:top w:val="single" w:sz="4" w:space="0" w:color="auto"/>
              <w:left w:val="single" w:sz="4" w:space="0" w:color="auto"/>
              <w:bottom w:val="single" w:sz="4" w:space="0" w:color="auto"/>
              <w:right w:val="single" w:sz="4" w:space="0" w:color="auto"/>
            </w:tcBorders>
            <w:hideMark/>
          </w:tcPr>
          <w:p w14:paraId="68BDE3C5"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57D7FC2B"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13F1E447"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41CF256D" w14:textId="77777777" w:rsidR="00BB1E63" w:rsidRPr="00BB1E63" w:rsidRDefault="00BB1E63" w:rsidP="00BB1E63">
            <w:r w:rsidRPr="00BB1E63">
              <w:t>0031</w:t>
            </w:r>
          </w:p>
        </w:tc>
        <w:tc>
          <w:tcPr>
            <w:tcW w:w="0" w:type="auto"/>
            <w:tcBorders>
              <w:top w:val="single" w:sz="4" w:space="0" w:color="auto"/>
              <w:left w:val="single" w:sz="4" w:space="0" w:color="auto"/>
              <w:bottom w:val="single" w:sz="4" w:space="0" w:color="auto"/>
              <w:right w:val="single" w:sz="4" w:space="0" w:color="auto"/>
            </w:tcBorders>
            <w:hideMark/>
          </w:tcPr>
          <w:p w14:paraId="42DB91D3"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C763393"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DA58C21" w14:textId="77777777" w:rsidR="00BB1E63" w:rsidRPr="00BB1E63" w:rsidRDefault="00BB1E63" w:rsidP="00BB1E63">
            <w:r w:rsidRPr="00BB1E63">
              <w:t>D</w:t>
            </w:r>
          </w:p>
        </w:tc>
        <w:tc>
          <w:tcPr>
            <w:tcW w:w="0" w:type="auto"/>
            <w:tcBorders>
              <w:top w:val="single" w:sz="4" w:space="0" w:color="auto"/>
              <w:left w:val="single" w:sz="4" w:space="0" w:color="auto"/>
              <w:bottom w:val="single" w:sz="4" w:space="0" w:color="auto"/>
              <w:right w:val="single" w:sz="4" w:space="0" w:color="auto"/>
            </w:tcBorders>
            <w:hideMark/>
          </w:tcPr>
          <w:p w14:paraId="32FDC666"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4CB10CEC" w14:textId="77777777" w:rsidR="00BB1E63" w:rsidRPr="00BB1E63" w:rsidRDefault="00BB1E63" w:rsidP="00BB1E63">
            <w:r w:rsidRPr="00BB1E63">
              <w:t>revised</w:t>
            </w:r>
          </w:p>
        </w:tc>
      </w:tr>
      <w:tr w:rsidR="00BB1E63" w:rsidRPr="00BB1E63" w14:paraId="6F066C9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59AF579" w14:textId="77777777" w:rsidR="00BB1E63" w:rsidRPr="00BB1E63" w:rsidRDefault="00BB1E63" w:rsidP="00BB1E63">
            <w:r w:rsidRPr="00BB1E63">
              <w:t>C6-250479</w:t>
            </w:r>
          </w:p>
        </w:tc>
        <w:tc>
          <w:tcPr>
            <w:tcW w:w="0" w:type="auto"/>
            <w:tcBorders>
              <w:top w:val="single" w:sz="4" w:space="0" w:color="auto"/>
              <w:left w:val="single" w:sz="4" w:space="0" w:color="auto"/>
              <w:bottom w:val="single" w:sz="4" w:space="0" w:color="auto"/>
              <w:right w:val="single" w:sz="4" w:space="0" w:color="auto"/>
            </w:tcBorders>
            <w:hideMark/>
          </w:tcPr>
          <w:p w14:paraId="24C7DD54"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2282A61A"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092AEAF9"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4E84F66C" w14:textId="77777777" w:rsidR="00BB1E63" w:rsidRPr="00BB1E63" w:rsidRDefault="00BB1E63" w:rsidP="00BB1E63">
            <w:r w:rsidRPr="00BB1E63">
              <w:t>0031</w:t>
            </w:r>
          </w:p>
        </w:tc>
        <w:tc>
          <w:tcPr>
            <w:tcW w:w="0" w:type="auto"/>
            <w:tcBorders>
              <w:top w:val="single" w:sz="4" w:space="0" w:color="auto"/>
              <w:left w:val="single" w:sz="4" w:space="0" w:color="auto"/>
              <w:bottom w:val="single" w:sz="4" w:space="0" w:color="auto"/>
              <w:right w:val="single" w:sz="4" w:space="0" w:color="auto"/>
            </w:tcBorders>
            <w:hideMark/>
          </w:tcPr>
          <w:p w14:paraId="5DEE6E44"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1F090929"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8B1374C" w14:textId="77777777" w:rsidR="00BB1E63" w:rsidRPr="00BB1E63" w:rsidRDefault="00BB1E63" w:rsidP="00BB1E63">
            <w:r w:rsidRPr="00BB1E63">
              <w:t>D</w:t>
            </w:r>
          </w:p>
        </w:tc>
        <w:tc>
          <w:tcPr>
            <w:tcW w:w="0" w:type="auto"/>
            <w:tcBorders>
              <w:top w:val="single" w:sz="4" w:space="0" w:color="auto"/>
              <w:left w:val="single" w:sz="4" w:space="0" w:color="auto"/>
              <w:bottom w:val="single" w:sz="4" w:space="0" w:color="auto"/>
              <w:right w:val="single" w:sz="4" w:space="0" w:color="auto"/>
            </w:tcBorders>
            <w:hideMark/>
          </w:tcPr>
          <w:p w14:paraId="01A32A71"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6B9FDDA1" w14:textId="77777777" w:rsidR="00BB1E63" w:rsidRPr="00BB1E63" w:rsidRDefault="00BB1E63" w:rsidP="00BB1E63">
            <w:r w:rsidRPr="00BB1E63">
              <w:t>revised</w:t>
            </w:r>
          </w:p>
        </w:tc>
      </w:tr>
      <w:tr w:rsidR="00BB1E63" w:rsidRPr="00BB1E63" w14:paraId="3EA8A42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481A377" w14:textId="77777777" w:rsidR="00BB1E63" w:rsidRPr="00BB1E63" w:rsidRDefault="00BB1E63" w:rsidP="00BB1E63">
            <w:r w:rsidRPr="00BB1E63">
              <w:t>C6-250510</w:t>
            </w:r>
          </w:p>
        </w:tc>
        <w:tc>
          <w:tcPr>
            <w:tcW w:w="0" w:type="auto"/>
            <w:tcBorders>
              <w:top w:val="single" w:sz="4" w:space="0" w:color="auto"/>
              <w:left w:val="single" w:sz="4" w:space="0" w:color="auto"/>
              <w:bottom w:val="single" w:sz="4" w:space="0" w:color="auto"/>
              <w:right w:val="single" w:sz="4" w:space="0" w:color="auto"/>
            </w:tcBorders>
            <w:hideMark/>
          </w:tcPr>
          <w:p w14:paraId="5C6903BD" w14:textId="77777777" w:rsidR="00BB1E63" w:rsidRPr="00BB1E63" w:rsidRDefault="00BB1E63" w:rsidP="00BB1E63">
            <w:r w:rsidRPr="00BB1E63">
              <w:t xml:space="preserve">Clarification of Coding Conventions </w:t>
            </w:r>
          </w:p>
        </w:tc>
        <w:tc>
          <w:tcPr>
            <w:tcW w:w="0" w:type="auto"/>
            <w:tcBorders>
              <w:top w:val="single" w:sz="4" w:space="0" w:color="auto"/>
              <w:left w:val="single" w:sz="4" w:space="0" w:color="auto"/>
              <w:bottom w:val="single" w:sz="4" w:space="0" w:color="auto"/>
              <w:right w:val="single" w:sz="4" w:space="0" w:color="auto"/>
            </w:tcBorders>
            <w:hideMark/>
          </w:tcPr>
          <w:p w14:paraId="43C15EFF"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6C6647B5"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2AD9DA40" w14:textId="77777777" w:rsidR="00BB1E63" w:rsidRPr="00BB1E63" w:rsidRDefault="00BB1E63" w:rsidP="00BB1E63">
            <w:r w:rsidRPr="00BB1E63">
              <w:t>0031</w:t>
            </w:r>
          </w:p>
        </w:tc>
        <w:tc>
          <w:tcPr>
            <w:tcW w:w="0" w:type="auto"/>
            <w:tcBorders>
              <w:top w:val="single" w:sz="4" w:space="0" w:color="auto"/>
              <w:left w:val="single" w:sz="4" w:space="0" w:color="auto"/>
              <w:bottom w:val="single" w:sz="4" w:space="0" w:color="auto"/>
              <w:right w:val="single" w:sz="4" w:space="0" w:color="auto"/>
            </w:tcBorders>
            <w:hideMark/>
          </w:tcPr>
          <w:p w14:paraId="02968785"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63D9AA9E"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0735D2C" w14:textId="77777777" w:rsidR="00BB1E63" w:rsidRPr="00BB1E63" w:rsidRDefault="00BB1E63" w:rsidP="00BB1E63">
            <w:r w:rsidRPr="00BB1E63">
              <w:t>D</w:t>
            </w:r>
          </w:p>
        </w:tc>
        <w:tc>
          <w:tcPr>
            <w:tcW w:w="0" w:type="auto"/>
            <w:tcBorders>
              <w:top w:val="single" w:sz="4" w:space="0" w:color="auto"/>
              <w:left w:val="single" w:sz="4" w:space="0" w:color="auto"/>
              <w:bottom w:val="single" w:sz="4" w:space="0" w:color="auto"/>
              <w:right w:val="single" w:sz="4" w:space="0" w:color="auto"/>
            </w:tcBorders>
            <w:hideMark/>
          </w:tcPr>
          <w:p w14:paraId="54CA2F6F" w14:textId="77777777" w:rsidR="00BB1E63" w:rsidRPr="00BB1E63" w:rsidRDefault="00BB1E63" w:rsidP="00BB1E63">
            <w:r w:rsidRPr="00BB1E63">
              <w:t>TEI18</w:t>
            </w:r>
          </w:p>
        </w:tc>
        <w:tc>
          <w:tcPr>
            <w:tcW w:w="0" w:type="auto"/>
            <w:tcBorders>
              <w:top w:val="single" w:sz="4" w:space="0" w:color="auto"/>
              <w:left w:val="single" w:sz="4" w:space="0" w:color="auto"/>
              <w:bottom w:val="single" w:sz="4" w:space="0" w:color="auto"/>
              <w:right w:val="single" w:sz="4" w:space="0" w:color="auto"/>
            </w:tcBorders>
            <w:hideMark/>
          </w:tcPr>
          <w:p w14:paraId="6B8A95FB" w14:textId="77777777" w:rsidR="00BB1E63" w:rsidRPr="00BB1E63" w:rsidRDefault="00BB1E63" w:rsidP="00BB1E63">
            <w:r w:rsidRPr="00BB1E63">
              <w:t>agreed</w:t>
            </w:r>
          </w:p>
        </w:tc>
      </w:tr>
      <w:tr w:rsidR="00BB1E63" w:rsidRPr="00BB1E63" w14:paraId="67C3006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6AE9AF9" w14:textId="77777777" w:rsidR="00BB1E63" w:rsidRPr="00BB1E63" w:rsidRDefault="00BB1E63" w:rsidP="00BB1E63">
            <w:r w:rsidRPr="00BB1E63">
              <w:t>C6-250442</w:t>
            </w:r>
          </w:p>
        </w:tc>
        <w:tc>
          <w:tcPr>
            <w:tcW w:w="0" w:type="auto"/>
            <w:tcBorders>
              <w:top w:val="single" w:sz="4" w:space="0" w:color="auto"/>
              <w:left w:val="single" w:sz="4" w:space="0" w:color="auto"/>
              <w:bottom w:val="single" w:sz="4" w:space="0" w:color="auto"/>
              <w:right w:val="single" w:sz="4" w:space="0" w:color="auto"/>
            </w:tcBorders>
            <w:hideMark/>
          </w:tcPr>
          <w:p w14:paraId="537C39BE"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5FC00E74"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65F76F93"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608048C5" w14:textId="77777777" w:rsidR="00BB1E63" w:rsidRPr="00BB1E63" w:rsidRDefault="00BB1E63" w:rsidP="00BB1E63">
            <w:r w:rsidRPr="00BB1E63">
              <w:t>0032</w:t>
            </w:r>
          </w:p>
        </w:tc>
        <w:tc>
          <w:tcPr>
            <w:tcW w:w="0" w:type="auto"/>
            <w:tcBorders>
              <w:top w:val="single" w:sz="4" w:space="0" w:color="auto"/>
              <w:left w:val="single" w:sz="4" w:space="0" w:color="auto"/>
              <w:bottom w:val="single" w:sz="4" w:space="0" w:color="auto"/>
              <w:right w:val="single" w:sz="4" w:space="0" w:color="auto"/>
            </w:tcBorders>
            <w:hideMark/>
          </w:tcPr>
          <w:p w14:paraId="34749CC3"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8AEAD98"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046885E"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0CEA6A93"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18073683" w14:textId="77777777" w:rsidR="00BB1E63" w:rsidRPr="00BB1E63" w:rsidRDefault="00BB1E63" w:rsidP="00BB1E63">
            <w:r w:rsidRPr="00BB1E63">
              <w:t>revised</w:t>
            </w:r>
          </w:p>
        </w:tc>
      </w:tr>
      <w:tr w:rsidR="00BB1E63" w:rsidRPr="00BB1E63" w14:paraId="048FDD9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EF34DD4" w14:textId="77777777" w:rsidR="00BB1E63" w:rsidRPr="00BB1E63" w:rsidRDefault="00BB1E63" w:rsidP="00BB1E63">
            <w:r w:rsidRPr="00BB1E63">
              <w:t>C6-250499</w:t>
            </w:r>
          </w:p>
        </w:tc>
        <w:tc>
          <w:tcPr>
            <w:tcW w:w="0" w:type="auto"/>
            <w:tcBorders>
              <w:top w:val="single" w:sz="4" w:space="0" w:color="auto"/>
              <w:left w:val="single" w:sz="4" w:space="0" w:color="auto"/>
              <w:bottom w:val="single" w:sz="4" w:space="0" w:color="auto"/>
              <w:right w:val="single" w:sz="4" w:space="0" w:color="auto"/>
            </w:tcBorders>
            <w:hideMark/>
          </w:tcPr>
          <w:p w14:paraId="16FD92C3"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18F40707"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64BE5642"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74FFFD16" w14:textId="77777777" w:rsidR="00BB1E63" w:rsidRPr="00BB1E63" w:rsidRDefault="00BB1E63" w:rsidP="00BB1E63">
            <w:r w:rsidRPr="00BB1E63">
              <w:t>0032</w:t>
            </w:r>
          </w:p>
        </w:tc>
        <w:tc>
          <w:tcPr>
            <w:tcW w:w="0" w:type="auto"/>
            <w:tcBorders>
              <w:top w:val="single" w:sz="4" w:space="0" w:color="auto"/>
              <w:left w:val="single" w:sz="4" w:space="0" w:color="auto"/>
              <w:bottom w:val="single" w:sz="4" w:space="0" w:color="auto"/>
              <w:right w:val="single" w:sz="4" w:space="0" w:color="auto"/>
            </w:tcBorders>
            <w:hideMark/>
          </w:tcPr>
          <w:p w14:paraId="1B9D3067"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7856992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D3FA200"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7D36B2A3"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367012D9" w14:textId="77777777" w:rsidR="00BB1E63" w:rsidRPr="00BB1E63" w:rsidRDefault="00BB1E63" w:rsidP="00BB1E63">
            <w:r w:rsidRPr="00BB1E63">
              <w:t>revised</w:t>
            </w:r>
          </w:p>
        </w:tc>
      </w:tr>
      <w:tr w:rsidR="00BB1E63" w:rsidRPr="00BB1E63" w14:paraId="084DFB2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E34734D" w14:textId="77777777" w:rsidR="00BB1E63" w:rsidRPr="00BB1E63" w:rsidRDefault="00BB1E63" w:rsidP="00BB1E63">
            <w:r w:rsidRPr="00BB1E63">
              <w:t>C6-250513</w:t>
            </w:r>
          </w:p>
        </w:tc>
        <w:tc>
          <w:tcPr>
            <w:tcW w:w="0" w:type="auto"/>
            <w:tcBorders>
              <w:top w:val="single" w:sz="4" w:space="0" w:color="auto"/>
              <w:left w:val="single" w:sz="4" w:space="0" w:color="auto"/>
              <w:bottom w:val="single" w:sz="4" w:space="0" w:color="auto"/>
              <w:right w:val="single" w:sz="4" w:space="0" w:color="auto"/>
            </w:tcBorders>
            <w:hideMark/>
          </w:tcPr>
          <w:p w14:paraId="5D38001A" w14:textId="77777777" w:rsidR="00BB1E63" w:rsidRPr="00BB1E63" w:rsidRDefault="00BB1E63" w:rsidP="00BB1E63">
            <w:r w:rsidRPr="00BB1E63">
              <w:t>Missing figure in Clause D.1</w:t>
            </w:r>
          </w:p>
        </w:tc>
        <w:tc>
          <w:tcPr>
            <w:tcW w:w="0" w:type="auto"/>
            <w:tcBorders>
              <w:top w:val="single" w:sz="4" w:space="0" w:color="auto"/>
              <w:left w:val="single" w:sz="4" w:space="0" w:color="auto"/>
              <w:bottom w:val="single" w:sz="4" w:space="0" w:color="auto"/>
              <w:right w:val="single" w:sz="4" w:space="0" w:color="auto"/>
            </w:tcBorders>
            <w:hideMark/>
          </w:tcPr>
          <w:p w14:paraId="4868C8F3" w14:textId="77777777" w:rsidR="00BB1E63" w:rsidRPr="00705B7E" w:rsidRDefault="00BB1E63" w:rsidP="00BB1E63">
            <w:pPr>
              <w:rPr>
                <w:lang w:val="de-DE"/>
              </w:rPr>
            </w:pPr>
            <w:r w:rsidRPr="00705B7E">
              <w:rPr>
                <w:lang w:val="de-DE"/>
              </w:rPr>
              <w:t>Apple AB Denmark, Comprion GmbH</w:t>
            </w:r>
          </w:p>
        </w:tc>
        <w:tc>
          <w:tcPr>
            <w:tcW w:w="0" w:type="auto"/>
            <w:tcBorders>
              <w:top w:val="single" w:sz="4" w:space="0" w:color="auto"/>
              <w:left w:val="single" w:sz="4" w:space="0" w:color="auto"/>
              <w:bottom w:val="single" w:sz="4" w:space="0" w:color="auto"/>
              <w:right w:val="single" w:sz="4" w:space="0" w:color="auto"/>
            </w:tcBorders>
            <w:hideMark/>
          </w:tcPr>
          <w:p w14:paraId="76F1F481" w14:textId="77777777" w:rsidR="00BB1E63" w:rsidRPr="00BB1E63" w:rsidRDefault="00BB1E63" w:rsidP="00BB1E63">
            <w:r w:rsidRPr="00BB1E63">
              <w:t>31.127</w:t>
            </w:r>
          </w:p>
        </w:tc>
        <w:tc>
          <w:tcPr>
            <w:tcW w:w="0" w:type="auto"/>
            <w:tcBorders>
              <w:top w:val="single" w:sz="4" w:space="0" w:color="auto"/>
              <w:left w:val="single" w:sz="4" w:space="0" w:color="auto"/>
              <w:bottom w:val="single" w:sz="4" w:space="0" w:color="auto"/>
              <w:right w:val="single" w:sz="4" w:space="0" w:color="auto"/>
            </w:tcBorders>
            <w:hideMark/>
          </w:tcPr>
          <w:p w14:paraId="3B3DFE16" w14:textId="77777777" w:rsidR="00BB1E63" w:rsidRPr="00BB1E63" w:rsidRDefault="00BB1E63" w:rsidP="00BB1E63">
            <w:r w:rsidRPr="00BB1E63">
              <w:t>0032</w:t>
            </w:r>
          </w:p>
        </w:tc>
        <w:tc>
          <w:tcPr>
            <w:tcW w:w="0" w:type="auto"/>
            <w:tcBorders>
              <w:top w:val="single" w:sz="4" w:space="0" w:color="auto"/>
              <w:left w:val="single" w:sz="4" w:space="0" w:color="auto"/>
              <w:bottom w:val="single" w:sz="4" w:space="0" w:color="auto"/>
              <w:right w:val="single" w:sz="4" w:space="0" w:color="auto"/>
            </w:tcBorders>
            <w:hideMark/>
          </w:tcPr>
          <w:p w14:paraId="54496A55"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1F811EA4"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781324D" w14:textId="77777777" w:rsidR="00BB1E63" w:rsidRPr="00BB1E63" w:rsidRDefault="00BB1E63" w:rsidP="00BB1E63">
            <w:r w:rsidRPr="00BB1E63">
              <w:t>F</w:t>
            </w:r>
          </w:p>
        </w:tc>
        <w:tc>
          <w:tcPr>
            <w:tcW w:w="0" w:type="auto"/>
            <w:tcBorders>
              <w:top w:val="single" w:sz="4" w:space="0" w:color="auto"/>
              <w:left w:val="single" w:sz="4" w:space="0" w:color="auto"/>
              <w:bottom w:val="single" w:sz="4" w:space="0" w:color="auto"/>
              <w:right w:val="single" w:sz="4" w:space="0" w:color="auto"/>
            </w:tcBorders>
            <w:hideMark/>
          </w:tcPr>
          <w:p w14:paraId="72737AB4" w14:textId="77777777" w:rsidR="00BB1E63" w:rsidRPr="00BB1E63" w:rsidRDefault="00BB1E63" w:rsidP="00BB1E63">
            <w:r w:rsidRPr="00BB1E63">
              <w:t>UEConTest_R18</w:t>
            </w:r>
          </w:p>
        </w:tc>
        <w:tc>
          <w:tcPr>
            <w:tcW w:w="0" w:type="auto"/>
            <w:tcBorders>
              <w:top w:val="single" w:sz="4" w:space="0" w:color="auto"/>
              <w:left w:val="single" w:sz="4" w:space="0" w:color="auto"/>
              <w:bottom w:val="single" w:sz="4" w:space="0" w:color="auto"/>
              <w:right w:val="single" w:sz="4" w:space="0" w:color="auto"/>
            </w:tcBorders>
            <w:hideMark/>
          </w:tcPr>
          <w:p w14:paraId="53373736" w14:textId="77777777" w:rsidR="00BB1E63" w:rsidRPr="00BB1E63" w:rsidRDefault="00BB1E63" w:rsidP="00BB1E63">
            <w:r w:rsidRPr="00BB1E63">
              <w:t>agreed</w:t>
            </w:r>
          </w:p>
        </w:tc>
      </w:tr>
      <w:tr w:rsidR="00BB1E63" w:rsidRPr="00BB1E63" w14:paraId="3D86613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A87CD4" w14:textId="77777777" w:rsidR="00BB1E63" w:rsidRPr="00BB1E63" w:rsidRDefault="00BB1E63" w:rsidP="00BB1E63">
            <w:r w:rsidRPr="00BB1E63">
              <w:t>C6-250439</w:t>
            </w:r>
          </w:p>
        </w:tc>
        <w:tc>
          <w:tcPr>
            <w:tcW w:w="0" w:type="auto"/>
            <w:tcBorders>
              <w:top w:val="single" w:sz="4" w:space="0" w:color="auto"/>
              <w:left w:val="single" w:sz="4" w:space="0" w:color="auto"/>
              <w:bottom w:val="single" w:sz="4" w:space="0" w:color="auto"/>
              <w:right w:val="single" w:sz="4" w:space="0" w:color="auto"/>
            </w:tcBorders>
            <w:hideMark/>
          </w:tcPr>
          <w:p w14:paraId="04C9A850" w14:textId="77777777" w:rsidR="00BB1E63" w:rsidRPr="00BB1E63" w:rsidRDefault="00BB1E63" w:rsidP="00BB1E63">
            <w:r w:rsidRPr="00BB1E63">
              <w:t xml:space="preserve">GBA_U API </w:t>
            </w:r>
            <w:proofErr w:type="spellStart"/>
            <w:r w:rsidRPr="00BB1E63">
              <w:t>additionnal</w:t>
            </w:r>
            <w:proofErr w:type="spellEnd"/>
            <w:r w:rsidRPr="00BB1E63">
              <w:t xml:space="preserve"> test cases on </w:t>
            </w:r>
            <w:proofErr w:type="spellStart"/>
            <w:r w:rsidRPr="00BB1E63">
              <w:t>GBAUCipher</w:t>
            </w:r>
            <w:proofErr w:type="spellEnd"/>
            <w:r w:rsidRPr="00BB1E63">
              <w:t xml:space="preserve"> and </w:t>
            </w:r>
            <w:proofErr w:type="spellStart"/>
            <w:r w:rsidRPr="00BB1E63">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4AA9A1"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165A518B"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21F702FC" w14:textId="77777777" w:rsidR="00BB1E63" w:rsidRPr="00BB1E63" w:rsidRDefault="00BB1E63" w:rsidP="00BB1E63">
            <w:r w:rsidRPr="00BB1E63">
              <w:t>0026</w:t>
            </w:r>
          </w:p>
        </w:tc>
        <w:tc>
          <w:tcPr>
            <w:tcW w:w="0" w:type="auto"/>
            <w:tcBorders>
              <w:top w:val="single" w:sz="4" w:space="0" w:color="auto"/>
              <w:left w:val="single" w:sz="4" w:space="0" w:color="auto"/>
              <w:bottom w:val="single" w:sz="4" w:space="0" w:color="auto"/>
              <w:right w:val="single" w:sz="4" w:space="0" w:color="auto"/>
            </w:tcBorders>
            <w:hideMark/>
          </w:tcPr>
          <w:p w14:paraId="1C3A4DF3"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03CD12F0"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D5C2261"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29FCEFD"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47D47B2E" w14:textId="77777777" w:rsidR="00BB1E63" w:rsidRPr="00BB1E63" w:rsidRDefault="00BB1E63" w:rsidP="00BB1E63">
            <w:r w:rsidRPr="00BB1E63">
              <w:t>revised</w:t>
            </w:r>
          </w:p>
        </w:tc>
      </w:tr>
      <w:tr w:rsidR="00BB1E63" w:rsidRPr="00BB1E63" w14:paraId="6746CD2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74B583C" w14:textId="77777777" w:rsidR="00BB1E63" w:rsidRPr="00BB1E63" w:rsidRDefault="00BB1E63" w:rsidP="00BB1E63">
            <w:r w:rsidRPr="00BB1E63">
              <w:t>C6-250440</w:t>
            </w:r>
          </w:p>
        </w:tc>
        <w:tc>
          <w:tcPr>
            <w:tcW w:w="0" w:type="auto"/>
            <w:tcBorders>
              <w:top w:val="single" w:sz="4" w:space="0" w:color="auto"/>
              <w:left w:val="single" w:sz="4" w:space="0" w:color="auto"/>
              <w:bottom w:val="single" w:sz="4" w:space="0" w:color="auto"/>
              <w:right w:val="single" w:sz="4" w:space="0" w:color="auto"/>
            </w:tcBorders>
            <w:hideMark/>
          </w:tcPr>
          <w:p w14:paraId="5084E1EB" w14:textId="77777777" w:rsidR="00BB1E63" w:rsidRPr="00BB1E63" w:rsidRDefault="00BB1E63" w:rsidP="00BB1E63">
            <w:r w:rsidRPr="00BB1E63">
              <w:t xml:space="preserve">GBA_U API </w:t>
            </w:r>
            <w:proofErr w:type="spellStart"/>
            <w:r w:rsidRPr="00BB1E63">
              <w:t>additionnal</w:t>
            </w:r>
            <w:proofErr w:type="spellEnd"/>
            <w:r w:rsidRPr="00BB1E63">
              <w:t xml:space="preserve"> test cases on </w:t>
            </w:r>
            <w:proofErr w:type="spellStart"/>
            <w:r w:rsidRPr="00BB1E63">
              <w:t>GBAUCipher</w:t>
            </w:r>
            <w:proofErr w:type="spellEnd"/>
            <w:r w:rsidRPr="00BB1E63">
              <w:t xml:space="preserve"> and </w:t>
            </w:r>
            <w:proofErr w:type="spellStart"/>
            <w:r w:rsidRPr="00BB1E63">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DBD256"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5020D82D"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17121343" w14:textId="77777777" w:rsidR="00BB1E63" w:rsidRPr="00BB1E63" w:rsidRDefault="00BB1E63" w:rsidP="00BB1E63">
            <w:r w:rsidRPr="00BB1E63">
              <w:t>0026</w:t>
            </w:r>
          </w:p>
        </w:tc>
        <w:tc>
          <w:tcPr>
            <w:tcW w:w="0" w:type="auto"/>
            <w:tcBorders>
              <w:top w:val="single" w:sz="4" w:space="0" w:color="auto"/>
              <w:left w:val="single" w:sz="4" w:space="0" w:color="auto"/>
              <w:bottom w:val="single" w:sz="4" w:space="0" w:color="auto"/>
              <w:right w:val="single" w:sz="4" w:space="0" w:color="auto"/>
            </w:tcBorders>
            <w:hideMark/>
          </w:tcPr>
          <w:p w14:paraId="2B79ADCF" w14:textId="77777777" w:rsidR="00BB1E63" w:rsidRPr="00BB1E63" w:rsidRDefault="00BB1E63" w:rsidP="00BB1E63">
            <w:r w:rsidRPr="00BB1E63">
              <w:t>3</w:t>
            </w:r>
          </w:p>
        </w:tc>
        <w:tc>
          <w:tcPr>
            <w:tcW w:w="0" w:type="auto"/>
            <w:tcBorders>
              <w:top w:val="single" w:sz="4" w:space="0" w:color="auto"/>
              <w:left w:val="single" w:sz="4" w:space="0" w:color="auto"/>
              <w:bottom w:val="single" w:sz="4" w:space="0" w:color="auto"/>
              <w:right w:val="single" w:sz="4" w:space="0" w:color="auto"/>
            </w:tcBorders>
            <w:hideMark/>
          </w:tcPr>
          <w:p w14:paraId="760DA813"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4F5E4DB"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68595416"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45FBC87A" w14:textId="77777777" w:rsidR="00BB1E63" w:rsidRPr="00BB1E63" w:rsidRDefault="00BB1E63" w:rsidP="00BB1E63">
            <w:r w:rsidRPr="00BB1E63">
              <w:t>revised</w:t>
            </w:r>
          </w:p>
        </w:tc>
      </w:tr>
      <w:tr w:rsidR="00BB1E63" w:rsidRPr="00BB1E63" w14:paraId="2A353AF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2395365" w14:textId="77777777" w:rsidR="00BB1E63" w:rsidRPr="00BB1E63" w:rsidRDefault="00BB1E63" w:rsidP="00BB1E63">
            <w:r w:rsidRPr="00BB1E63">
              <w:t>C6-250482</w:t>
            </w:r>
          </w:p>
        </w:tc>
        <w:tc>
          <w:tcPr>
            <w:tcW w:w="0" w:type="auto"/>
            <w:tcBorders>
              <w:top w:val="single" w:sz="4" w:space="0" w:color="auto"/>
              <w:left w:val="single" w:sz="4" w:space="0" w:color="auto"/>
              <w:bottom w:val="single" w:sz="4" w:space="0" w:color="auto"/>
              <w:right w:val="single" w:sz="4" w:space="0" w:color="auto"/>
            </w:tcBorders>
            <w:hideMark/>
          </w:tcPr>
          <w:p w14:paraId="0C4117B2" w14:textId="77777777" w:rsidR="00BB1E63" w:rsidRPr="00BB1E63" w:rsidRDefault="00BB1E63" w:rsidP="00BB1E63">
            <w:r w:rsidRPr="00BB1E63">
              <w:t xml:space="preserve">GBA_U API </w:t>
            </w:r>
            <w:proofErr w:type="spellStart"/>
            <w:r w:rsidRPr="00BB1E63">
              <w:t>additionnal</w:t>
            </w:r>
            <w:proofErr w:type="spellEnd"/>
            <w:r w:rsidRPr="00BB1E63">
              <w:t xml:space="preserve"> test cases on </w:t>
            </w:r>
            <w:proofErr w:type="spellStart"/>
            <w:r w:rsidRPr="00BB1E63">
              <w:t>GBAUCipher</w:t>
            </w:r>
            <w:proofErr w:type="spellEnd"/>
            <w:r w:rsidRPr="00BB1E63">
              <w:t xml:space="preserve"> and </w:t>
            </w:r>
            <w:proofErr w:type="spellStart"/>
            <w:r w:rsidRPr="00BB1E63">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6BE83"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27377FEF"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1733AD39" w14:textId="77777777" w:rsidR="00BB1E63" w:rsidRPr="00BB1E63" w:rsidRDefault="00BB1E63" w:rsidP="00BB1E63">
            <w:r w:rsidRPr="00BB1E63">
              <w:t>0026</w:t>
            </w:r>
          </w:p>
        </w:tc>
        <w:tc>
          <w:tcPr>
            <w:tcW w:w="0" w:type="auto"/>
            <w:tcBorders>
              <w:top w:val="single" w:sz="4" w:space="0" w:color="auto"/>
              <w:left w:val="single" w:sz="4" w:space="0" w:color="auto"/>
              <w:bottom w:val="single" w:sz="4" w:space="0" w:color="auto"/>
              <w:right w:val="single" w:sz="4" w:space="0" w:color="auto"/>
            </w:tcBorders>
            <w:hideMark/>
          </w:tcPr>
          <w:p w14:paraId="34891C6E" w14:textId="77777777" w:rsidR="00BB1E63" w:rsidRPr="00BB1E63" w:rsidRDefault="00BB1E63" w:rsidP="00BB1E63">
            <w:r w:rsidRPr="00BB1E63">
              <w:t>4</w:t>
            </w:r>
          </w:p>
        </w:tc>
        <w:tc>
          <w:tcPr>
            <w:tcW w:w="0" w:type="auto"/>
            <w:tcBorders>
              <w:top w:val="single" w:sz="4" w:space="0" w:color="auto"/>
              <w:left w:val="single" w:sz="4" w:space="0" w:color="auto"/>
              <w:bottom w:val="single" w:sz="4" w:space="0" w:color="auto"/>
              <w:right w:val="single" w:sz="4" w:space="0" w:color="auto"/>
            </w:tcBorders>
            <w:hideMark/>
          </w:tcPr>
          <w:p w14:paraId="0B146EB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9E76820"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D9255B7"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61EF08E6" w14:textId="77777777" w:rsidR="00BB1E63" w:rsidRPr="00BB1E63" w:rsidRDefault="00BB1E63" w:rsidP="00BB1E63">
            <w:r w:rsidRPr="00BB1E63">
              <w:t>merged</w:t>
            </w:r>
          </w:p>
        </w:tc>
      </w:tr>
      <w:tr w:rsidR="00BB1E63" w:rsidRPr="00BB1E63" w14:paraId="008B89D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72406A5" w14:textId="77777777" w:rsidR="00BB1E63" w:rsidRPr="00BB1E63" w:rsidRDefault="00BB1E63" w:rsidP="00BB1E63">
            <w:r w:rsidRPr="00BB1E63">
              <w:t>C6-250451</w:t>
            </w:r>
          </w:p>
        </w:tc>
        <w:tc>
          <w:tcPr>
            <w:tcW w:w="0" w:type="auto"/>
            <w:tcBorders>
              <w:top w:val="single" w:sz="4" w:space="0" w:color="auto"/>
              <w:left w:val="single" w:sz="4" w:space="0" w:color="auto"/>
              <w:bottom w:val="single" w:sz="4" w:space="0" w:color="auto"/>
              <w:right w:val="single" w:sz="4" w:space="0" w:color="auto"/>
            </w:tcBorders>
            <w:hideMark/>
          </w:tcPr>
          <w:p w14:paraId="1C1FDDE2" w14:textId="77777777" w:rsidR="00BB1E63" w:rsidRPr="00BB1E63" w:rsidRDefault="00BB1E63" w:rsidP="00BB1E63">
            <w:r w:rsidRPr="00BB1E63">
              <w:t xml:space="preserve">Test cases for the </w:t>
            </w:r>
            <w:proofErr w:type="spellStart"/>
            <w:r w:rsidRPr="00BB1E63">
              <w:t>getAlgorithm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0D8FD6D6"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23177E7"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1ED1C08C" w14:textId="77777777" w:rsidR="00BB1E63" w:rsidRPr="00BB1E63" w:rsidRDefault="00BB1E63" w:rsidP="00BB1E63">
            <w:r w:rsidRPr="00BB1E63">
              <w:t>0035</w:t>
            </w:r>
          </w:p>
        </w:tc>
        <w:tc>
          <w:tcPr>
            <w:tcW w:w="0" w:type="auto"/>
            <w:tcBorders>
              <w:top w:val="single" w:sz="4" w:space="0" w:color="auto"/>
              <w:left w:val="single" w:sz="4" w:space="0" w:color="auto"/>
              <w:bottom w:val="single" w:sz="4" w:space="0" w:color="auto"/>
              <w:right w:val="single" w:sz="4" w:space="0" w:color="auto"/>
            </w:tcBorders>
            <w:hideMark/>
          </w:tcPr>
          <w:p w14:paraId="6FD4765A"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44CD3D14"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0ACEEC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550F8D8"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1E676B49" w14:textId="77777777" w:rsidR="00BB1E63" w:rsidRPr="00BB1E63" w:rsidRDefault="00BB1E63" w:rsidP="00BB1E63">
            <w:r w:rsidRPr="00BB1E63">
              <w:t>revised</w:t>
            </w:r>
          </w:p>
        </w:tc>
      </w:tr>
      <w:tr w:rsidR="00BB1E63" w:rsidRPr="00BB1E63" w14:paraId="39E3D256"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432D68B" w14:textId="77777777" w:rsidR="00BB1E63" w:rsidRPr="00BB1E63" w:rsidRDefault="00BB1E63" w:rsidP="00BB1E63">
            <w:r w:rsidRPr="00BB1E63">
              <w:t>C6-250483</w:t>
            </w:r>
          </w:p>
        </w:tc>
        <w:tc>
          <w:tcPr>
            <w:tcW w:w="0" w:type="auto"/>
            <w:tcBorders>
              <w:top w:val="single" w:sz="4" w:space="0" w:color="auto"/>
              <w:left w:val="single" w:sz="4" w:space="0" w:color="auto"/>
              <w:bottom w:val="single" w:sz="4" w:space="0" w:color="auto"/>
              <w:right w:val="single" w:sz="4" w:space="0" w:color="auto"/>
            </w:tcBorders>
            <w:hideMark/>
          </w:tcPr>
          <w:p w14:paraId="2D5D4E24" w14:textId="77777777" w:rsidR="00BB1E63" w:rsidRPr="00BB1E63" w:rsidRDefault="00BB1E63" w:rsidP="00BB1E63">
            <w:r w:rsidRPr="00BB1E63">
              <w:t xml:space="preserve">Test cases for the </w:t>
            </w:r>
            <w:proofErr w:type="spellStart"/>
            <w:r w:rsidRPr="00BB1E63">
              <w:t>getAlgorithm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6F8B9087"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834769A"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6FB6D539" w14:textId="77777777" w:rsidR="00BB1E63" w:rsidRPr="00BB1E63" w:rsidRDefault="00BB1E63" w:rsidP="00BB1E63">
            <w:r w:rsidRPr="00BB1E63">
              <w:t>0035</w:t>
            </w:r>
          </w:p>
        </w:tc>
        <w:tc>
          <w:tcPr>
            <w:tcW w:w="0" w:type="auto"/>
            <w:tcBorders>
              <w:top w:val="single" w:sz="4" w:space="0" w:color="auto"/>
              <w:left w:val="single" w:sz="4" w:space="0" w:color="auto"/>
              <w:bottom w:val="single" w:sz="4" w:space="0" w:color="auto"/>
              <w:right w:val="single" w:sz="4" w:space="0" w:color="auto"/>
            </w:tcBorders>
            <w:hideMark/>
          </w:tcPr>
          <w:p w14:paraId="541EDF65"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3F6D10EA"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562EB813"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9588D4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3531284D" w14:textId="77777777" w:rsidR="00BB1E63" w:rsidRPr="00BB1E63" w:rsidRDefault="00BB1E63" w:rsidP="00BB1E63">
            <w:r w:rsidRPr="00BB1E63">
              <w:t>revised</w:t>
            </w:r>
          </w:p>
        </w:tc>
      </w:tr>
      <w:tr w:rsidR="00BB1E63" w:rsidRPr="00BB1E63" w14:paraId="21E73E7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4090834" w14:textId="77777777" w:rsidR="00BB1E63" w:rsidRPr="00BB1E63" w:rsidRDefault="00BB1E63" w:rsidP="00BB1E63">
            <w:r w:rsidRPr="00BB1E63">
              <w:t>C6-250515</w:t>
            </w:r>
          </w:p>
        </w:tc>
        <w:tc>
          <w:tcPr>
            <w:tcW w:w="0" w:type="auto"/>
            <w:tcBorders>
              <w:top w:val="single" w:sz="4" w:space="0" w:color="auto"/>
              <w:left w:val="single" w:sz="4" w:space="0" w:color="auto"/>
              <w:bottom w:val="single" w:sz="4" w:space="0" w:color="auto"/>
              <w:right w:val="single" w:sz="4" w:space="0" w:color="auto"/>
            </w:tcBorders>
            <w:hideMark/>
          </w:tcPr>
          <w:p w14:paraId="198CA05D" w14:textId="77777777" w:rsidR="00BB1E63" w:rsidRPr="00BB1E63" w:rsidRDefault="00BB1E63" w:rsidP="00BB1E63">
            <w:r w:rsidRPr="00BB1E63">
              <w:t xml:space="preserve">Test cases for the </w:t>
            </w:r>
            <w:proofErr w:type="spellStart"/>
            <w:r w:rsidRPr="00BB1E63">
              <w:t>getAlgorithm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42F0D1CC"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BAD59ED"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345F9245" w14:textId="77777777" w:rsidR="00BB1E63" w:rsidRPr="00BB1E63" w:rsidRDefault="00BB1E63" w:rsidP="00BB1E63">
            <w:r w:rsidRPr="00BB1E63">
              <w:t>0035</w:t>
            </w:r>
          </w:p>
        </w:tc>
        <w:tc>
          <w:tcPr>
            <w:tcW w:w="0" w:type="auto"/>
            <w:tcBorders>
              <w:top w:val="single" w:sz="4" w:space="0" w:color="auto"/>
              <w:left w:val="single" w:sz="4" w:space="0" w:color="auto"/>
              <w:bottom w:val="single" w:sz="4" w:space="0" w:color="auto"/>
              <w:right w:val="single" w:sz="4" w:space="0" w:color="auto"/>
            </w:tcBorders>
            <w:hideMark/>
          </w:tcPr>
          <w:p w14:paraId="517B2B3F"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7D36E2FB"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DAEA1E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6F8527C0"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6252E9FB" w14:textId="77777777" w:rsidR="00BB1E63" w:rsidRPr="00BB1E63" w:rsidRDefault="00BB1E63" w:rsidP="00BB1E63">
            <w:r w:rsidRPr="00BB1E63">
              <w:t>merged</w:t>
            </w:r>
          </w:p>
        </w:tc>
      </w:tr>
      <w:tr w:rsidR="00BB1E63" w:rsidRPr="00BB1E63" w14:paraId="5988CFF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F55285D" w14:textId="77777777" w:rsidR="00BB1E63" w:rsidRPr="00BB1E63" w:rsidRDefault="00BB1E63" w:rsidP="00BB1E63">
            <w:r w:rsidRPr="00BB1E63">
              <w:t>C6-250452</w:t>
            </w:r>
          </w:p>
        </w:tc>
        <w:tc>
          <w:tcPr>
            <w:tcW w:w="0" w:type="auto"/>
            <w:tcBorders>
              <w:top w:val="single" w:sz="4" w:space="0" w:color="auto"/>
              <w:left w:val="single" w:sz="4" w:space="0" w:color="auto"/>
              <w:bottom w:val="single" w:sz="4" w:space="0" w:color="auto"/>
              <w:right w:val="single" w:sz="4" w:space="0" w:color="auto"/>
            </w:tcBorders>
            <w:hideMark/>
          </w:tcPr>
          <w:p w14:paraId="40FA414A" w14:textId="77777777" w:rsidR="00BB1E63" w:rsidRPr="00BB1E63" w:rsidRDefault="00BB1E63" w:rsidP="00BB1E63">
            <w:r w:rsidRPr="00BB1E63">
              <w:t xml:space="preserve">Test cases for the </w:t>
            </w:r>
            <w:proofErr w:type="spellStart"/>
            <w:r w:rsidRPr="00BB1E63">
              <w:t>getCipherAlgorithm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5BA794FD"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70B9756"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22B98786" w14:textId="77777777" w:rsidR="00BB1E63" w:rsidRPr="00BB1E63" w:rsidRDefault="00BB1E63" w:rsidP="00BB1E63">
            <w:r w:rsidRPr="00BB1E63">
              <w:t>0036</w:t>
            </w:r>
          </w:p>
        </w:tc>
        <w:tc>
          <w:tcPr>
            <w:tcW w:w="0" w:type="auto"/>
            <w:tcBorders>
              <w:top w:val="single" w:sz="4" w:space="0" w:color="auto"/>
              <w:left w:val="single" w:sz="4" w:space="0" w:color="auto"/>
              <w:bottom w:val="single" w:sz="4" w:space="0" w:color="auto"/>
              <w:right w:val="single" w:sz="4" w:space="0" w:color="auto"/>
            </w:tcBorders>
            <w:hideMark/>
          </w:tcPr>
          <w:p w14:paraId="4290EBE2"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4CB60C8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F0B5F3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24FFE4B"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01DB6A47" w14:textId="77777777" w:rsidR="00BB1E63" w:rsidRPr="00BB1E63" w:rsidRDefault="00BB1E63" w:rsidP="00BB1E63">
            <w:r w:rsidRPr="00BB1E63">
              <w:t>revised</w:t>
            </w:r>
          </w:p>
        </w:tc>
      </w:tr>
      <w:tr w:rsidR="00BB1E63" w:rsidRPr="00BB1E63" w14:paraId="200BDBE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9F8DC6" w14:textId="77777777" w:rsidR="00BB1E63" w:rsidRPr="00BB1E63" w:rsidRDefault="00BB1E63" w:rsidP="00BB1E63">
            <w:r w:rsidRPr="00BB1E63">
              <w:t>C6-250484</w:t>
            </w:r>
          </w:p>
        </w:tc>
        <w:tc>
          <w:tcPr>
            <w:tcW w:w="0" w:type="auto"/>
            <w:tcBorders>
              <w:top w:val="single" w:sz="4" w:space="0" w:color="auto"/>
              <w:left w:val="single" w:sz="4" w:space="0" w:color="auto"/>
              <w:bottom w:val="single" w:sz="4" w:space="0" w:color="auto"/>
              <w:right w:val="single" w:sz="4" w:space="0" w:color="auto"/>
            </w:tcBorders>
            <w:hideMark/>
          </w:tcPr>
          <w:p w14:paraId="340EE19D" w14:textId="77777777" w:rsidR="00BB1E63" w:rsidRPr="00BB1E63" w:rsidRDefault="00BB1E63" w:rsidP="00BB1E63">
            <w:r w:rsidRPr="00BB1E63">
              <w:t xml:space="preserve">Test cases for the </w:t>
            </w:r>
            <w:proofErr w:type="spellStart"/>
            <w:r w:rsidRPr="00BB1E63">
              <w:t>getCipherAlgorithm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39F2011A"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14211DB6"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557D8BBC" w14:textId="77777777" w:rsidR="00BB1E63" w:rsidRPr="00BB1E63" w:rsidRDefault="00BB1E63" w:rsidP="00BB1E63">
            <w:r w:rsidRPr="00BB1E63">
              <w:t>0036</w:t>
            </w:r>
          </w:p>
        </w:tc>
        <w:tc>
          <w:tcPr>
            <w:tcW w:w="0" w:type="auto"/>
            <w:tcBorders>
              <w:top w:val="single" w:sz="4" w:space="0" w:color="auto"/>
              <w:left w:val="single" w:sz="4" w:space="0" w:color="auto"/>
              <w:bottom w:val="single" w:sz="4" w:space="0" w:color="auto"/>
              <w:right w:val="single" w:sz="4" w:space="0" w:color="auto"/>
            </w:tcBorders>
            <w:hideMark/>
          </w:tcPr>
          <w:p w14:paraId="4C66831D"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13C0C4E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54DC14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2FDB7CE"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0A815E50" w14:textId="77777777" w:rsidR="00BB1E63" w:rsidRPr="00BB1E63" w:rsidRDefault="00BB1E63" w:rsidP="00BB1E63">
            <w:r w:rsidRPr="00BB1E63">
              <w:t>revised</w:t>
            </w:r>
          </w:p>
        </w:tc>
      </w:tr>
      <w:tr w:rsidR="00BB1E63" w:rsidRPr="00BB1E63" w14:paraId="20316D4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201347F" w14:textId="77777777" w:rsidR="00BB1E63" w:rsidRPr="00BB1E63" w:rsidRDefault="00BB1E63" w:rsidP="00BB1E63">
            <w:r w:rsidRPr="00BB1E63">
              <w:t>C6-250516</w:t>
            </w:r>
          </w:p>
        </w:tc>
        <w:tc>
          <w:tcPr>
            <w:tcW w:w="0" w:type="auto"/>
            <w:tcBorders>
              <w:top w:val="single" w:sz="4" w:space="0" w:color="auto"/>
              <w:left w:val="single" w:sz="4" w:space="0" w:color="auto"/>
              <w:bottom w:val="single" w:sz="4" w:space="0" w:color="auto"/>
              <w:right w:val="single" w:sz="4" w:space="0" w:color="auto"/>
            </w:tcBorders>
            <w:hideMark/>
          </w:tcPr>
          <w:p w14:paraId="0347A95B" w14:textId="77777777" w:rsidR="00BB1E63" w:rsidRPr="00BB1E63" w:rsidRDefault="00BB1E63" w:rsidP="00BB1E63">
            <w:r w:rsidRPr="00BB1E63">
              <w:t xml:space="preserve">Test cases for the </w:t>
            </w:r>
            <w:proofErr w:type="spellStart"/>
            <w:r w:rsidRPr="00BB1E63">
              <w:t>getCipherAlgorithm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6F38CAE5"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0CCA4ED"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75E00677" w14:textId="77777777" w:rsidR="00BB1E63" w:rsidRPr="00BB1E63" w:rsidRDefault="00BB1E63" w:rsidP="00BB1E63">
            <w:r w:rsidRPr="00BB1E63">
              <w:t>0036</w:t>
            </w:r>
          </w:p>
        </w:tc>
        <w:tc>
          <w:tcPr>
            <w:tcW w:w="0" w:type="auto"/>
            <w:tcBorders>
              <w:top w:val="single" w:sz="4" w:space="0" w:color="auto"/>
              <w:left w:val="single" w:sz="4" w:space="0" w:color="auto"/>
              <w:bottom w:val="single" w:sz="4" w:space="0" w:color="auto"/>
              <w:right w:val="single" w:sz="4" w:space="0" w:color="auto"/>
            </w:tcBorders>
            <w:hideMark/>
          </w:tcPr>
          <w:p w14:paraId="2E64F280"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71B7E84C"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757969C"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639A0D6"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5BDBF421" w14:textId="77777777" w:rsidR="00BB1E63" w:rsidRPr="00BB1E63" w:rsidRDefault="00BB1E63" w:rsidP="00BB1E63">
            <w:r w:rsidRPr="00BB1E63">
              <w:t>merged</w:t>
            </w:r>
          </w:p>
        </w:tc>
      </w:tr>
      <w:tr w:rsidR="00BB1E63" w:rsidRPr="00BB1E63" w14:paraId="1EEA2C3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33A2E16" w14:textId="77777777" w:rsidR="00BB1E63" w:rsidRPr="00BB1E63" w:rsidRDefault="00BB1E63" w:rsidP="00BB1E63">
            <w:r w:rsidRPr="00BB1E63">
              <w:lastRenderedPageBreak/>
              <w:t>C6-250453</w:t>
            </w:r>
          </w:p>
        </w:tc>
        <w:tc>
          <w:tcPr>
            <w:tcW w:w="0" w:type="auto"/>
            <w:tcBorders>
              <w:top w:val="single" w:sz="4" w:space="0" w:color="auto"/>
              <w:left w:val="single" w:sz="4" w:space="0" w:color="auto"/>
              <w:bottom w:val="single" w:sz="4" w:space="0" w:color="auto"/>
              <w:right w:val="single" w:sz="4" w:space="0" w:color="auto"/>
            </w:tcBorders>
            <w:hideMark/>
          </w:tcPr>
          <w:p w14:paraId="0A06CE0C" w14:textId="77777777" w:rsidR="00BB1E63" w:rsidRPr="00BB1E63" w:rsidRDefault="00BB1E63" w:rsidP="00BB1E63">
            <w:r w:rsidRPr="00BB1E63">
              <w:t xml:space="preserve">Test cases for the </w:t>
            </w:r>
            <w:proofErr w:type="spellStart"/>
            <w:r w:rsidRPr="00BB1E63">
              <w:t>getInstance</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421B63D9"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2FD24C3B"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31C34974" w14:textId="77777777" w:rsidR="00BB1E63" w:rsidRPr="00BB1E63" w:rsidRDefault="00BB1E63" w:rsidP="00BB1E63">
            <w:r w:rsidRPr="00BB1E63">
              <w:t>0037</w:t>
            </w:r>
          </w:p>
        </w:tc>
        <w:tc>
          <w:tcPr>
            <w:tcW w:w="0" w:type="auto"/>
            <w:tcBorders>
              <w:top w:val="single" w:sz="4" w:space="0" w:color="auto"/>
              <w:left w:val="single" w:sz="4" w:space="0" w:color="auto"/>
              <w:bottom w:val="single" w:sz="4" w:space="0" w:color="auto"/>
              <w:right w:val="single" w:sz="4" w:space="0" w:color="auto"/>
            </w:tcBorders>
            <w:hideMark/>
          </w:tcPr>
          <w:p w14:paraId="2BE5AEB3"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56BCE6A"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3DA73A1"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E92A707"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3B1E9295" w14:textId="77777777" w:rsidR="00BB1E63" w:rsidRPr="00BB1E63" w:rsidRDefault="00BB1E63" w:rsidP="00BB1E63">
            <w:r w:rsidRPr="00BB1E63">
              <w:t>revised</w:t>
            </w:r>
          </w:p>
        </w:tc>
      </w:tr>
      <w:tr w:rsidR="00BB1E63" w:rsidRPr="00BB1E63" w14:paraId="479A604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8AEAB13" w14:textId="77777777" w:rsidR="00BB1E63" w:rsidRPr="00BB1E63" w:rsidRDefault="00BB1E63" w:rsidP="00BB1E63">
            <w:r w:rsidRPr="00BB1E63">
              <w:t>C6-250485</w:t>
            </w:r>
          </w:p>
        </w:tc>
        <w:tc>
          <w:tcPr>
            <w:tcW w:w="0" w:type="auto"/>
            <w:tcBorders>
              <w:top w:val="single" w:sz="4" w:space="0" w:color="auto"/>
              <w:left w:val="single" w:sz="4" w:space="0" w:color="auto"/>
              <w:bottom w:val="single" w:sz="4" w:space="0" w:color="auto"/>
              <w:right w:val="single" w:sz="4" w:space="0" w:color="auto"/>
            </w:tcBorders>
            <w:hideMark/>
          </w:tcPr>
          <w:p w14:paraId="7FE5A5C1" w14:textId="77777777" w:rsidR="00BB1E63" w:rsidRPr="00BB1E63" w:rsidRDefault="00BB1E63" w:rsidP="00BB1E63">
            <w:r w:rsidRPr="00BB1E63">
              <w:t xml:space="preserve">Test cases for the </w:t>
            </w:r>
            <w:proofErr w:type="spellStart"/>
            <w:r w:rsidRPr="00BB1E63">
              <w:t>getInstance</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2814E39D"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46CB34F"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1927BD29" w14:textId="77777777" w:rsidR="00BB1E63" w:rsidRPr="00BB1E63" w:rsidRDefault="00BB1E63" w:rsidP="00BB1E63">
            <w:r w:rsidRPr="00BB1E63">
              <w:t>0037</w:t>
            </w:r>
          </w:p>
        </w:tc>
        <w:tc>
          <w:tcPr>
            <w:tcW w:w="0" w:type="auto"/>
            <w:tcBorders>
              <w:top w:val="single" w:sz="4" w:space="0" w:color="auto"/>
              <w:left w:val="single" w:sz="4" w:space="0" w:color="auto"/>
              <w:bottom w:val="single" w:sz="4" w:space="0" w:color="auto"/>
              <w:right w:val="single" w:sz="4" w:space="0" w:color="auto"/>
            </w:tcBorders>
            <w:hideMark/>
          </w:tcPr>
          <w:p w14:paraId="2490911B"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591B900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1712082"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BF8C50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51ABD1BF" w14:textId="77777777" w:rsidR="00BB1E63" w:rsidRPr="00BB1E63" w:rsidRDefault="00BB1E63" w:rsidP="00BB1E63">
            <w:r w:rsidRPr="00BB1E63">
              <w:t>merged</w:t>
            </w:r>
          </w:p>
        </w:tc>
      </w:tr>
      <w:tr w:rsidR="00BB1E63" w:rsidRPr="00BB1E63" w14:paraId="7B021C9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86D7AF6" w14:textId="77777777" w:rsidR="00BB1E63" w:rsidRPr="00BB1E63" w:rsidRDefault="00BB1E63" w:rsidP="00BB1E63">
            <w:r w:rsidRPr="00BB1E63">
              <w:t>C6-250454</w:t>
            </w:r>
          </w:p>
        </w:tc>
        <w:tc>
          <w:tcPr>
            <w:tcW w:w="0" w:type="auto"/>
            <w:tcBorders>
              <w:top w:val="single" w:sz="4" w:space="0" w:color="auto"/>
              <w:left w:val="single" w:sz="4" w:space="0" w:color="auto"/>
              <w:bottom w:val="single" w:sz="4" w:space="0" w:color="auto"/>
              <w:right w:val="single" w:sz="4" w:space="0" w:color="auto"/>
            </w:tcBorders>
            <w:hideMark/>
          </w:tcPr>
          <w:p w14:paraId="6B12F50C" w14:textId="77777777" w:rsidR="00BB1E63" w:rsidRPr="00BB1E63" w:rsidRDefault="00BB1E63" w:rsidP="00BB1E63">
            <w:r w:rsidRPr="00BB1E63">
              <w:t xml:space="preserve">Test cases for the </w:t>
            </w:r>
            <w:proofErr w:type="spellStart"/>
            <w:r w:rsidRPr="00BB1E63">
              <w:t>getLength</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514FCAB7"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D20A3F8"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683F6AF6" w14:textId="77777777" w:rsidR="00BB1E63" w:rsidRPr="00BB1E63" w:rsidRDefault="00BB1E63" w:rsidP="00BB1E63">
            <w:r w:rsidRPr="00BB1E63">
              <w:t>0038</w:t>
            </w:r>
          </w:p>
        </w:tc>
        <w:tc>
          <w:tcPr>
            <w:tcW w:w="0" w:type="auto"/>
            <w:tcBorders>
              <w:top w:val="single" w:sz="4" w:space="0" w:color="auto"/>
              <w:left w:val="single" w:sz="4" w:space="0" w:color="auto"/>
              <w:bottom w:val="single" w:sz="4" w:space="0" w:color="auto"/>
              <w:right w:val="single" w:sz="4" w:space="0" w:color="auto"/>
            </w:tcBorders>
            <w:hideMark/>
          </w:tcPr>
          <w:p w14:paraId="63F74199"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1F9C697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E85EC3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02C4D859"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54AC8F4B" w14:textId="77777777" w:rsidR="00BB1E63" w:rsidRPr="00BB1E63" w:rsidRDefault="00BB1E63" w:rsidP="00BB1E63">
            <w:r w:rsidRPr="00BB1E63">
              <w:t>revised</w:t>
            </w:r>
          </w:p>
        </w:tc>
      </w:tr>
      <w:tr w:rsidR="00BB1E63" w:rsidRPr="00BB1E63" w14:paraId="372C542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B0FD6BA" w14:textId="77777777" w:rsidR="00BB1E63" w:rsidRPr="00BB1E63" w:rsidRDefault="00BB1E63" w:rsidP="00BB1E63">
            <w:r w:rsidRPr="00BB1E63">
              <w:t>C6-250486</w:t>
            </w:r>
          </w:p>
        </w:tc>
        <w:tc>
          <w:tcPr>
            <w:tcW w:w="0" w:type="auto"/>
            <w:tcBorders>
              <w:top w:val="single" w:sz="4" w:space="0" w:color="auto"/>
              <w:left w:val="single" w:sz="4" w:space="0" w:color="auto"/>
              <w:bottom w:val="single" w:sz="4" w:space="0" w:color="auto"/>
              <w:right w:val="single" w:sz="4" w:space="0" w:color="auto"/>
            </w:tcBorders>
            <w:hideMark/>
          </w:tcPr>
          <w:p w14:paraId="49AD5970" w14:textId="77777777" w:rsidR="00BB1E63" w:rsidRPr="00BB1E63" w:rsidRDefault="00BB1E63" w:rsidP="00BB1E63">
            <w:r w:rsidRPr="00BB1E63">
              <w:t xml:space="preserve">Test cases for the </w:t>
            </w:r>
            <w:proofErr w:type="spellStart"/>
            <w:r w:rsidRPr="00BB1E63">
              <w:t>getLength</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1A4CFC8D"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16815F0E"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7C28478A" w14:textId="77777777" w:rsidR="00BB1E63" w:rsidRPr="00BB1E63" w:rsidRDefault="00BB1E63" w:rsidP="00BB1E63">
            <w:r w:rsidRPr="00BB1E63">
              <w:t>0038</w:t>
            </w:r>
          </w:p>
        </w:tc>
        <w:tc>
          <w:tcPr>
            <w:tcW w:w="0" w:type="auto"/>
            <w:tcBorders>
              <w:top w:val="single" w:sz="4" w:space="0" w:color="auto"/>
              <w:left w:val="single" w:sz="4" w:space="0" w:color="auto"/>
              <w:bottom w:val="single" w:sz="4" w:space="0" w:color="auto"/>
              <w:right w:val="single" w:sz="4" w:space="0" w:color="auto"/>
            </w:tcBorders>
            <w:hideMark/>
          </w:tcPr>
          <w:p w14:paraId="304D86D3"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293A12B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33ECA39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84C98AC"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4D89B688" w14:textId="77777777" w:rsidR="00BB1E63" w:rsidRPr="00BB1E63" w:rsidRDefault="00BB1E63" w:rsidP="00BB1E63">
            <w:r w:rsidRPr="00BB1E63">
              <w:t>merged</w:t>
            </w:r>
          </w:p>
        </w:tc>
      </w:tr>
      <w:tr w:rsidR="00BB1E63" w:rsidRPr="00BB1E63" w14:paraId="159C8A4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A5205A" w14:textId="77777777" w:rsidR="00BB1E63" w:rsidRPr="00BB1E63" w:rsidRDefault="00BB1E63" w:rsidP="00BB1E63">
            <w:r w:rsidRPr="00BB1E63">
              <w:t>C6-250455</w:t>
            </w:r>
          </w:p>
        </w:tc>
        <w:tc>
          <w:tcPr>
            <w:tcW w:w="0" w:type="auto"/>
            <w:tcBorders>
              <w:top w:val="single" w:sz="4" w:space="0" w:color="auto"/>
              <w:left w:val="single" w:sz="4" w:space="0" w:color="auto"/>
              <w:bottom w:val="single" w:sz="4" w:space="0" w:color="auto"/>
              <w:right w:val="single" w:sz="4" w:space="0" w:color="auto"/>
            </w:tcBorders>
            <w:hideMark/>
          </w:tcPr>
          <w:p w14:paraId="6BD701C5" w14:textId="77777777" w:rsidR="00BB1E63" w:rsidRPr="00BB1E63" w:rsidRDefault="00BB1E63" w:rsidP="00BB1E63">
            <w:r w:rsidRPr="00BB1E63">
              <w:t xml:space="preserve">Test cases for the </w:t>
            </w:r>
            <w:proofErr w:type="spellStart"/>
            <w:r w:rsidRPr="00BB1E63">
              <w:t>getMessageDigestAlgorithm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326BE40B"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0184F09"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6F9D12B0" w14:textId="77777777" w:rsidR="00BB1E63" w:rsidRPr="00BB1E63" w:rsidRDefault="00BB1E63" w:rsidP="00BB1E63">
            <w:r w:rsidRPr="00BB1E63">
              <w:t>0039</w:t>
            </w:r>
          </w:p>
        </w:tc>
        <w:tc>
          <w:tcPr>
            <w:tcW w:w="0" w:type="auto"/>
            <w:tcBorders>
              <w:top w:val="single" w:sz="4" w:space="0" w:color="auto"/>
              <w:left w:val="single" w:sz="4" w:space="0" w:color="auto"/>
              <w:bottom w:val="single" w:sz="4" w:space="0" w:color="auto"/>
              <w:right w:val="single" w:sz="4" w:space="0" w:color="auto"/>
            </w:tcBorders>
            <w:hideMark/>
          </w:tcPr>
          <w:p w14:paraId="77E2E50B"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679C19E"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805B686"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E37EA47"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32237717" w14:textId="77777777" w:rsidR="00BB1E63" w:rsidRPr="00BB1E63" w:rsidRDefault="00BB1E63" w:rsidP="00BB1E63">
            <w:r w:rsidRPr="00BB1E63">
              <w:t>revised</w:t>
            </w:r>
          </w:p>
        </w:tc>
      </w:tr>
      <w:tr w:rsidR="00BB1E63" w:rsidRPr="00BB1E63" w14:paraId="01F54B6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1713589" w14:textId="77777777" w:rsidR="00BB1E63" w:rsidRPr="00BB1E63" w:rsidRDefault="00BB1E63" w:rsidP="00BB1E63">
            <w:r w:rsidRPr="00BB1E63">
              <w:t>C6-250487</w:t>
            </w:r>
          </w:p>
        </w:tc>
        <w:tc>
          <w:tcPr>
            <w:tcW w:w="0" w:type="auto"/>
            <w:tcBorders>
              <w:top w:val="single" w:sz="4" w:space="0" w:color="auto"/>
              <w:left w:val="single" w:sz="4" w:space="0" w:color="auto"/>
              <w:bottom w:val="single" w:sz="4" w:space="0" w:color="auto"/>
              <w:right w:val="single" w:sz="4" w:space="0" w:color="auto"/>
            </w:tcBorders>
            <w:hideMark/>
          </w:tcPr>
          <w:p w14:paraId="5F1F92A6" w14:textId="77777777" w:rsidR="00BB1E63" w:rsidRPr="00BB1E63" w:rsidRDefault="00BB1E63" w:rsidP="00BB1E63">
            <w:r w:rsidRPr="00BB1E63">
              <w:t xml:space="preserve">Test cases for the </w:t>
            </w:r>
            <w:proofErr w:type="spellStart"/>
            <w:r w:rsidRPr="00BB1E63">
              <w:t>getMessageDigestAlgorithm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5949C7E4"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E864AA5"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0EA8D76" w14:textId="77777777" w:rsidR="00BB1E63" w:rsidRPr="00BB1E63" w:rsidRDefault="00BB1E63" w:rsidP="00BB1E63">
            <w:r w:rsidRPr="00BB1E63">
              <w:t>0039</w:t>
            </w:r>
          </w:p>
        </w:tc>
        <w:tc>
          <w:tcPr>
            <w:tcW w:w="0" w:type="auto"/>
            <w:tcBorders>
              <w:top w:val="single" w:sz="4" w:space="0" w:color="auto"/>
              <w:left w:val="single" w:sz="4" w:space="0" w:color="auto"/>
              <w:bottom w:val="single" w:sz="4" w:space="0" w:color="auto"/>
              <w:right w:val="single" w:sz="4" w:space="0" w:color="auto"/>
            </w:tcBorders>
            <w:hideMark/>
          </w:tcPr>
          <w:p w14:paraId="4141A289"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0E05443B"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B173DEF"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45AFE3FF"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07CA9651" w14:textId="77777777" w:rsidR="00BB1E63" w:rsidRPr="00BB1E63" w:rsidRDefault="00BB1E63" w:rsidP="00BB1E63">
            <w:r w:rsidRPr="00BB1E63">
              <w:t>revised</w:t>
            </w:r>
          </w:p>
        </w:tc>
      </w:tr>
      <w:tr w:rsidR="00BB1E63" w:rsidRPr="00BB1E63" w14:paraId="60094A6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59E404" w14:textId="77777777" w:rsidR="00BB1E63" w:rsidRPr="00BB1E63" w:rsidRDefault="00BB1E63" w:rsidP="00BB1E63">
            <w:r w:rsidRPr="00BB1E63">
              <w:t>C6-250517</w:t>
            </w:r>
          </w:p>
        </w:tc>
        <w:tc>
          <w:tcPr>
            <w:tcW w:w="0" w:type="auto"/>
            <w:tcBorders>
              <w:top w:val="single" w:sz="4" w:space="0" w:color="auto"/>
              <w:left w:val="single" w:sz="4" w:space="0" w:color="auto"/>
              <w:bottom w:val="single" w:sz="4" w:space="0" w:color="auto"/>
              <w:right w:val="single" w:sz="4" w:space="0" w:color="auto"/>
            </w:tcBorders>
            <w:hideMark/>
          </w:tcPr>
          <w:p w14:paraId="258D3923" w14:textId="77777777" w:rsidR="00BB1E63" w:rsidRPr="00BB1E63" w:rsidRDefault="00BB1E63" w:rsidP="00BB1E63">
            <w:r w:rsidRPr="00BB1E63">
              <w:t xml:space="preserve">Test cases for the </w:t>
            </w:r>
            <w:proofErr w:type="spellStart"/>
            <w:r w:rsidRPr="00BB1E63">
              <w:t>getMessageDigestAlgorithm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35D5A95D"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0CF30B8"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78CFE2E" w14:textId="77777777" w:rsidR="00BB1E63" w:rsidRPr="00BB1E63" w:rsidRDefault="00BB1E63" w:rsidP="00BB1E63">
            <w:r w:rsidRPr="00BB1E63">
              <w:t>0039</w:t>
            </w:r>
          </w:p>
        </w:tc>
        <w:tc>
          <w:tcPr>
            <w:tcW w:w="0" w:type="auto"/>
            <w:tcBorders>
              <w:top w:val="single" w:sz="4" w:space="0" w:color="auto"/>
              <w:left w:val="single" w:sz="4" w:space="0" w:color="auto"/>
              <w:bottom w:val="single" w:sz="4" w:space="0" w:color="auto"/>
              <w:right w:val="single" w:sz="4" w:space="0" w:color="auto"/>
            </w:tcBorders>
            <w:hideMark/>
          </w:tcPr>
          <w:p w14:paraId="46FFDD70" w14:textId="77777777" w:rsidR="00BB1E63" w:rsidRPr="00BB1E63" w:rsidRDefault="00BB1E63" w:rsidP="00BB1E63">
            <w:r w:rsidRPr="00BB1E63">
              <w:t>2</w:t>
            </w:r>
          </w:p>
        </w:tc>
        <w:tc>
          <w:tcPr>
            <w:tcW w:w="0" w:type="auto"/>
            <w:tcBorders>
              <w:top w:val="single" w:sz="4" w:space="0" w:color="auto"/>
              <w:left w:val="single" w:sz="4" w:space="0" w:color="auto"/>
              <w:bottom w:val="single" w:sz="4" w:space="0" w:color="auto"/>
              <w:right w:val="single" w:sz="4" w:space="0" w:color="auto"/>
            </w:tcBorders>
            <w:hideMark/>
          </w:tcPr>
          <w:p w14:paraId="60DEEA67"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2D34DA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F56F082"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5559A33" w14:textId="77777777" w:rsidR="00BB1E63" w:rsidRPr="00BB1E63" w:rsidRDefault="00BB1E63" w:rsidP="00BB1E63">
            <w:r w:rsidRPr="00BB1E63">
              <w:t>merged</w:t>
            </w:r>
          </w:p>
        </w:tc>
      </w:tr>
      <w:tr w:rsidR="00BB1E63" w:rsidRPr="00BB1E63" w14:paraId="72C60C1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F773963" w14:textId="77777777" w:rsidR="00BB1E63" w:rsidRPr="00BB1E63" w:rsidRDefault="00BB1E63" w:rsidP="00BB1E63">
            <w:r w:rsidRPr="00BB1E63">
              <w:t>C6-250456</w:t>
            </w:r>
          </w:p>
        </w:tc>
        <w:tc>
          <w:tcPr>
            <w:tcW w:w="0" w:type="auto"/>
            <w:tcBorders>
              <w:top w:val="single" w:sz="4" w:space="0" w:color="auto"/>
              <w:left w:val="single" w:sz="4" w:space="0" w:color="auto"/>
              <w:bottom w:val="single" w:sz="4" w:space="0" w:color="auto"/>
              <w:right w:val="single" w:sz="4" w:space="0" w:color="auto"/>
            </w:tcBorders>
            <w:hideMark/>
          </w:tcPr>
          <w:p w14:paraId="7BE1761C" w14:textId="77777777" w:rsidR="00BB1E63" w:rsidRPr="00BB1E63" w:rsidRDefault="00BB1E63" w:rsidP="00BB1E63">
            <w:r w:rsidRPr="00BB1E63">
              <w:t xml:space="preserve">Test cases for the </w:t>
            </w:r>
            <w:proofErr w:type="spellStart"/>
            <w:r w:rsidRPr="00BB1E63">
              <w:t>getPaddingAlgorithm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137D06A3"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E74556F"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FFE6256" w14:textId="77777777" w:rsidR="00BB1E63" w:rsidRPr="00BB1E63" w:rsidRDefault="00BB1E63" w:rsidP="00BB1E63">
            <w:r w:rsidRPr="00BB1E63">
              <w:t>0040</w:t>
            </w:r>
          </w:p>
        </w:tc>
        <w:tc>
          <w:tcPr>
            <w:tcW w:w="0" w:type="auto"/>
            <w:tcBorders>
              <w:top w:val="single" w:sz="4" w:space="0" w:color="auto"/>
              <w:left w:val="single" w:sz="4" w:space="0" w:color="auto"/>
              <w:bottom w:val="single" w:sz="4" w:space="0" w:color="auto"/>
              <w:right w:val="single" w:sz="4" w:space="0" w:color="auto"/>
            </w:tcBorders>
            <w:hideMark/>
          </w:tcPr>
          <w:p w14:paraId="2D0F3D02"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3CA43F4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41D7B6A"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A145072"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785F156E" w14:textId="77777777" w:rsidR="00BB1E63" w:rsidRPr="00BB1E63" w:rsidRDefault="00BB1E63" w:rsidP="00BB1E63">
            <w:r w:rsidRPr="00BB1E63">
              <w:t>revised</w:t>
            </w:r>
          </w:p>
        </w:tc>
      </w:tr>
      <w:tr w:rsidR="00BB1E63" w:rsidRPr="00BB1E63" w14:paraId="0162419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2CA437E" w14:textId="77777777" w:rsidR="00BB1E63" w:rsidRPr="00BB1E63" w:rsidRDefault="00BB1E63" w:rsidP="00BB1E63">
            <w:r w:rsidRPr="00BB1E63">
              <w:t>C6-250488</w:t>
            </w:r>
          </w:p>
        </w:tc>
        <w:tc>
          <w:tcPr>
            <w:tcW w:w="0" w:type="auto"/>
            <w:tcBorders>
              <w:top w:val="single" w:sz="4" w:space="0" w:color="auto"/>
              <w:left w:val="single" w:sz="4" w:space="0" w:color="auto"/>
              <w:bottom w:val="single" w:sz="4" w:space="0" w:color="auto"/>
              <w:right w:val="single" w:sz="4" w:space="0" w:color="auto"/>
            </w:tcBorders>
            <w:hideMark/>
          </w:tcPr>
          <w:p w14:paraId="148C05BA" w14:textId="77777777" w:rsidR="00BB1E63" w:rsidRPr="00BB1E63" w:rsidRDefault="00BB1E63" w:rsidP="00BB1E63">
            <w:r w:rsidRPr="00BB1E63">
              <w:t xml:space="preserve">Test cases for the </w:t>
            </w:r>
            <w:proofErr w:type="spellStart"/>
            <w:r w:rsidRPr="00BB1E63">
              <w:t>getPaddingAlgorithm</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5AC478F3"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3E60EDF3"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27955DCB" w14:textId="77777777" w:rsidR="00BB1E63" w:rsidRPr="00BB1E63" w:rsidRDefault="00BB1E63" w:rsidP="00BB1E63">
            <w:r w:rsidRPr="00BB1E63">
              <w:t>0040</w:t>
            </w:r>
          </w:p>
        </w:tc>
        <w:tc>
          <w:tcPr>
            <w:tcW w:w="0" w:type="auto"/>
            <w:tcBorders>
              <w:top w:val="single" w:sz="4" w:space="0" w:color="auto"/>
              <w:left w:val="single" w:sz="4" w:space="0" w:color="auto"/>
              <w:bottom w:val="single" w:sz="4" w:space="0" w:color="auto"/>
              <w:right w:val="single" w:sz="4" w:space="0" w:color="auto"/>
            </w:tcBorders>
            <w:hideMark/>
          </w:tcPr>
          <w:p w14:paraId="283BF868"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1FB5887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12404F04"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4823F883"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7018BF0" w14:textId="77777777" w:rsidR="00BB1E63" w:rsidRPr="00BB1E63" w:rsidRDefault="00BB1E63" w:rsidP="00BB1E63">
            <w:r w:rsidRPr="00BB1E63">
              <w:t>merged</w:t>
            </w:r>
          </w:p>
        </w:tc>
      </w:tr>
      <w:tr w:rsidR="00BB1E63" w:rsidRPr="00BB1E63" w14:paraId="7A2138F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17A272D" w14:textId="77777777" w:rsidR="00BB1E63" w:rsidRPr="00BB1E63" w:rsidRDefault="00BB1E63" w:rsidP="00BB1E63">
            <w:r w:rsidRPr="00BB1E63">
              <w:t>C6-250457</w:t>
            </w:r>
          </w:p>
        </w:tc>
        <w:tc>
          <w:tcPr>
            <w:tcW w:w="0" w:type="auto"/>
            <w:tcBorders>
              <w:top w:val="single" w:sz="4" w:space="0" w:color="auto"/>
              <w:left w:val="single" w:sz="4" w:space="0" w:color="auto"/>
              <w:bottom w:val="single" w:sz="4" w:space="0" w:color="auto"/>
              <w:right w:val="single" w:sz="4" w:space="0" w:color="auto"/>
            </w:tcBorders>
            <w:hideMark/>
          </w:tcPr>
          <w:p w14:paraId="363DB879" w14:textId="77777777" w:rsidR="00BB1E63" w:rsidRPr="00BB1E63" w:rsidRDefault="00BB1E63" w:rsidP="00BB1E63">
            <w:r w:rsidRPr="00BB1E63">
              <w:t xml:space="preserve">Test cases for the </w:t>
            </w:r>
            <w:proofErr w:type="spellStart"/>
            <w:r w:rsidRPr="00BB1E63">
              <w:t>init</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78DAD81A"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EA15361"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E08ACD9" w14:textId="77777777" w:rsidR="00BB1E63" w:rsidRPr="00BB1E63" w:rsidRDefault="00BB1E63" w:rsidP="00BB1E63">
            <w:r w:rsidRPr="00BB1E63">
              <w:t>0041</w:t>
            </w:r>
          </w:p>
        </w:tc>
        <w:tc>
          <w:tcPr>
            <w:tcW w:w="0" w:type="auto"/>
            <w:tcBorders>
              <w:top w:val="single" w:sz="4" w:space="0" w:color="auto"/>
              <w:left w:val="single" w:sz="4" w:space="0" w:color="auto"/>
              <w:bottom w:val="single" w:sz="4" w:space="0" w:color="auto"/>
              <w:right w:val="single" w:sz="4" w:space="0" w:color="auto"/>
            </w:tcBorders>
            <w:hideMark/>
          </w:tcPr>
          <w:p w14:paraId="7DDBB700"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710887B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6F4B561D"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8338043"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ACC4935" w14:textId="77777777" w:rsidR="00BB1E63" w:rsidRPr="00BB1E63" w:rsidRDefault="00BB1E63" w:rsidP="00BB1E63">
            <w:r w:rsidRPr="00BB1E63">
              <w:t>revised</w:t>
            </w:r>
          </w:p>
        </w:tc>
      </w:tr>
      <w:tr w:rsidR="00BB1E63" w:rsidRPr="00BB1E63" w14:paraId="68239A2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792425A" w14:textId="77777777" w:rsidR="00BB1E63" w:rsidRPr="00BB1E63" w:rsidRDefault="00BB1E63" w:rsidP="00BB1E63">
            <w:r w:rsidRPr="00BB1E63">
              <w:t>C6-250489</w:t>
            </w:r>
          </w:p>
        </w:tc>
        <w:tc>
          <w:tcPr>
            <w:tcW w:w="0" w:type="auto"/>
            <w:tcBorders>
              <w:top w:val="single" w:sz="4" w:space="0" w:color="auto"/>
              <w:left w:val="single" w:sz="4" w:space="0" w:color="auto"/>
              <w:bottom w:val="single" w:sz="4" w:space="0" w:color="auto"/>
              <w:right w:val="single" w:sz="4" w:space="0" w:color="auto"/>
            </w:tcBorders>
            <w:hideMark/>
          </w:tcPr>
          <w:p w14:paraId="71085793" w14:textId="77777777" w:rsidR="00BB1E63" w:rsidRPr="00BB1E63" w:rsidRDefault="00BB1E63" w:rsidP="00BB1E63">
            <w:r w:rsidRPr="00BB1E63">
              <w:t xml:space="preserve">Test cases for the </w:t>
            </w:r>
            <w:proofErr w:type="spellStart"/>
            <w:r w:rsidRPr="00BB1E63">
              <w:t>init</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68149D48"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79E2CF29"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D324957" w14:textId="77777777" w:rsidR="00BB1E63" w:rsidRPr="00BB1E63" w:rsidRDefault="00BB1E63" w:rsidP="00BB1E63">
            <w:r w:rsidRPr="00BB1E63">
              <w:t>0041</w:t>
            </w:r>
          </w:p>
        </w:tc>
        <w:tc>
          <w:tcPr>
            <w:tcW w:w="0" w:type="auto"/>
            <w:tcBorders>
              <w:top w:val="single" w:sz="4" w:space="0" w:color="auto"/>
              <w:left w:val="single" w:sz="4" w:space="0" w:color="auto"/>
              <w:bottom w:val="single" w:sz="4" w:space="0" w:color="auto"/>
              <w:right w:val="single" w:sz="4" w:space="0" w:color="auto"/>
            </w:tcBorders>
            <w:hideMark/>
          </w:tcPr>
          <w:p w14:paraId="5D344261"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38E370C9"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86A97E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C532ED1"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1E381252" w14:textId="77777777" w:rsidR="00BB1E63" w:rsidRPr="00BB1E63" w:rsidRDefault="00BB1E63" w:rsidP="00BB1E63">
            <w:r w:rsidRPr="00BB1E63">
              <w:t>merged</w:t>
            </w:r>
          </w:p>
        </w:tc>
      </w:tr>
      <w:tr w:rsidR="00BB1E63" w:rsidRPr="00BB1E63" w14:paraId="0696382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8DD6CC9" w14:textId="77777777" w:rsidR="00BB1E63" w:rsidRPr="00BB1E63" w:rsidRDefault="00BB1E63" w:rsidP="00BB1E63">
            <w:r w:rsidRPr="00BB1E63">
              <w:t>C6-250458</w:t>
            </w:r>
          </w:p>
        </w:tc>
        <w:tc>
          <w:tcPr>
            <w:tcW w:w="0" w:type="auto"/>
            <w:tcBorders>
              <w:top w:val="single" w:sz="4" w:space="0" w:color="auto"/>
              <w:left w:val="single" w:sz="4" w:space="0" w:color="auto"/>
              <w:bottom w:val="single" w:sz="4" w:space="0" w:color="auto"/>
              <w:right w:val="single" w:sz="4" w:space="0" w:color="auto"/>
            </w:tcBorders>
            <w:hideMark/>
          </w:tcPr>
          <w:p w14:paraId="21A331B7" w14:textId="77777777" w:rsidR="00BB1E63" w:rsidRPr="00BB1E63" w:rsidRDefault="00BB1E63" w:rsidP="00BB1E63">
            <w:r w:rsidRPr="00BB1E63">
              <w:t xml:space="preserve">Test cases for the </w:t>
            </w:r>
            <w:proofErr w:type="spellStart"/>
            <w:r w:rsidRPr="00BB1E63">
              <w:t>setInitialDigest</w:t>
            </w:r>
            <w:proofErr w:type="spellEnd"/>
            <w:r w:rsidRPr="00BB1E63">
              <w:t xml:space="preserve"> method in </w:t>
            </w:r>
            <w:proofErr w:type="spellStart"/>
            <w:r w:rsidRPr="00BB1E63">
              <w:lastRenderedPageBreak/>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0CB6F307" w14:textId="77777777" w:rsidR="00BB1E63" w:rsidRPr="00BB1E63" w:rsidRDefault="00BB1E63" w:rsidP="00BB1E63">
            <w:r w:rsidRPr="00BB1E63">
              <w:lastRenderedPageBreak/>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1961A33"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5677FB61" w14:textId="77777777" w:rsidR="00BB1E63" w:rsidRPr="00BB1E63" w:rsidRDefault="00BB1E63" w:rsidP="00BB1E63">
            <w:r w:rsidRPr="00BB1E63">
              <w:t>0042</w:t>
            </w:r>
          </w:p>
        </w:tc>
        <w:tc>
          <w:tcPr>
            <w:tcW w:w="0" w:type="auto"/>
            <w:tcBorders>
              <w:top w:val="single" w:sz="4" w:space="0" w:color="auto"/>
              <w:left w:val="single" w:sz="4" w:space="0" w:color="auto"/>
              <w:bottom w:val="single" w:sz="4" w:space="0" w:color="auto"/>
              <w:right w:val="single" w:sz="4" w:space="0" w:color="auto"/>
            </w:tcBorders>
            <w:hideMark/>
          </w:tcPr>
          <w:p w14:paraId="53F3A4CF"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45067A9B"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49A6B3F"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531108AE"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4F86EF46" w14:textId="77777777" w:rsidR="00BB1E63" w:rsidRPr="00BB1E63" w:rsidRDefault="00BB1E63" w:rsidP="00BB1E63">
            <w:r w:rsidRPr="00BB1E63">
              <w:t>revised</w:t>
            </w:r>
          </w:p>
        </w:tc>
      </w:tr>
      <w:tr w:rsidR="00BB1E63" w:rsidRPr="00BB1E63" w14:paraId="7ED56EF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BF432D0" w14:textId="77777777" w:rsidR="00BB1E63" w:rsidRPr="00BB1E63" w:rsidRDefault="00BB1E63" w:rsidP="00BB1E63">
            <w:r w:rsidRPr="00BB1E63">
              <w:t>C6-250490</w:t>
            </w:r>
          </w:p>
        </w:tc>
        <w:tc>
          <w:tcPr>
            <w:tcW w:w="0" w:type="auto"/>
            <w:tcBorders>
              <w:top w:val="single" w:sz="4" w:space="0" w:color="auto"/>
              <w:left w:val="single" w:sz="4" w:space="0" w:color="auto"/>
              <w:bottom w:val="single" w:sz="4" w:space="0" w:color="auto"/>
              <w:right w:val="single" w:sz="4" w:space="0" w:color="auto"/>
            </w:tcBorders>
            <w:hideMark/>
          </w:tcPr>
          <w:p w14:paraId="724E33D2" w14:textId="77777777" w:rsidR="00BB1E63" w:rsidRPr="00BB1E63" w:rsidRDefault="00BB1E63" w:rsidP="00BB1E63">
            <w:r w:rsidRPr="00BB1E63">
              <w:t xml:space="preserve">Test cases for the </w:t>
            </w:r>
            <w:proofErr w:type="spellStart"/>
            <w:r w:rsidRPr="00BB1E63">
              <w:t>setInitialDigest</w:t>
            </w:r>
            <w:proofErr w:type="spellEnd"/>
            <w:r w:rsidRPr="00BB1E63">
              <w:t xml:space="preserv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3D26EC76"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194A375F"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4F3AFC72" w14:textId="77777777" w:rsidR="00BB1E63" w:rsidRPr="00BB1E63" w:rsidRDefault="00BB1E63" w:rsidP="00BB1E63">
            <w:r w:rsidRPr="00BB1E63">
              <w:t>0042</w:t>
            </w:r>
          </w:p>
        </w:tc>
        <w:tc>
          <w:tcPr>
            <w:tcW w:w="0" w:type="auto"/>
            <w:tcBorders>
              <w:top w:val="single" w:sz="4" w:space="0" w:color="auto"/>
              <w:left w:val="single" w:sz="4" w:space="0" w:color="auto"/>
              <w:bottom w:val="single" w:sz="4" w:space="0" w:color="auto"/>
              <w:right w:val="single" w:sz="4" w:space="0" w:color="auto"/>
            </w:tcBorders>
            <w:hideMark/>
          </w:tcPr>
          <w:p w14:paraId="24F37F73"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2C6D370B"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4E579C9"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27DF73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5582326D" w14:textId="77777777" w:rsidR="00BB1E63" w:rsidRPr="00BB1E63" w:rsidRDefault="00BB1E63" w:rsidP="00BB1E63">
            <w:r w:rsidRPr="00BB1E63">
              <w:t>merged</w:t>
            </w:r>
          </w:p>
        </w:tc>
      </w:tr>
      <w:tr w:rsidR="00BB1E63" w:rsidRPr="00BB1E63" w14:paraId="647EC71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D0DEA3E" w14:textId="77777777" w:rsidR="00BB1E63" w:rsidRPr="00BB1E63" w:rsidRDefault="00BB1E63" w:rsidP="00BB1E63">
            <w:r w:rsidRPr="00BB1E63">
              <w:t>C6-250459</w:t>
            </w:r>
          </w:p>
        </w:tc>
        <w:tc>
          <w:tcPr>
            <w:tcW w:w="0" w:type="auto"/>
            <w:tcBorders>
              <w:top w:val="single" w:sz="4" w:space="0" w:color="auto"/>
              <w:left w:val="single" w:sz="4" w:space="0" w:color="auto"/>
              <w:bottom w:val="single" w:sz="4" w:space="0" w:color="auto"/>
              <w:right w:val="single" w:sz="4" w:space="0" w:color="auto"/>
            </w:tcBorders>
            <w:hideMark/>
          </w:tcPr>
          <w:p w14:paraId="79E02C81" w14:textId="77777777" w:rsidR="00BB1E63" w:rsidRPr="00BB1E63" w:rsidRDefault="00BB1E63" w:rsidP="00BB1E63">
            <w:r w:rsidRPr="00BB1E63">
              <w:t xml:space="preserve">Test cases for the sign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281844DB"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6163FED"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5E9F540B" w14:textId="77777777" w:rsidR="00BB1E63" w:rsidRPr="00BB1E63" w:rsidRDefault="00BB1E63" w:rsidP="00BB1E63">
            <w:r w:rsidRPr="00BB1E63">
              <w:t>0043</w:t>
            </w:r>
          </w:p>
        </w:tc>
        <w:tc>
          <w:tcPr>
            <w:tcW w:w="0" w:type="auto"/>
            <w:tcBorders>
              <w:top w:val="single" w:sz="4" w:space="0" w:color="auto"/>
              <w:left w:val="single" w:sz="4" w:space="0" w:color="auto"/>
              <w:bottom w:val="single" w:sz="4" w:space="0" w:color="auto"/>
              <w:right w:val="single" w:sz="4" w:space="0" w:color="auto"/>
            </w:tcBorders>
            <w:hideMark/>
          </w:tcPr>
          <w:p w14:paraId="216807E2"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2F03336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8D8E3FF"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3AF69BB"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1B77F856" w14:textId="77777777" w:rsidR="00BB1E63" w:rsidRPr="00BB1E63" w:rsidRDefault="00BB1E63" w:rsidP="00BB1E63">
            <w:r w:rsidRPr="00BB1E63">
              <w:t>revised</w:t>
            </w:r>
          </w:p>
        </w:tc>
      </w:tr>
      <w:tr w:rsidR="00BB1E63" w:rsidRPr="00BB1E63" w14:paraId="261771D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EA7D07B" w14:textId="77777777" w:rsidR="00BB1E63" w:rsidRPr="00BB1E63" w:rsidRDefault="00BB1E63" w:rsidP="00BB1E63">
            <w:r w:rsidRPr="00BB1E63">
              <w:t>C6-250491</w:t>
            </w:r>
          </w:p>
        </w:tc>
        <w:tc>
          <w:tcPr>
            <w:tcW w:w="0" w:type="auto"/>
            <w:tcBorders>
              <w:top w:val="single" w:sz="4" w:space="0" w:color="auto"/>
              <w:left w:val="single" w:sz="4" w:space="0" w:color="auto"/>
              <w:bottom w:val="single" w:sz="4" w:space="0" w:color="auto"/>
              <w:right w:val="single" w:sz="4" w:space="0" w:color="auto"/>
            </w:tcBorders>
            <w:hideMark/>
          </w:tcPr>
          <w:p w14:paraId="36F601CF" w14:textId="77777777" w:rsidR="00BB1E63" w:rsidRPr="00BB1E63" w:rsidRDefault="00BB1E63" w:rsidP="00BB1E63">
            <w:r w:rsidRPr="00BB1E63">
              <w:t xml:space="preserve">Test cases for the sign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16B0373F"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01442596"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2E6299B9" w14:textId="77777777" w:rsidR="00BB1E63" w:rsidRPr="00BB1E63" w:rsidRDefault="00BB1E63" w:rsidP="00BB1E63">
            <w:r w:rsidRPr="00BB1E63">
              <w:t>0043</w:t>
            </w:r>
          </w:p>
        </w:tc>
        <w:tc>
          <w:tcPr>
            <w:tcW w:w="0" w:type="auto"/>
            <w:tcBorders>
              <w:top w:val="single" w:sz="4" w:space="0" w:color="auto"/>
              <w:left w:val="single" w:sz="4" w:space="0" w:color="auto"/>
              <w:bottom w:val="single" w:sz="4" w:space="0" w:color="auto"/>
              <w:right w:val="single" w:sz="4" w:space="0" w:color="auto"/>
            </w:tcBorders>
            <w:hideMark/>
          </w:tcPr>
          <w:p w14:paraId="17B02AD3"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5C678CBF"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B8F6467"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70B7985"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E419C57" w14:textId="77777777" w:rsidR="00BB1E63" w:rsidRPr="00BB1E63" w:rsidRDefault="00BB1E63" w:rsidP="00BB1E63">
            <w:r w:rsidRPr="00BB1E63">
              <w:t>merged</w:t>
            </w:r>
          </w:p>
        </w:tc>
      </w:tr>
      <w:tr w:rsidR="00BB1E63" w:rsidRPr="00BB1E63" w14:paraId="4DDBD84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C776D2B" w14:textId="77777777" w:rsidR="00BB1E63" w:rsidRPr="00BB1E63" w:rsidRDefault="00BB1E63" w:rsidP="00BB1E63">
            <w:r w:rsidRPr="00BB1E63">
              <w:t>C6-250460</w:t>
            </w:r>
          </w:p>
        </w:tc>
        <w:tc>
          <w:tcPr>
            <w:tcW w:w="0" w:type="auto"/>
            <w:tcBorders>
              <w:top w:val="single" w:sz="4" w:space="0" w:color="auto"/>
              <w:left w:val="single" w:sz="4" w:space="0" w:color="auto"/>
              <w:bottom w:val="single" w:sz="4" w:space="0" w:color="auto"/>
              <w:right w:val="single" w:sz="4" w:space="0" w:color="auto"/>
            </w:tcBorders>
            <w:hideMark/>
          </w:tcPr>
          <w:p w14:paraId="3CA3F492" w14:textId="77777777" w:rsidR="00BB1E63" w:rsidRPr="00BB1E63" w:rsidRDefault="00BB1E63" w:rsidP="00BB1E63">
            <w:r w:rsidRPr="00BB1E63">
              <w:t xml:space="preserve">Test cases for the update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78EA58E1"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160B9C1"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06C3116F" w14:textId="77777777" w:rsidR="00BB1E63" w:rsidRPr="00BB1E63" w:rsidRDefault="00BB1E63" w:rsidP="00BB1E63">
            <w:r w:rsidRPr="00BB1E63">
              <w:t>0044</w:t>
            </w:r>
          </w:p>
        </w:tc>
        <w:tc>
          <w:tcPr>
            <w:tcW w:w="0" w:type="auto"/>
            <w:tcBorders>
              <w:top w:val="single" w:sz="4" w:space="0" w:color="auto"/>
              <w:left w:val="single" w:sz="4" w:space="0" w:color="auto"/>
              <w:bottom w:val="single" w:sz="4" w:space="0" w:color="auto"/>
              <w:right w:val="single" w:sz="4" w:space="0" w:color="auto"/>
            </w:tcBorders>
            <w:hideMark/>
          </w:tcPr>
          <w:p w14:paraId="04808D85"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52C1D1A6"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7094BF31"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1577BE9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DD7E0E7" w14:textId="77777777" w:rsidR="00BB1E63" w:rsidRPr="00BB1E63" w:rsidRDefault="00BB1E63" w:rsidP="00BB1E63">
            <w:r w:rsidRPr="00BB1E63">
              <w:t>revised</w:t>
            </w:r>
          </w:p>
        </w:tc>
      </w:tr>
      <w:tr w:rsidR="00BB1E63" w:rsidRPr="00BB1E63" w14:paraId="320791E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6051E3F" w14:textId="77777777" w:rsidR="00BB1E63" w:rsidRPr="00BB1E63" w:rsidRDefault="00BB1E63" w:rsidP="00BB1E63">
            <w:r w:rsidRPr="00BB1E63">
              <w:t>C6-250492</w:t>
            </w:r>
          </w:p>
        </w:tc>
        <w:tc>
          <w:tcPr>
            <w:tcW w:w="0" w:type="auto"/>
            <w:tcBorders>
              <w:top w:val="single" w:sz="4" w:space="0" w:color="auto"/>
              <w:left w:val="single" w:sz="4" w:space="0" w:color="auto"/>
              <w:bottom w:val="single" w:sz="4" w:space="0" w:color="auto"/>
              <w:right w:val="single" w:sz="4" w:space="0" w:color="auto"/>
            </w:tcBorders>
            <w:hideMark/>
          </w:tcPr>
          <w:p w14:paraId="0D66136F" w14:textId="77777777" w:rsidR="00BB1E63" w:rsidRPr="00BB1E63" w:rsidRDefault="00BB1E63" w:rsidP="00BB1E63">
            <w:r w:rsidRPr="00BB1E63">
              <w:t xml:space="preserve">Test cases for the update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200433D0"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5C4465AA"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46FCFFF4" w14:textId="77777777" w:rsidR="00BB1E63" w:rsidRPr="00BB1E63" w:rsidRDefault="00BB1E63" w:rsidP="00BB1E63">
            <w:r w:rsidRPr="00BB1E63">
              <w:t>0044</w:t>
            </w:r>
          </w:p>
        </w:tc>
        <w:tc>
          <w:tcPr>
            <w:tcW w:w="0" w:type="auto"/>
            <w:tcBorders>
              <w:top w:val="single" w:sz="4" w:space="0" w:color="auto"/>
              <w:left w:val="single" w:sz="4" w:space="0" w:color="auto"/>
              <w:bottom w:val="single" w:sz="4" w:space="0" w:color="auto"/>
              <w:right w:val="single" w:sz="4" w:space="0" w:color="auto"/>
            </w:tcBorders>
            <w:hideMark/>
          </w:tcPr>
          <w:p w14:paraId="72F3FB45"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14FB78C9"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E556E18"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7E6D5599"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4379C857" w14:textId="77777777" w:rsidR="00BB1E63" w:rsidRPr="00BB1E63" w:rsidRDefault="00BB1E63" w:rsidP="00BB1E63">
            <w:r w:rsidRPr="00BB1E63">
              <w:t>merged</w:t>
            </w:r>
          </w:p>
        </w:tc>
      </w:tr>
      <w:tr w:rsidR="00BB1E63" w:rsidRPr="00BB1E63" w14:paraId="7CBE482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7749AF6" w14:textId="77777777" w:rsidR="00BB1E63" w:rsidRPr="00BB1E63" w:rsidRDefault="00BB1E63" w:rsidP="00BB1E63">
            <w:r w:rsidRPr="00BB1E63">
              <w:t>C6-250461</w:t>
            </w:r>
          </w:p>
        </w:tc>
        <w:tc>
          <w:tcPr>
            <w:tcW w:w="0" w:type="auto"/>
            <w:tcBorders>
              <w:top w:val="single" w:sz="4" w:space="0" w:color="auto"/>
              <w:left w:val="single" w:sz="4" w:space="0" w:color="auto"/>
              <w:bottom w:val="single" w:sz="4" w:space="0" w:color="auto"/>
              <w:right w:val="single" w:sz="4" w:space="0" w:color="auto"/>
            </w:tcBorders>
            <w:hideMark/>
          </w:tcPr>
          <w:p w14:paraId="7F69C5FA" w14:textId="77777777" w:rsidR="00BB1E63" w:rsidRPr="00BB1E63" w:rsidRDefault="00BB1E63" w:rsidP="00BB1E63">
            <w:r w:rsidRPr="00BB1E63">
              <w:t xml:space="preserve">Test cases for the verify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17DCF644"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12E05EA8"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449BFF3D" w14:textId="77777777" w:rsidR="00BB1E63" w:rsidRPr="00BB1E63" w:rsidRDefault="00BB1E63" w:rsidP="00BB1E63">
            <w:r w:rsidRPr="00BB1E63">
              <w:t>0045</w:t>
            </w:r>
          </w:p>
        </w:tc>
        <w:tc>
          <w:tcPr>
            <w:tcW w:w="0" w:type="auto"/>
            <w:tcBorders>
              <w:top w:val="single" w:sz="4" w:space="0" w:color="auto"/>
              <w:left w:val="single" w:sz="4" w:space="0" w:color="auto"/>
              <w:bottom w:val="single" w:sz="4" w:space="0" w:color="auto"/>
              <w:right w:val="single" w:sz="4" w:space="0" w:color="auto"/>
            </w:tcBorders>
            <w:hideMark/>
          </w:tcPr>
          <w:p w14:paraId="2F9BA772"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0173838E"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478A8879"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28A2520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763224E4" w14:textId="77777777" w:rsidR="00BB1E63" w:rsidRPr="00BB1E63" w:rsidRDefault="00BB1E63" w:rsidP="00BB1E63">
            <w:r w:rsidRPr="00BB1E63">
              <w:t>revised</w:t>
            </w:r>
          </w:p>
        </w:tc>
      </w:tr>
      <w:tr w:rsidR="00BB1E63" w:rsidRPr="00BB1E63" w14:paraId="588E451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AE397E0" w14:textId="77777777" w:rsidR="00BB1E63" w:rsidRPr="00BB1E63" w:rsidRDefault="00BB1E63" w:rsidP="00BB1E63">
            <w:r w:rsidRPr="00BB1E63">
              <w:t>C6-250493</w:t>
            </w:r>
          </w:p>
        </w:tc>
        <w:tc>
          <w:tcPr>
            <w:tcW w:w="0" w:type="auto"/>
            <w:tcBorders>
              <w:top w:val="single" w:sz="4" w:space="0" w:color="auto"/>
              <w:left w:val="single" w:sz="4" w:space="0" w:color="auto"/>
              <w:bottom w:val="single" w:sz="4" w:space="0" w:color="auto"/>
              <w:right w:val="single" w:sz="4" w:space="0" w:color="auto"/>
            </w:tcBorders>
            <w:hideMark/>
          </w:tcPr>
          <w:p w14:paraId="784648C2" w14:textId="77777777" w:rsidR="00BB1E63" w:rsidRPr="00BB1E63" w:rsidRDefault="00BB1E63" w:rsidP="00BB1E63">
            <w:r w:rsidRPr="00BB1E63">
              <w:t xml:space="preserve">Test cases for the verify method in </w:t>
            </w:r>
            <w:proofErr w:type="spellStart"/>
            <w:r w:rsidRPr="00BB1E63">
              <w:t>GBAUSignatureClass</w:t>
            </w:r>
            <w:proofErr w:type="spellEnd"/>
            <w:r w:rsidRPr="00BB1E63">
              <w:t xml:space="preserve"> of the GBA_U API</w:t>
            </w:r>
          </w:p>
        </w:tc>
        <w:tc>
          <w:tcPr>
            <w:tcW w:w="0" w:type="auto"/>
            <w:tcBorders>
              <w:top w:val="single" w:sz="4" w:space="0" w:color="auto"/>
              <w:left w:val="single" w:sz="4" w:space="0" w:color="auto"/>
              <w:bottom w:val="single" w:sz="4" w:space="0" w:color="auto"/>
              <w:right w:val="single" w:sz="4" w:space="0" w:color="auto"/>
            </w:tcBorders>
            <w:hideMark/>
          </w:tcPr>
          <w:p w14:paraId="3B623941" w14:textId="77777777" w:rsidR="00BB1E63" w:rsidRPr="00BB1E63" w:rsidRDefault="00BB1E63" w:rsidP="00BB1E63">
            <w:r w:rsidRPr="00BB1E63">
              <w:t xml:space="preserve">China </w:t>
            </w:r>
            <w:proofErr w:type="spellStart"/>
            <w:proofErr w:type="gramStart"/>
            <w:r w:rsidRPr="00BB1E63">
              <w:t>Mobile,THALES</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423B5957"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79DF3991" w14:textId="77777777" w:rsidR="00BB1E63" w:rsidRPr="00BB1E63" w:rsidRDefault="00BB1E63" w:rsidP="00BB1E63">
            <w:r w:rsidRPr="00BB1E63">
              <w:t>0045</w:t>
            </w:r>
          </w:p>
        </w:tc>
        <w:tc>
          <w:tcPr>
            <w:tcW w:w="0" w:type="auto"/>
            <w:tcBorders>
              <w:top w:val="single" w:sz="4" w:space="0" w:color="auto"/>
              <w:left w:val="single" w:sz="4" w:space="0" w:color="auto"/>
              <w:bottom w:val="single" w:sz="4" w:space="0" w:color="auto"/>
              <w:right w:val="single" w:sz="4" w:space="0" w:color="auto"/>
            </w:tcBorders>
            <w:hideMark/>
          </w:tcPr>
          <w:p w14:paraId="03B05D26" w14:textId="77777777" w:rsidR="00BB1E63" w:rsidRPr="00BB1E63" w:rsidRDefault="00BB1E63" w:rsidP="00BB1E63">
            <w:r w:rsidRPr="00BB1E63">
              <w:t>1</w:t>
            </w:r>
          </w:p>
        </w:tc>
        <w:tc>
          <w:tcPr>
            <w:tcW w:w="0" w:type="auto"/>
            <w:tcBorders>
              <w:top w:val="single" w:sz="4" w:space="0" w:color="auto"/>
              <w:left w:val="single" w:sz="4" w:space="0" w:color="auto"/>
              <w:bottom w:val="single" w:sz="4" w:space="0" w:color="auto"/>
              <w:right w:val="single" w:sz="4" w:space="0" w:color="auto"/>
            </w:tcBorders>
            <w:hideMark/>
          </w:tcPr>
          <w:p w14:paraId="1FF23CD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2B13F8B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383A4A32"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2F3D2A58" w14:textId="77777777" w:rsidR="00BB1E63" w:rsidRPr="00BB1E63" w:rsidRDefault="00BB1E63" w:rsidP="00BB1E63">
            <w:r w:rsidRPr="00BB1E63">
              <w:t>merged</w:t>
            </w:r>
          </w:p>
        </w:tc>
      </w:tr>
      <w:tr w:rsidR="00BB1E63" w:rsidRPr="00BB1E63" w14:paraId="26D1745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4FC6182" w14:textId="77777777" w:rsidR="00BB1E63" w:rsidRPr="00BB1E63" w:rsidRDefault="00BB1E63" w:rsidP="00BB1E63">
            <w:r w:rsidRPr="00BB1E63">
              <w:t>C6-250514</w:t>
            </w:r>
          </w:p>
        </w:tc>
        <w:tc>
          <w:tcPr>
            <w:tcW w:w="0" w:type="auto"/>
            <w:tcBorders>
              <w:top w:val="single" w:sz="4" w:space="0" w:color="auto"/>
              <w:left w:val="single" w:sz="4" w:space="0" w:color="auto"/>
              <w:bottom w:val="single" w:sz="4" w:space="0" w:color="auto"/>
              <w:right w:val="single" w:sz="4" w:space="0" w:color="auto"/>
            </w:tcBorders>
            <w:hideMark/>
          </w:tcPr>
          <w:p w14:paraId="4135AB3E" w14:textId="77777777" w:rsidR="00BB1E63" w:rsidRPr="00BB1E63" w:rsidRDefault="00BB1E63" w:rsidP="00BB1E63">
            <w:r w:rsidRPr="00BB1E63">
              <w:t xml:space="preserve">GBA_U API test cases on </w:t>
            </w:r>
            <w:proofErr w:type="spellStart"/>
            <w:r w:rsidRPr="00BB1E63">
              <w:t>GBAUCipher</w:t>
            </w:r>
            <w:proofErr w:type="spellEnd"/>
            <w:r w:rsidRPr="00BB1E63">
              <w:t xml:space="preserve"> and </w:t>
            </w:r>
            <w:proofErr w:type="spellStart"/>
            <w:r w:rsidRPr="00BB1E63">
              <w:t>GBAUSignature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F73C65" w14:textId="77777777" w:rsidR="00BB1E63" w:rsidRPr="00BB1E63" w:rsidRDefault="00BB1E63" w:rsidP="00BB1E63">
            <w:r w:rsidRPr="00BB1E63">
              <w:t>THALES, China Mobile</w:t>
            </w:r>
          </w:p>
        </w:tc>
        <w:tc>
          <w:tcPr>
            <w:tcW w:w="0" w:type="auto"/>
            <w:tcBorders>
              <w:top w:val="single" w:sz="4" w:space="0" w:color="auto"/>
              <w:left w:val="single" w:sz="4" w:space="0" w:color="auto"/>
              <w:bottom w:val="single" w:sz="4" w:space="0" w:color="auto"/>
              <w:right w:val="single" w:sz="4" w:space="0" w:color="auto"/>
            </w:tcBorders>
            <w:hideMark/>
          </w:tcPr>
          <w:p w14:paraId="21D4C47D" w14:textId="77777777" w:rsidR="00BB1E63" w:rsidRPr="00BB1E63" w:rsidRDefault="00BB1E63" w:rsidP="00BB1E63">
            <w:r w:rsidRPr="00BB1E63">
              <w:t>31.213</w:t>
            </w:r>
          </w:p>
        </w:tc>
        <w:tc>
          <w:tcPr>
            <w:tcW w:w="0" w:type="auto"/>
            <w:tcBorders>
              <w:top w:val="single" w:sz="4" w:space="0" w:color="auto"/>
              <w:left w:val="single" w:sz="4" w:space="0" w:color="auto"/>
              <w:bottom w:val="single" w:sz="4" w:space="0" w:color="auto"/>
              <w:right w:val="single" w:sz="4" w:space="0" w:color="auto"/>
            </w:tcBorders>
            <w:hideMark/>
          </w:tcPr>
          <w:p w14:paraId="7A82A20F" w14:textId="77777777" w:rsidR="00BB1E63" w:rsidRPr="00BB1E63" w:rsidRDefault="00BB1E63" w:rsidP="00BB1E63">
            <w:r w:rsidRPr="00BB1E63">
              <w:t>0046</w:t>
            </w:r>
          </w:p>
        </w:tc>
        <w:tc>
          <w:tcPr>
            <w:tcW w:w="0" w:type="auto"/>
            <w:tcBorders>
              <w:top w:val="single" w:sz="4" w:space="0" w:color="auto"/>
              <w:left w:val="single" w:sz="4" w:space="0" w:color="auto"/>
              <w:bottom w:val="single" w:sz="4" w:space="0" w:color="auto"/>
              <w:right w:val="single" w:sz="4" w:space="0" w:color="auto"/>
            </w:tcBorders>
            <w:hideMark/>
          </w:tcPr>
          <w:p w14:paraId="00901190" w14:textId="77777777" w:rsidR="00BB1E63" w:rsidRPr="00BB1E63" w:rsidRDefault="00BB1E63" w:rsidP="00BB1E63">
            <w:r w:rsidRPr="00BB1E63">
              <w:t>-</w:t>
            </w:r>
          </w:p>
        </w:tc>
        <w:tc>
          <w:tcPr>
            <w:tcW w:w="0" w:type="auto"/>
            <w:tcBorders>
              <w:top w:val="single" w:sz="4" w:space="0" w:color="auto"/>
              <w:left w:val="single" w:sz="4" w:space="0" w:color="auto"/>
              <w:bottom w:val="single" w:sz="4" w:space="0" w:color="auto"/>
              <w:right w:val="single" w:sz="4" w:space="0" w:color="auto"/>
            </w:tcBorders>
            <w:hideMark/>
          </w:tcPr>
          <w:p w14:paraId="31FE7B62" w14:textId="77777777" w:rsidR="00BB1E63" w:rsidRPr="00BB1E63" w:rsidRDefault="00BB1E63" w:rsidP="00BB1E63">
            <w:r w:rsidRPr="00BB1E63">
              <w:t>Rel-18</w:t>
            </w:r>
          </w:p>
        </w:tc>
        <w:tc>
          <w:tcPr>
            <w:tcW w:w="0" w:type="auto"/>
            <w:tcBorders>
              <w:top w:val="single" w:sz="4" w:space="0" w:color="auto"/>
              <w:left w:val="single" w:sz="4" w:space="0" w:color="auto"/>
              <w:bottom w:val="single" w:sz="4" w:space="0" w:color="auto"/>
              <w:right w:val="single" w:sz="4" w:space="0" w:color="auto"/>
            </w:tcBorders>
            <w:hideMark/>
          </w:tcPr>
          <w:p w14:paraId="0AD02FAE" w14:textId="77777777" w:rsidR="00BB1E63" w:rsidRPr="00BB1E63" w:rsidRDefault="00BB1E63" w:rsidP="00BB1E63">
            <w:r w:rsidRPr="00BB1E63">
              <w:t>B</w:t>
            </w:r>
          </w:p>
        </w:tc>
        <w:tc>
          <w:tcPr>
            <w:tcW w:w="0" w:type="auto"/>
            <w:tcBorders>
              <w:top w:val="single" w:sz="4" w:space="0" w:color="auto"/>
              <w:left w:val="single" w:sz="4" w:space="0" w:color="auto"/>
              <w:bottom w:val="single" w:sz="4" w:space="0" w:color="auto"/>
              <w:right w:val="single" w:sz="4" w:space="0" w:color="auto"/>
            </w:tcBorders>
            <w:hideMark/>
          </w:tcPr>
          <w:p w14:paraId="6FC1D35A" w14:textId="77777777" w:rsidR="00BB1E63" w:rsidRPr="00BB1E63" w:rsidRDefault="00BB1E63" w:rsidP="00BB1E63">
            <w:r w:rsidRPr="00BB1E63">
              <w:t>TEST_GBA_U_APIs</w:t>
            </w:r>
          </w:p>
        </w:tc>
        <w:tc>
          <w:tcPr>
            <w:tcW w:w="0" w:type="auto"/>
            <w:tcBorders>
              <w:top w:val="single" w:sz="4" w:space="0" w:color="auto"/>
              <w:left w:val="single" w:sz="4" w:space="0" w:color="auto"/>
              <w:bottom w:val="single" w:sz="4" w:space="0" w:color="auto"/>
              <w:right w:val="single" w:sz="4" w:space="0" w:color="auto"/>
            </w:tcBorders>
            <w:hideMark/>
          </w:tcPr>
          <w:p w14:paraId="79D62189" w14:textId="77777777" w:rsidR="00BB1E63" w:rsidRPr="00BB1E63" w:rsidRDefault="00BB1E63" w:rsidP="00BB1E63">
            <w:r w:rsidRPr="00BB1E63">
              <w:t>agreed</w:t>
            </w:r>
          </w:p>
        </w:tc>
      </w:tr>
    </w:tbl>
    <w:p w14:paraId="4C68F2EA" w14:textId="77777777" w:rsidR="00BB1E63" w:rsidRPr="00BB1E63" w:rsidRDefault="00BB1E63" w:rsidP="00BB1E63"/>
    <w:p w14:paraId="713BD585" w14:textId="77777777" w:rsidR="00BB1E63" w:rsidRPr="00BB1E63" w:rsidRDefault="00BB1E63" w:rsidP="00BB1E63">
      <w:pPr>
        <w:pStyle w:val="berschrift2"/>
      </w:pPr>
      <w:r w:rsidRPr="00BB1E63">
        <w:br w:type="page"/>
      </w:r>
      <w:bookmarkStart w:id="275" w:name="_Toc214317416"/>
      <w:r w:rsidRPr="00BB1E63">
        <w:lastRenderedPageBreak/>
        <w:t>Annex C: Lists of liaisons</w:t>
      </w:r>
      <w:bookmarkEnd w:id="275"/>
    </w:p>
    <w:p w14:paraId="1F7B3958" w14:textId="77777777" w:rsidR="00BB1E63" w:rsidRPr="00BB1E63" w:rsidRDefault="00BB1E63" w:rsidP="00BB1E63">
      <w:pPr>
        <w:pStyle w:val="berschrift3"/>
      </w:pPr>
      <w:bookmarkStart w:id="276" w:name="_Toc214317417"/>
      <w:r w:rsidRPr="00BB1E63">
        <w:t>C1: Incoming liaison statements</w:t>
      </w:r>
      <w:bookmarkEnd w:id="276"/>
    </w:p>
    <w:p w14:paraId="55539958" w14:textId="77777777" w:rsidR="00BB1E63" w:rsidRPr="00BB1E63" w:rsidRDefault="00BB1E63" w:rsidP="00BB1E63">
      <w:pPr>
        <w:rPr>
          <w:b/>
        </w:rPr>
      </w:pPr>
    </w:p>
    <w:tbl>
      <w:tblPr>
        <w:tblStyle w:val="Tabellenraster"/>
        <w:tblW w:w="0" w:type="auto"/>
        <w:tblLook w:val="04A0" w:firstRow="1" w:lastRow="0" w:firstColumn="1" w:lastColumn="0" w:noHBand="0" w:noVBand="1"/>
      </w:tblPr>
      <w:tblGrid>
        <w:gridCol w:w="1107"/>
        <w:gridCol w:w="1672"/>
        <w:gridCol w:w="3586"/>
        <w:gridCol w:w="1092"/>
        <w:gridCol w:w="939"/>
        <w:gridCol w:w="1233"/>
      </w:tblGrid>
      <w:tr w:rsidR="00BB1E63" w:rsidRPr="00BB1E63" w14:paraId="76A3F9D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32E9D8A"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E5E5F12" w14:textId="77777777" w:rsidR="00BB1E63" w:rsidRPr="00BB1E63" w:rsidRDefault="00BB1E63" w:rsidP="00BB1E63">
            <w:pPr>
              <w:rPr>
                <w:b/>
              </w:rPr>
            </w:pPr>
            <w:r w:rsidRPr="00BB1E63">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75720842" w14:textId="77777777" w:rsidR="00BB1E63" w:rsidRPr="00BB1E63" w:rsidRDefault="00BB1E63" w:rsidP="00BB1E63">
            <w:pPr>
              <w:rPr>
                <w:b/>
              </w:rPr>
            </w:pPr>
            <w:r w:rsidRPr="00BB1E63">
              <w:rPr>
                <w:b/>
              </w:rPr>
              <w:t>Title</w:t>
            </w:r>
          </w:p>
        </w:tc>
        <w:tc>
          <w:tcPr>
            <w:tcW w:w="0" w:type="auto"/>
            <w:tcBorders>
              <w:top w:val="single" w:sz="4" w:space="0" w:color="auto"/>
              <w:left w:val="single" w:sz="4" w:space="0" w:color="auto"/>
              <w:bottom w:val="single" w:sz="4" w:space="0" w:color="auto"/>
              <w:right w:val="single" w:sz="4" w:space="0" w:color="auto"/>
            </w:tcBorders>
            <w:hideMark/>
          </w:tcPr>
          <w:p w14:paraId="32B3D133" w14:textId="77777777" w:rsidR="00BB1E63" w:rsidRPr="00BB1E63" w:rsidRDefault="00BB1E63" w:rsidP="00BB1E63">
            <w:pPr>
              <w:rPr>
                <w:b/>
              </w:rPr>
            </w:pPr>
            <w:r w:rsidRPr="00BB1E63">
              <w:rPr>
                <w:b/>
              </w:rPr>
              <w:t>From</w:t>
            </w:r>
          </w:p>
        </w:tc>
        <w:tc>
          <w:tcPr>
            <w:tcW w:w="0" w:type="auto"/>
            <w:tcBorders>
              <w:top w:val="single" w:sz="4" w:space="0" w:color="auto"/>
              <w:left w:val="single" w:sz="4" w:space="0" w:color="auto"/>
              <w:bottom w:val="single" w:sz="4" w:space="0" w:color="auto"/>
              <w:right w:val="single" w:sz="4" w:space="0" w:color="auto"/>
            </w:tcBorders>
            <w:hideMark/>
          </w:tcPr>
          <w:p w14:paraId="376D69DE" w14:textId="77777777" w:rsidR="00BB1E63" w:rsidRPr="00BB1E63" w:rsidRDefault="00BB1E63" w:rsidP="00BB1E63">
            <w:pPr>
              <w:rPr>
                <w:b/>
              </w:rPr>
            </w:pPr>
            <w:r w:rsidRPr="00BB1E63">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7B834967" w14:textId="77777777" w:rsidR="00BB1E63" w:rsidRPr="00BB1E63" w:rsidRDefault="00BB1E63" w:rsidP="00BB1E63">
            <w:pPr>
              <w:rPr>
                <w:b/>
              </w:rPr>
            </w:pPr>
            <w:r w:rsidRPr="00BB1E63">
              <w:rPr>
                <w:b/>
              </w:rPr>
              <w:t>Reply </w:t>
            </w:r>
            <w:proofErr w:type="spellStart"/>
            <w:r w:rsidRPr="00BB1E63">
              <w:rPr>
                <w:b/>
              </w:rPr>
              <w:t>TDoc</w:t>
            </w:r>
            <w:proofErr w:type="spellEnd"/>
          </w:p>
        </w:tc>
      </w:tr>
      <w:tr w:rsidR="00BB1E63" w:rsidRPr="00BB1E63" w14:paraId="3E24A6A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BB58076" w14:textId="77777777" w:rsidR="00BB1E63" w:rsidRPr="00BB1E63" w:rsidRDefault="00BB1E63" w:rsidP="00BB1E63">
            <w:r w:rsidRPr="00BB1E63">
              <w:t>C6-250418</w:t>
            </w:r>
          </w:p>
        </w:tc>
        <w:tc>
          <w:tcPr>
            <w:tcW w:w="0" w:type="auto"/>
            <w:tcBorders>
              <w:top w:val="single" w:sz="4" w:space="0" w:color="auto"/>
              <w:left w:val="single" w:sz="4" w:space="0" w:color="auto"/>
              <w:bottom w:val="single" w:sz="4" w:space="0" w:color="auto"/>
              <w:right w:val="single" w:sz="4" w:space="0" w:color="auto"/>
            </w:tcBorders>
            <w:hideMark/>
          </w:tcPr>
          <w:p w14:paraId="4D0DD501" w14:textId="77777777" w:rsidR="00BB1E63" w:rsidRPr="00BB1E63" w:rsidRDefault="00BB1E63" w:rsidP="00BB1E63">
            <w:proofErr w:type="gramStart"/>
            <w:r w:rsidRPr="00BB1E63">
              <w:t>SET(</w:t>
            </w:r>
            <w:proofErr w:type="gramEnd"/>
            <w:r w:rsidRPr="00BB1E63">
              <w:t>25)000042r1</w:t>
            </w:r>
          </w:p>
        </w:tc>
        <w:tc>
          <w:tcPr>
            <w:tcW w:w="0" w:type="auto"/>
            <w:tcBorders>
              <w:top w:val="single" w:sz="4" w:space="0" w:color="auto"/>
              <w:left w:val="single" w:sz="4" w:space="0" w:color="auto"/>
              <w:bottom w:val="single" w:sz="4" w:space="0" w:color="auto"/>
              <w:right w:val="single" w:sz="4" w:space="0" w:color="auto"/>
            </w:tcBorders>
            <w:hideMark/>
          </w:tcPr>
          <w:p w14:paraId="26B172AA" w14:textId="77777777" w:rsidR="00BB1E63" w:rsidRPr="00BB1E63" w:rsidRDefault="00BB1E63" w:rsidP="00BB1E63">
            <w:r w:rsidRPr="00BB1E63">
              <w:t>LS to 3GPP CT WG6 on changes of the Universal PIN support</w:t>
            </w:r>
          </w:p>
        </w:tc>
        <w:tc>
          <w:tcPr>
            <w:tcW w:w="0" w:type="auto"/>
            <w:tcBorders>
              <w:top w:val="single" w:sz="4" w:space="0" w:color="auto"/>
              <w:left w:val="single" w:sz="4" w:space="0" w:color="auto"/>
              <w:bottom w:val="single" w:sz="4" w:space="0" w:color="auto"/>
              <w:right w:val="single" w:sz="4" w:space="0" w:color="auto"/>
            </w:tcBorders>
            <w:hideMark/>
          </w:tcPr>
          <w:p w14:paraId="00889B6F" w14:textId="77777777" w:rsidR="00BB1E63" w:rsidRPr="00BB1E63" w:rsidRDefault="00BB1E63" w:rsidP="00BB1E63">
            <w:r w:rsidRPr="00BB1E63">
              <w:t>ETSI TC SET</w:t>
            </w:r>
          </w:p>
        </w:tc>
        <w:tc>
          <w:tcPr>
            <w:tcW w:w="0" w:type="auto"/>
            <w:tcBorders>
              <w:top w:val="single" w:sz="4" w:space="0" w:color="auto"/>
              <w:left w:val="single" w:sz="4" w:space="0" w:color="auto"/>
              <w:bottom w:val="single" w:sz="4" w:space="0" w:color="auto"/>
              <w:right w:val="single" w:sz="4" w:space="0" w:color="auto"/>
            </w:tcBorders>
            <w:hideMark/>
          </w:tcPr>
          <w:p w14:paraId="13BFA33B" w14:textId="77777777" w:rsidR="00BB1E63" w:rsidRPr="00BB1E63" w:rsidRDefault="00BB1E63" w:rsidP="00BB1E63">
            <w:r w:rsidRPr="00BB1E63">
              <w:t>noted</w:t>
            </w:r>
          </w:p>
        </w:tc>
        <w:tc>
          <w:tcPr>
            <w:tcW w:w="0" w:type="auto"/>
            <w:tcBorders>
              <w:top w:val="single" w:sz="4" w:space="0" w:color="auto"/>
              <w:left w:val="single" w:sz="4" w:space="0" w:color="auto"/>
              <w:bottom w:val="single" w:sz="4" w:space="0" w:color="auto"/>
              <w:right w:val="single" w:sz="4" w:space="0" w:color="auto"/>
            </w:tcBorders>
            <w:hideMark/>
          </w:tcPr>
          <w:p w14:paraId="39E5C0DD" w14:textId="77777777" w:rsidR="00BB1E63" w:rsidRPr="00BB1E63" w:rsidRDefault="00BB1E63" w:rsidP="00BB1E63">
            <w:r w:rsidRPr="00BB1E63">
              <w:t>(none)</w:t>
            </w:r>
          </w:p>
        </w:tc>
      </w:tr>
    </w:tbl>
    <w:p w14:paraId="1F194376" w14:textId="77777777" w:rsidR="00BB1E63" w:rsidRPr="00BB1E63" w:rsidRDefault="00BB1E63" w:rsidP="00BB1E63"/>
    <w:p w14:paraId="273DB898" w14:textId="77777777" w:rsidR="00BB1E63" w:rsidRPr="00BB1E63" w:rsidRDefault="00BB1E63" w:rsidP="00BB1E63"/>
    <w:p w14:paraId="05DF77F0" w14:textId="77777777" w:rsidR="00BB1E63" w:rsidRPr="00BB1E63" w:rsidRDefault="00BB1E63" w:rsidP="00BB1E63">
      <w:pPr>
        <w:pStyle w:val="berschrift3"/>
      </w:pPr>
      <w:bookmarkStart w:id="277" w:name="_Toc214317418"/>
      <w:r w:rsidRPr="00BB1E63">
        <w:t>C2: Outgoing liaison statements</w:t>
      </w:r>
      <w:bookmarkEnd w:id="277"/>
    </w:p>
    <w:p w14:paraId="6908E80F" w14:textId="77777777" w:rsidR="00BB1E63" w:rsidRPr="00BB1E63" w:rsidRDefault="00BB1E63" w:rsidP="00BB1E63">
      <w:pPr>
        <w:rPr>
          <w:b/>
        </w:rPr>
      </w:pPr>
    </w:p>
    <w:tbl>
      <w:tblPr>
        <w:tblStyle w:val="Tabellenraster"/>
        <w:tblW w:w="0" w:type="auto"/>
        <w:tblLook w:val="04A0" w:firstRow="1" w:lastRow="0" w:firstColumn="1" w:lastColumn="0" w:noHBand="0" w:noVBand="1"/>
      </w:tblPr>
      <w:tblGrid>
        <w:gridCol w:w="1102"/>
        <w:gridCol w:w="4722"/>
        <w:gridCol w:w="793"/>
        <w:gridCol w:w="2063"/>
        <w:gridCol w:w="949"/>
      </w:tblGrid>
      <w:tr w:rsidR="00BB1E63" w:rsidRPr="00BB1E63" w14:paraId="54359AC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5BB784B"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4029DDA" w14:textId="77777777" w:rsidR="00BB1E63" w:rsidRPr="00BB1E63" w:rsidRDefault="00BB1E63" w:rsidP="00BB1E63">
            <w:pPr>
              <w:rPr>
                <w:b/>
              </w:rPr>
            </w:pPr>
            <w:r w:rsidRPr="00BB1E63">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36E8E6A" w14:textId="77777777" w:rsidR="00BB1E63" w:rsidRPr="00BB1E63" w:rsidRDefault="00BB1E63" w:rsidP="00BB1E63">
            <w:pPr>
              <w:rPr>
                <w:b/>
              </w:rPr>
            </w:pPr>
            <w:r w:rsidRPr="00BB1E63">
              <w:rPr>
                <w:b/>
              </w:rPr>
              <w:t>To</w:t>
            </w:r>
          </w:p>
        </w:tc>
        <w:tc>
          <w:tcPr>
            <w:tcW w:w="0" w:type="auto"/>
            <w:tcBorders>
              <w:top w:val="single" w:sz="4" w:space="0" w:color="auto"/>
              <w:left w:val="single" w:sz="4" w:space="0" w:color="auto"/>
              <w:bottom w:val="single" w:sz="4" w:space="0" w:color="auto"/>
              <w:right w:val="single" w:sz="4" w:space="0" w:color="auto"/>
            </w:tcBorders>
            <w:hideMark/>
          </w:tcPr>
          <w:p w14:paraId="435A204B" w14:textId="77777777" w:rsidR="00BB1E63" w:rsidRPr="00BB1E63" w:rsidRDefault="00BB1E63" w:rsidP="00BB1E63">
            <w:pPr>
              <w:rPr>
                <w:b/>
              </w:rPr>
            </w:pPr>
            <w:r w:rsidRPr="00BB1E63">
              <w:rPr>
                <w:b/>
              </w:rPr>
              <w:t>Cc</w:t>
            </w:r>
          </w:p>
        </w:tc>
        <w:tc>
          <w:tcPr>
            <w:tcW w:w="0" w:type="auto"/>
            <w:tcBorders>
              <w:top w:val="single" w:sz="4" w:space="0" w:color="auto"/>
              <w:left w:val="single" w:sz="4" w:space="0" w:color="auto"/>
              <w:bottom w:val="single" w:sz="4" w:space="0" w:color="auto"/>
              <w:right w:val="single" w:sz="4" w:space="0" w:color="auto"/>
            </w:tcBorders>
            <w:hideMark/>
          </w:tcPr>
          <w:p w14:paraId="7395C864" w14:textId="77777777" w:rsidR="00BB1E63" w:rsidRPr="00BB1E63" w:rsidRDefault="00BB1E63" w:rsidP="00BB1E63">
            <w:pPr>
              <w:rPr>
                <w:b/>
              </w:rPr>
            </w:pPr>
            <w:r w:rsidRPr="00BB1E63">
              <w:rPr>
                <w:b/>
              </w:rPr>
              <w:t>reply to i/c LS</w:t>
            </w:r>
          </w:p>
        </w:tc>
      </w:tr>
      <w:tr w:rsidR="00BB1E63" w:rsidRPr="00BB1E63" w14:paraId="0B89B23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78017F8" w14:textId="77777777" w:rsidR="00BB1E63" w:rsidRPr="00BB1E63" w:rsidRDefault="00BB1E63" w:rsidP="00BB1E63">
            <w:r w:rsidRPr="00BB1E63">
              <w:t>C6-250465</w:t>
            </w:r>
          </w:p>
        </w:tc>
        <w:tc>
          <w:tcPr>
            <w:tcW w:w="0" w:type="auto"/>
            <w:tcBorders>
              <w:top w:val="single" w:sz="4" w:space="0" w:color="auto"/>
              <w:left w:val="single" w:sz="4" w:space="0" w:color="auto"/>
              <w:bottom w:val="single" w:sz="4" w:space="0" w:color="auto"/>
              <w:right w:val="single" w:sz="4" w:space="0" w:color="auto"/>
            </w:tcBorders>
            <w:hideMark/>
          </w:tcPr>
          <w:p w14:paraId="78243DBD" w14:textId="77777777" w:rsidR="00BB1E63" w:rsidRPr="00BB1E63" w:rsidRDefault="00BB1E63" w:rsidP="00BB1E63">
            <w:r w:rsidRPr="00BB1E63">
              <w:t>LS on new value allocated in the 'Reserved by 3GPP' range and renaming of existing values to be reported in TS 101.220 Table 7.23</w:t>
            </w:r>
          </w:p>
        </w:tc>
        <w:tc>
          <w:tcPr>
            <w:tcW w:w="0" w:type="auto"/>
            <w:tcBorders>
              <w:top w:val="single" w:sz="4" w:space="0" w:color="auto"/>
              <w:left w:val="single" w:sz="4" w:space="0" w:color="auto"/>
              <w:bottom w:val="single" w:sz="4" w:space="0" w:color="auto"/>
              <w:right w:val="single" w:sz="4" w:space="0" w:color="auto"/>
            </w:tcBorders>
            <w:hideMark/>
          </w:tcPr>
          <w:p w14:paraId="216161CA" w14:textId="77777777" w:rsidR="00BB1E63" w:rsidRPr="00BB1E63" w:rsidRDefault="00BB1E63" w:rsidP="00BB1E63">
            <w:r w:rsidRPr="00BB1E63">
              <w:t>SET TEC</w:t>
            </w:r>
          </w:p>
        </w:tc>
        <w:tc>
          <w:tcPr>
            <w:tcW w:w="0" w:type="auto"/>
            <w:tcBorders>
              <w:top w:val="single" w:sz="4" w:space="0" w:color="auto"/>
              <w:left w:val="single" w:sz="4" w:space="0" w:color="auto"/>
              <w:bottom w:val="single" w:sz="4" w:space="0" w:color="auto"/>
              <w:right w:val="single" w:sz="4" w:space="0" w:color="auto"/>
            </w:tcBorders>
            <w:hideMark/>
          </w:tcPr>
          <w:p w14:paraId="2FF14C0A" w14:textId="77777777" w:rsidR="00BB1E63" w:rsidRPr="00BB1E63" w:rsidRDefault="00BB1E63" w:rsidP="00BB1E63">
            <w:r w:rsidRPr="00BB1E63">
              <w:t>SET</w:t>
            </w:r>
          </w:p>
        </w:tc>
        <w:tc>
          <w:tcPr>
            <w:tcW w:w="0" w:type="auto"/>
            <w:tcBorders>
              <w:top w:val="single" w:sz="4" w:space="0" w:color="auto"/>
              <w:left w:val="single" w:sz="4" w:space="0" w:color="auto"/>
              <w:bottom w:val="single" w:sz="4" w:space="0" w:color="auto"/>
              <w:right w:val="single" w:sz="4" w:space="0" w:color="auto"/>
            </w:tcBorders>
          </w:tcPr>
          <w:p w14:paraId="56FEE450" w14:textId="77777777" w:rsidR="00BB1E63" w:rsidRPr="00BB1E63" w:rsidRDefault="00BB1E63" w:rsidP="00BB1E63"/>
        </w:tc>
      </w:tr>
      <w:tr w:rsidR="00BB1E63" w:rsidRPr="00BB1E63" w14:paraId="2314F7F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C87E4EB" w14:textId="77777777" w:rsidR="00BB1E63" w:rsidRPr="00BB1E63" w:rsidRDefault="00BB1E63" w:rsidP="00BB1E63">
            <w:r w:rsidRPr="00BB1E63">
              <w:t>C6-250498</w:t>
            </w:r>
          </w:p>
        </w:tc>
        <w:tc>
          <w:tcPr>
            <w:tcW w:w="0" w:type="auto"/>
            <w:tcBorders>
              <w:top w:val="single" w:sz="4" w:space="0" w:color="auto"/>
              <w:left w:val="single" w:sz="4" w:space="0" w:color="auto"/>
              <w:bottom w:val="single" w:sz="4" w:space="0" w:color="auto"/>
              <w:right w:val="single" w:sz="4" w:space="0" w:color="auto"/>
            </w:tcBorders>
            <w:hideMark/>
          </w:tcPr>
          <w:p w14:paraId="4465D088" w14:textId="77777777" w:rsidR="00BB1E63" w:rsidRPr="00BB1E63" w:rsidRDefault="00BB1E63" w:rsidP="00BB1E63">
            <w:r w:rsidRPr="00BB1E63">
              <w:t>LS to ETSI SET as a response on changes of the Universal PIN support</w:t>
            </w:r>
          </w:p>
        </w:tc>
        <w:tc>
          <w:tcPr>
            <w:tcW w:w="0" w:type="auto"/>
            <w:tcBorders>
              <w:top w:val="single" w:sz="4" w:space="0" w:color="auto"/>
              <w:left w:val="single" w:sz="4" w:space="0" w:color="auto"/>
              <w:bottom w:val="single" w:sz="4" w:space="0" w:color="auto"/>
              <w:right w:val="single" w:sz="4" w:space="0" w:color="auto"/>
            </w:tcBorders>
            <w:hideMark/>
          </w:tcPr>
          <w:p w14:paraId="10FDBDFC" w14:textId="77777777" w:rsidR="00BB1E63" w:rsidRPr="00BB1E63" w:rsidRDefault="00BB1E63" w:rsidP="00BB1E63">
            <w:r w:rsidRPr="00BB1E63">
              <w:t>ETSI SET</w:t>
            </w:r>
          </w:p>
        </w:tc>
        <w:tc>
          <w:tcPr>
            <w:tcW w:w="0" w:type="auto"/>
            <w:tcBorders>
              <w:top w:val="single" w:sz="4" w:space="0" w:color="auto"/>
              <w:left w:val="single" w:sz="4" w:space="0" w:color="auto"/>
              <w:bottom w:val="single" w:sz="4" w:space="0" w:color="auto"/>
              <w:right w:val="single" w:sz="4" w:space="0" w:color="auto"/>
            </w:tcBorders>
            <w:hideMark/>
          </w:tcPr>
          <w:p w14:paraId="716E3872" w14:textId="77777777" w:rsidR="00BB1E63" w:rsidRPr="00BB1E63" w:rsidRDefault="00BB1E63" w:rsidP="00BB1E63">
            <w:r w:rsidRPr="00BB1E63">
              <w:t>ETSI TC SET WG TEC, ETSI TC SET WG TEST</w:t>
            </w:r>
          </w:p>
        </w:tc>
        <w:tc>
          <w:tcPr>
            <w:tcW w:w="0" w:type="auto"/>
            <w:tcBorders>
              <w:top w:val="single" w:sz="4" w:space="0" w:color="auto"/>
              <w:left w:val="single" w:sz="4" w:space="0" w:color="auto"/>
              <w:bottom w:val="single" w:sz="4" w:space="0" w:color="auto"/>
              <w:right w:val="single" w:sz="4" w:space="0" w:color="auto"/>
            </w:tcBorders>
          </w:tcPr>
          <w:p w14:paraId="2C786DB1" w14:textId="77777777" w:rsidR="00BB1E63" w:rsidRPr="00BB1E63" w:rsidRDefault="00BB1E63" w:rsidP="00BB1E63"/>
        </w:tc>
      </w:tr>
    </w:tbl>
    <w:p w14:paraId="7678ADD1" w14:textId="77777777" w:rsidR="00BB1E63" w:rsidRPr="00BB1E63" w:rsidRDefault="00BB1E63" w:rsidP="00BB1E63"/>
    <w:p w14:paraId="0EB11FE4" w14:textId="77777777" w:rsidR="00BB1E63" w:rsidRPr="00BB1E63" w:rsidRDefault="00BB1E63" w:rsidP="00BB1E63">
      <w:pPr>
        <w:pStyle w:val="berschrift2"/>
      </w:pPr>
      <w:r w:rsidRPr="00BB1E63">
        <w:br w:type="page"/>
      </w:r>
      <w:bookmarkStart w:id="278" w:name="_Toc214317419"/>
      <w:r w:rsidRPr="00BB1E63">
        <w:lastRenderedPageBreak/>
        <w:t>Annex D: List of agreed/approved new and revised Work Items</w:t>
      </w:r>
      <w:bookmarkEnd w:id="278"/>
    </w:p>
    <w:p w14:paraId="3C213622" w14:textId="77777777" w:rsidR="00BB1E63" w:rsidRPr="00BB1E63" w:rsidRDefault="00BB1E63" w:rsidP="00BB1E63">
      <w:pPr>
        <w:rPr>
          <w:b/>
        </w:rPr>
      </w:pPr>
    </w:p>
    <w:tbl>
      <w:tblPr>
        <w:tblStyle w:val="Tabellenraster"/>
        <w:tblW w:w="0" w:type="auto"/>
        <w:tblLook w:val="04A0" w:firstRow="1" w:lastRow="0" w:firstColumn="1" w:lastColumn="0" w:noHBand="0" w:noVBand="1"/>
      </w:tblPr>
      <w:tblGrid>
        <w:gridCol w:w="1094"/>
        <w:gridCol w:w="616"/>
        <w:gridCol w:w="805"/>
        <w:gridCol w:w="1227"/>
      </w:tblGrid>
      <w:tr w:rsidR="00BB1E63" w:rsidRPr="00BB1E63" w14:paraId="6C8DBA34"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1269B0E"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11746B9" w14:textId="77777777" w:rsidR="00BB1E63" w:rsidRPr="00BB1E63" w:rsidRDefault="00BB1E63" w:rsidP="00BB1E63">
            <w:pPr>
              <w:rPr>
                <w:b/>
              </w:rPr>
            </w:pPr>
            <w:r w:rsidRPr="00BB1E63">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500EA7F" w14:textId="77777777" w:rsidR="00BB1E63" w:rsidRPr="00BB1E63" w:rsidRDefault="00BB1E63" w:rsidP="00BB1E63">
            <w:pPr>
              <w:rPr>
                <w:b/>
              </w:rPr>
            </w:pPr>
            <w:r w:rsidRPr="00BB1E63">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5F30C1F5" w14:textId="77777777" w:rsidR="00BB1E63" w:rsidRPr="00BB1E63" w:rsidRDefault="00BB1E63" w:rsidP="00BB1E63">
            <w:pPr>
              <w:rPr>
                <w:b/>
              </w:rPr>
            </w:pPr>
            <w:r w:rsidRPr="00BB1E63">
              <w:rPr>
                <w:b/>
              </w:rPr>
              <w:t>new/revised</w:t>
            </w:r>
          </w:p>
        </w:tc>
      </w:tr>
    </w:tbl>
    <w:p w14:paraId="142D53CE" w14:textId="77777777" w:rsidR="00BB1E63" w:rsidRPr="00BB1E63" w:rsidRDefault="00BB1E63" w:rsidP="00BB1E63"/>
    <w:p w14:paraId="29F4C381" w14:textId="77777777" w:rsidR="00BB1E63" w:rsidRPr="00BB1E63" w:rsidRDefault="00BB1E63" w:rsidP="00BB1E63">
      <w:r w:rsidRPr="00BB1E63">
        <w:br w:type="page"/>
      </w:r>
      <w:r w:rsidRPr="00BB1E63">
        <w:lastRenderedPageBreak/>
        <w:t>Annex E: List of draft Technical Specifications and Reports</w:t>
      </w:r>
    </w:p>
    <w:p w14:paraId="2DFCF226" w14:textId="77777777" w:rsidR="00BB1E63" w:rsidRPr="00BB1E63" w:rsidRDefault="00BB1E63" w:rsidP="00BB1E63">
      <w:pPr>
        <w:rPr>
          <w:b/>
        </w:rPr>
      </w:pPr>
    </w:p>
    <w:tbl>
      <w:tblPr>
        <w:tblStyle w:val="Tabellenraster"/>
        <w:tblW w:w="0" w:type="auto"/>
        <w:tblLook w:val="04A0" w:firstRow="1" w:lastRow="0" w:firstColumn="1" w:lastColumn="0" w:noHBand="0" w:noVBand="1"/>
      </w:tblPr>
      <w:tblGrid>
        <w:gridCol w:w="1094"/>
        <w:gridCol w:w="616"/>
        <w:gridCol w:w="572"/>
        <w:gridCol w:w="933"/>
      </w:tblGrid>
      <w:tr w:rsidR="00BB1E63" w:rsidRPr="00BB1E63" w14:paraId="04E0361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BE25DD1"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635F5BE" w14:textId="77777777" w:rsidR="00BB1E63" w:rsidRPr="00BB1E63" w:rsidRDefault="00BB1E63" w:rsidP="00BB1E63">
            <w:pPr>
              <w:rPr>
                <w:b/>
              </w:rPr>
            </w:pPr>
            <w:r w:rsidRPr="00BB1E63">
              <w:rPr>
                <w:b/>
              </w:rPr>
              <w:t>Spec</w:t>
            </w:r>
          </w:p>
        </w:tc>
        <w:tc>
          <w:tcPr>
            <w:tcW w:w="0" w:type="auto"/>
            <w:tcBorders>
              <w:top w:val="single" w:sz="4" w:space="0" w:color="auto"/>
              <w:left w:val="single" w:sz="4" w:space="0" w:color="auto"/>
              <w:bottom w:val="single" w:sz="4" w:space="0" w:color="auto"/>
              <w:right w:val="single" w:sz="4" w:space="0" w:color="auto"/>
            </w:tcBorders>
            <w:hideMark/>
          </w:tcPr>
          <w:p w14:paraId="2F213332" w14:textId="77777777" w:rsidR="00BB1E63" w:rsidRPr="00BB1E63" w:rsidRDefault="00BB1E63" w:rsidP="00BB1E63">
            <w:pPr>
              <w:rPr>
                <w:b/>
              </w:rPr>
            </w:pPr>
            <w:proofErr w:type="spellStart"/>
            <w:r w:rsidRPr="00BB1E63">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B5CF58" w14:textId="77777777" w:rsidR="00BB1E63" w:rsidRPr="00BB1E63" w:rsidRDefault="00BB1E63" w:rsidP="00BB1E63">
            <w:pPr>
              <w:rPr>
                <w:b/>
              </w:rPr>
            </w:pPr>
            <w:r w:rsidRPr="00BB1E63">
              <w:rPr>
                <w:b/>
              </w:rPr>
              <w:t>Doc title</w:t>
            </w:r>
          </w:p>
        </w:tc>
      </w:tr>
    </w:tbl>
    <w:p w14:paraId="2886EE83" w14:textId="77777777" w:rsidR="00BB1E63" w:rsidRPr="00BB1E63" w:rsidRDefault="00BB1E63" w:rsidP="00BB1E63"/>
    <w:p w14:paraId="5B78E43D" w14:textId="77777777" w:rsidR="00BB1E63" w:rsidRPr="00BB1E63" w:rsidRDefault="00BB1E63" w:rsidP="00BB1E63">
      <w:pPr>
        <w:pStyle w:val="berschrift2"/>
      </w:pPr>
      <w:r w:rsidRPr="00BB1E63">
        <w:br w:type="page"/>
      </w:r>
      <w:bookmarkStart w:id="279" w:name="_Toc214317420"/>
      <w:r w:rsidRPr="00BB1E63">
        <w:lastRenderedPageBreak/>
        <w:t>Annex F: List of action items</w:t>
      </w:r>
      <w:bookmarkEnd w:id="279"/>
    </w:p>
    <w:p w14:paraId="47D8F165" w14:textId="77777777" w:rsidR="00BB1E63" w:rsidRPr="00BB1E63" w:rsidRDefault="00BB1E63" w:rsidP="00BB1E63">
      <w:pPr>
        <w:rPr>
          <w:b/>
        </w:rPr>
      </w:pPr>
    </w:p>
    <w:tbl>
      <w:tblPr>
        <w:tblStyle w:val="Tabellenraster"/>
        <w:tblW w:w="0" w:type="auto"/>
        <w:tblLook w:val="04A0" w:firstRow="1" w:lastRow="0" w:firstColumn="1" w:lastColumn="0" w:noHBand="0" w:noVBand="1"/>
      </w:tblPr>
      <w:tblGrid>
        <w:gridCol w:w="1683"/>
        <w:gridCol w:w="1300"/>
        <w:gridCol w:w="1094"/>
        <w:gridCol w:w="805"/>
        <w:gridCol w:w="1239"/>
        <w:gridCol w:w="822"/>
      </w:tblGrid>
      <w:tr w:rsidR="00BB1E63" w:rsidRPr="00BB1E63" w14:paraId="057BBE6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8B1857B" w14:textId="77777777" w:rsidR="00BB1E63" w:rsidRPr="00BB1E63" w:rsidRDefault="00BB1E63" w:rsidP="00BB1E63">
            <w:pPr>
              <w:rPr>
                <w:b/>
              </w:rPr>
            </w:pPr>
            <w:r w:rsidRPr="00BB1E63">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7D5ABF0F" w14:textId="77777777" w:rsidR="00BB1E63" w:rsidRPr="00BB1E63" w:rsidRDefault="00BB1E63" w:rsidP="00BB1E63">
            <w:pPr>
              <w:rPr>
                <w:b/>
              </w:rPr>
            </w:pPr>
            <w:r w:rsidRPr="00BB1E63">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D609A90"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E164062" w14:textId="77777777" w:rsidR="00BB1E63" w:rsidRPr="00BB1E63" w:rsidRDefault="00BB1E63" w:rsidP="00BB1E63">
            <w:pPr>
              <w:rPr>
                <w:b/>
              </w:rPr>
            </w:pPr>
            <w:r w:rsidRPr="00BB1E63">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56B0C0AC" w14:textId="77777777" w:rsidR="00BB1E63" w:rsidRPr="00BB1E63" w:rsidRDefault="00BB1E63" w:rsidP="00BB1E63">
            <w:pPr>
              <w:rPr>
                <w:b/>
              </w:rPr>
            </w:pPr>
            <w:r w:rsidRPr="00BB1E63">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55DC74DA" w14:textId="77777777" w:rsidR="00BB1E63" w:rsidRPr="00BB1E63" w:rsidRDefault="00BB1E63" w:rsidP="00BB1E63">
            <w:pPr>
              <w:rPr>
                <w:b/>
              </w:rPr>
            </w:pPr>
            <w:r w:rsidRPr="00BB1E63">
              <w:rPr>
                <w:b/>
              </w:rPr>
              <w:t>Due by</w:t>
            </w:r>
          </w:p>
        </w:tc>
      </w:tr>
    </w:tbl>
    <w:p w14:paraId="7743CB15" w14:textId="77777777" w:rsidR="00BB1E63" w:rsidRPr="00BB1E63" w:rsidRDefault="00BB1E63" w:rsidP="00BB1E63"/>
    <w:p w14:paraId="7ED2CCC7" w14:textId="77777777" w:rsidR="00BB1E63" w:rsidRPr="00BB1E63" w:rsidRDefault="00BB1E63" w:rsidP="00BB1E63">
      <w:pPr>
        <w:pStyle w:val="berschrift2"/>
      </w:pPr>
      <w:r w:rsidRPr="00BB1E63">
        <w:br w:type="page"/>
      </w:r>
      <w:bookmarkStart w:id="280" w:name="_Toc214317421"/>
      <w:r w:rsidRPr="00BB1E63">
        <w:lastRenderedPageBreak/>
        <w:t>Annex G: List of decisions</w:t>
      </w:r>
      <w:bookmarkEnd w:id="280"/>
    </w:p>
    <w:p w14:paraId="7806DAB6" w14:textId="77777777" w:rsidR="00BB1E63" w:rsidRPr="00BB1E63" w:rsidRDefault="00BB1E63" w:rsidP="00BB1E63">
      <w:pPr>
        <w:rPr>
          <w:b/>
        </w:rPr>
      </w:pPr>
    </w:p>
    <w:tbl>
      <w:tblPr>
        <w:tblStyle w:val="Tabellenraster"/>
        <w:tblW w:w="0" w:type="auto"/>
        <w:tblLook w:val="04A0" w:firstRow="1" w:lastRow="0" w:firstColumn="1" w:lastColumn="0" w:noHBand="0" w:noVBand="1"/>
      </w:tblPr>
      <w:tblGrid>
        <w:gridCol w:w="1683"/>
        <w:gridCol w:w="1300"/>
        <w:gridCol w:w="1094"/>
        <w:gridCol w:w="805"/>
      </w:tblGrid>
      <w:tr w:rsidR="00BB1E63" w:rsidRPr="00BB1E63" w14:paraId="4CB62CD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017207" w14:textId="77777777" w:rsidR="00BB1E63" w:rsidRPr="00BB1E63" w:rsidRDefault="00BB1E63" w:rsidP="00BB1E63">
            <w:pPr>
              <w:rPr>
                <w:b/>
              </w:rPr>
            </w:pPr>
            <w:r w:rsidRPr="00BB1E63">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4803E66" w14:textId="77777777" w:rsidR="00BB1E63" w:rsidRPr="00BB1E63" w:rsidRDefault="00BB1E63" w:rsidP="00BB1E63">
            <w:pPr>
              <w:rPr>
                <w:b/>
              </w:rPr>
            </w:pPr>
            <w:r w:rsidRPr="00BB1E63">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26E6B050" w14:textId="77777777" w:rsidR="00BB1E63" w:rsidRPr="00BB1E63" w:rsidRDefault="00BB1E63" w:rsidP="00BB1E63">
            <w:pPr>
              <w:rPr>
                <w:b/>
              </w:rPr>
            </w:pPr>
            <w:r w:rsidRPr="00BB1E63">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B06BE0F" w14:textId="77777777" w:rsidR="00BB1E63" w:rsidRPr="00BB1E63" w:rsidRDefault="00BB1E63" w:rsidP="00BB1E63">
            <w:pPr>
              <w:rPr>
                <w:b/>
              </w:rPr>
            </w:pPr>
            <w:r w:rsidRPr="00BB1E63">
              <w:rPr>
                <w:b/>
              </w:rPr>
              <w:t>Details</w:t>
            </w:r>
          </w:p>
        </w:tc>
      </w:tr>
    </w:tbl>
    <w:p w14:paraId="03E37427" w14:textId="77777777" w:rsidR="00BB1E63" w:rsidRPr="00BB1E63" w:rsidRDefault="00BB1E63" w:rsidP="00BB1E63"/>
    <w:p w14:paraId="47EB9E2F" w14:textId="77777777" w:rsidR="00BB1E63" w:rsidRPr="00BB1E63" w:rsidRDefault="00BB1E63" w:rsidP="00BB1E63">
      <w:pPr>
        <w:pStyle w:val="berschrift2"/>
      </w:pPr>
      <w:r w:rsidRPr="00BB1E63">
        <w:br w:type="page"/>
      </w:r>
      <w:bookmarkStart w:id="281" w:name="_Toc214317422"/>
      <w:r w:rsidRPr="00BB1E63">
        <w:lastRenderedPageBreak/>
        <w:t>Annex H: List of participants</w:t>
      </w:r>
      <w:bookmarkEnd w:id="281"/>
    </w:p>
    <w:p w14:paraId="35205CBF" w14:textId="77777777" w:rsidR="00BB1E63" w:rsidRPr="00BB1E63" w:rsidRDefault="00BB1E63" w:rsidP="00BB1E63">
      <w:pPr>
        <w:rPr>
          <w:b/>
        </w:rPr>
      </w:pPr>
    </w:p>
    <w:tbl>
      <w:tblPr>
        <w:tblStyle w:val="Tabellenraster"/>
        <w:tblW w:w="0" w:type="auto"/>
        <w:tblLook w:val="04A0" w:firstRow="1" w:lastRow="0" w:firstColumn="1" w:lastColumn="0" w:noHBand="0" w:noVBand="1"/>
      </w:tblPr>
      <w:tblGrid>
        <w:gridCol w:w="3233"/>
        <w:gridCol w:w="3311"/>
        <w:gridCol w:w="2289"/>
      </w:tblGrid>
      <w:tr w:rsidR="00BB1E63" w:rsidRPr="00BB1E63" w14:paraId="699DD78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592E5E7" w14:textId="77777777" w:rsidR="00BB1E63" w:rsidRPr="00BB1E63" w:rsidRDefault="00BB1E63" w:rsidP="00BB1E63">
            <w:pPr>
              <w:rPr>
                <w:b/>
              </w:rPr>
            </w:pPr>
            <w:r w:rsidRPr="00BB1E63">
              <w:rPr>
                <w:b/>
              </w:rPr>
              <w:t>Name</w:t>
            </w:r>
          </w:p>
        </w:tc>
        <w:tc>
          <w:tcPr>
            <w:tcW w:w="0" w:type="auto"/>
            <w:tcBorders>
              <w:top w:val="single" w:sz="4" w:space="0" w:color="auto"/>
              <w:left w:val="single" w:sz="4" w:space="0" w:color="auto"/>
              <w:bottom w:val="single" w:sz="4" w:space="0" w:color="auto"/>
              <w:right w:val="single" w:sz="4" w:space="0" w:color="auto"/>
            </w:tcBorders>
            <w:hideMark/>
          </w:tcPr>
          <w:p w14:paraId="5F8A9294" w14:textId="77777777" w:rsidR="00BB1E63" w:rsidRPr="00BB1E63" w:rsidRDefault="00BB1E63" w:rsidP="00BB1E63">
            <w:pPr>
              <w:rPr>
                <w:b/>
              </w:rPr>
            </w:pPr>
            <w:r w:rsidRPr="00BB1E63">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6226126D" w14:textId="77777777" w:rsidR="00BB1E63" w:rsidRPr="00BB1E63" w:rsidRDefault="00BB1E63" w:rsidP="00BB1E63">
            <w:pPr>
              <w:rPr>
                <w:b/>
              </w:rPr>
            </w:pPr>
            <w:r w:rsidRPr="00BB1E63">
              <w:rPr>
                <w:b/>
              </w:rPr>
              <w:t>Status (OP)</w:t>
            </w:r>
          </w:p>
        </w:tc>
      </w:tr>
      <w:tr w:rsidR="00BB1E63" w:rsidRPr="00BB1E63" w14:paraId="1E46F57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7635B5E" w14:textId="77777777" w:rsidR="00BB1E63" w:rsidRPr="00BB1E63" w:rsidRDefault="00BB1E63" w:rsidP="00BB1E63">
            <w:r w:rsidRPr="00BB1E63">
              <w:t>BALASUBRAMANIAN, Anusuya</w:t>
            </w:r>
          </w:p>
        </w:tc>
        <w:tc>
          <w:tcPr>
            <w:tcW w:w="0" w:type="auto"/>
            <w:tcBorders>
              <w:top w:val="single" w:sz="4" w:space="0" w:color="auto"/>
              <w:left w:val="single" w:sz="4" w:space="0" w:color="auto"/>
              <w:bottom w:val="single" w:sz="4" w:space="0" w:color="auto"/>
              <w:right w:val="single" w:sz="4" w:space="0" w:color="auto"/>
            </w:tcBorders>
            <w:hideMark/>
          </w:tcPr>
          <w:p w14:paraId="69B51DDB" w14:textId="77777777" w:rsidR="00BB1E63" w:rsidRPr="00BB1E63" w:rsidRDefault="00BB1E63" w:rsidP="00BB1E63">
            <w:proofErr w:type="spellStart"/>
            <w:r w:rsidRPr="00BB1E63">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474C4C" w14:textId="77777777" w:rsidR="00BB1E63" w:rsidRPr="00BB1E63" w:rsidRDefault="00BB1E63" w:rsidP="00BB1E63">
            <w:r w:rsidRPr="00BB1E63">
              <w:t>3GPPMEMBER (TSDSI)</w:t>
            </w:r>
          </w:p>
        </w:tc>
      </w:tr>
      <w:tr w:rsidR="00BB1E63" w:rsidRPr="00BB1E63" w14:paraId="3883BE9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343F215" w14:textId="77777777" w:rsidR="00BB1E63" w:rsidRPr="00BB1E63" w:rsidRDefault="00BB1E63" w:rsidP="00BB1E63">
            <w:r w:rsidRPr="00BB1E63">
              <w:t>BUCKLEY, Adrian</w:t>
            </w:r>
          </w:p>
        </w:tc>
        <w:tc>
          <w:tcPr>
            <w:tcW w:w="0" w:type="auto"/>
            <w:tcBorders>
              <w:top w:val="single" w:sz="4" w:space="0" w:color="auto"/>
              <w:left w:val="single" w:sz="4" w:space="0" w:color="auto"/>
              <w:bottom w:val="single" w:sz="4" w:space="0" w:color="auto"/>
              <w:right w:val="single" w:sz="4" w:space="0" w:color="auto"/>
            </w:tcBorders>
            <w:hideMark/>
          </w:tcPr>
          <w:p w14:paraId="00AAE247" w14:textId="77777777" w:rsidR="00BB1E63" w:rsidRPr="00BB1E63" w:rsidRDefault="00BB1E63" w:rsidP="00BB1E63">
            <w:r w:rsidRPr="00BB1E63">
              <w:t>Verizon Spain</w:t>
            </w:r>
          </w:p>
        </w:tc>
        <w:tc>
          <w:tcPr>
            <w:tcW w:w="0" w:type="auto"/>
            <w:tcBorders>
              <w:top w:val="single" w:sz="4" w:space="0" w:color="auto"/>
              <w:left w:val="single" w:sz="4" w:space="0" w:color="auto"/>
              <w:bottom w:val="single" w:sz="4" w:space="0" w:color="auto"/>
              <w:right w:val="single" w:sz="4" w:space="0" w:color="auto"/>
            </w:tcBorders>
            <w:hideMark/>
          </w:tcPr>
          <w:p w14:paraId="36B77EAF" w14:textId="77777777" w:rsidR="00BB1E63" w:rsidRPr="00BB1E63" w:rsidRDefault="00BB1E63" w:rsidP="00BB1E63">
            <w:r w:rsidRPr="00BB1E63">
              <w:t>3GPPMEMBER (ETSI)</w:t>
            </w:r>
          </w:p>
        </w:tc>
      </w:tr>
      <w:tr w:rsidR="00BB1E63" w:rsidRPr="00BB1E63" w14:paraId="5661352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13382F2" w14:textId="77777777" w:rsidR="00BB1E63" w:rsidRPr="00BB1E63" w:rsidRDefault="00BB1E63" w:rsidP="00BB1E63">
            <w:r w:rsidRPr="00BB1E63">
              <w:t>CATOVIC, Amer</w:t>
            </w:r>
          </w:p>
        </w:tc>
        <w:tc>
          <w:tcPr>
            <w:tcW w:w="0" w:type="auto"/>
            <w:tcBorders>
              <w:top w:val="single" w:sz="4" w:space="0" w:color="auto"/>
              <w:left w:val="single" w:sz="4" w:space="0" w:color="auto"/>
              <w:bottom w:val="single" w:sz="4" w:space="0" w:color="auto"/>
              <w:right w:val="single" w:sz="4" w:space="0" w:color="auto"/>
            </w:tcBorders>
            <w:hideMark/>
          </w:tcPr>
          <w:p w14:paraId="20333A75" w14:textId="77777777" w:rsidR="00BB1E63" w:rsidRPr="00BB1E63" w:rsidRDefault="00BB1E63" w:rsidP="00BB1E63">
            <w:r w:rsidRPr="00BB1E63">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8566B59" w14:textId="77777777" w:rsidR="00BB1E63" w:rsidRPr="00BB1E63" w:rsidRDefault="00BB1E63" w:rsidP="00BB1E63">
            <w:r w:rsidRPr="00BB1E63">
              <w:t>3GPPMEMBER (ETSI)</w:t>
            </w:r>
          </w:p>
        </w:tc>
      </w:tr>
      <w:tr w:rsidR="00BB1E63" w:rsidRPr="00BB1E63" w14:paraId="6EB6EDB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A413B16" w14:textId="77777777" w:rsidR="00BB1E63" w:rsidRPr="00BB1E63" w:rsidRDefault="00BB1E63" w:rsidP="00BB1E63">
            <w:r w:rsidRPr="00BB1E63">
              <w:t>CETINKAYA, Egemen</w:t>
            </w:r>
          </w:p>
        </w:tc>
        <w:tc>
          <w:tcPr>
            <w:tcW w:w="0" w:type="auto"/>
            <w:tcBorders>
              <w:top w:val="single" w:sz="4" w:space="0" w:color="auto"/>
              <w:left w:val="single" w:sz="4" w:space="0" w:color="auto"/>
              <w:bottom w:val="single" w:sz="4" w:space="0" w:color="auto"/>
              <w:right w:val="single" w:sz="4" w:space="0" w:color="auto"/>
            </w:tcBorders>
            <w:hideMark/>
          </w:tcPr>
          <w:p w14:paraId="6384A8FC" w14:textId="77777777" w:rsidR="00BB1E63" w:rsidRPr="00BB1E63" w:rsidRDefault="00BB1E63" w:rsidP="00BB1E63">
            <w:r w:rsidRPr="00BB1E63">
              <w:t>Verizon Denmark</w:t>
            </w:r>
          </w:p>
        </w:tc>
        <w:tc>
          <w:tcPr>
            <w:tcW w:w="0" w:type="auto"/>
            <w:tcBorders>
              <w:top w:val="single" w:sz="4" w:space="0" w:color="auto"/>
              <w:left w:val="single" w:sz="4" w:space="0" w:color="auto"/>
              <w:bottom w:val="single" w:sz="4" w:space="0" w:color="auto"/>
              <w:right w:val="single" w:sz="4" w:space="0" w:color="auto"/>
            </w:tcBorders>
            <w:hideMark/>
          </w:tcPr>
          <w:p w14:paraId="7353BE42" w14:textId="77777777" w:rsidR="00BB1E63" w:rsidRPr="00BB1E63" w:rsidRDefault="00BB1E63" w:rsidP="00BB1E63">
            <w:r w:rsidRPr="00BB1E63">
              <w:t>3GPPMEMBER (ETSI)</w:t>
            </w:r>
          </w:p>
        </w:tc>
      </w:tr>
      <w:tr w:rsidR="00BB1E63" w:rsidRPr="00BB1E63" w14:paraId="750B74C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AC9D273" w14:textId="77777777" w:rsidR="00BB1E63" w:rsidRPr="00BB1E63" w:rsidRDefault="00BB1E63" w:rsidP="00BB1E63">
            <w:r w:rsidRPr="00BB1E63">
              <w:t>CHAKRABARTI, SAMITA</w:t>
            </w:r>
          </w:p>
        </w:tc>
        <w:tc>
          <w:tcPr>
            <w:tcW w:w="0" w:type="auto"/>
            <w:tcBorders>
              <w:top w:val="single" w:sz="4" w:space="0" w:color="auto"/>
              <w:left w:val="single" w:sz="4" w:space="0" w:color="auto"/>
              <w:bottom w:val="single" w:sz="4" w:space="0" w:color="auto"/>
              <w:right w:val="single" w:sz="4" w:space="0" w:color="auto"/>
            </w:tcBorders>
            <w:hideMark/>
          </w:tcPr>
          <w:p w14:paraId="2B9B91AC" w14:textId="77777777" w:rsidR="00BB1E63" w:rsidRPr="00BB1E63" w:rsidRDefault="00BB1E63" w:rsidP="00BB1E63">
            <w:r w:rsidRPr="00BB1E63">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0A302BC2" w14:textId="77777777" w:rsidR="00BB1E63" w:rsidRPr="00BB1E63" w:rsidRDefault="00BB1E63" w:rsidP="00BB1E63">
            <w:r w:rsidRPr="00BB1E63">
              <w:t>3GPPMEMBER (ETSI)</w:t>
            </w:r>
          </w:p>
        </w:tc>
      </w:tr>
      <w:tr w:rsidR="00BB1E63" w:rsidRPr="00BB1E63" w14:paraId="2197D2A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8B3B06" w14:textId="77777777" w:rsidR="00BB1E63" w:rsidRPr="00BB1E63" w:rsidRDefault="00BB1E63" w:rsidP="00BB1E63">
            <w:r w:rsidRPr="00BB1E63">
              <w:t>CHAPONNIERE, Lena</w:t>
            </w:r>
          </w:p>
        </w:tc>
        <w:tc>
          <w:tcPr>
            <w:tcW w:w="0" w:type="auto"/>
            <w:tcBorders>
              <w:top w:val="single" w:sz="4" w:space="0" w:color="auto"/>
              <w:left w:val="single" w:sz="4" w:space="0" w:color="auto"/>
              <w:bottom w:val="single" w:sz="4" w:space="0" w:color="auto"/>
              <w:right w:val="single" w:sz="4" w:space="0" w:color="auto"/>
            </w:tcBorders>
            <w:hideMark/>
          </w:tcPr>
          <w:p w14:paraId="1F643B76" w14:textId="77777777" w:rsidR="00BB1E63" w:rsidRPr="00BB1E63" w:rsidRDefault="00BB1E63" w:rsidP="00BB1E63">
            <w:r w:rsidRPr="00BB1E63">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49CF05" w14:textId="77777777" w:rsidR="00BB1E63" w:rsidRPr="00BB1E63" w:rsidRDefault="00BB1E63" w:rsidP="00BB1E63">
            <w:r w:rsidRPr="00BB1E63">
              <w:t>3GPPMEMBER (ATIS)</w:t>
            </w:r>
          </w:p>
        </w:tc>
      </w:tr>
      <w:tr w:rsidR="00BB1E63" w:rsidRPr="00BB1E63" w14:paraId="5BDD495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879105B" w14:textId="77777777" w:rsidR="00BB1E63" w:rsidRPr="00BB1E63" w:rsidRDefault="00BB1E63" w:rsidP="00BB1E63">
            <w:r w:rsidRPr="00BB1E63">
              <w:t>CHEN, Ai</w:t>
            </w:r>
          </w:p>
        </w:tc>
        <w:tc>
          <w:tcPr>
            <w:tcW w:w="0" w:type="auto"/>
            <w:tcBorders>
              <w:top w:val="single" w:sz="4" w:space="0" w:color="auto"/>
              <w:left w:val="single" w:sz="4" w:space="0" w:color="auto"/>
              <w:bottom w:val="single" w:sz="4" w:space="0" w:color="auto"/>
              <w:right w:val="single" w:sz="4" w:space="0" w:color="auto"/>
            </w:tcBorders>
            <w:hideMark/>
          </w:tcPr>
          <w:p w14:paraId="37755C09" w14:textId="77777777" w:rsidR="00BB1E63" w:rsidRPr="00BB1E63" w:rsidRDefault="00BB1E63" w:rsidP="00BB1E63">
            <w:r w:rsidRPr="00BB1E63">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2C588B1B" w14:textId="77777777" w:rsidR="00BB1E63" w:rsidRPr="00BB1E63" w:rsidRDefault="00BB1E63" w:rsidP="00BB1E63">
            <w:r w:rsidRPr="00BB1E63">
              <w:t>3GPPMEMBER (CCSA)</w:t>
            </w:r>
          </w:p>
        </w:tc>
      </w:tr>
      <w:tr w:rsidR="00BB1E63" w:rsidRPr="00BB1E63" w14:paraId="3EA009E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54B50D" w14:textId="77777777" w:rsidR="00BB1E63" w:rsidRPr="00BB1E63" w:rsidRDefault="00BB1E63" w:rsidP="00BB1E63">
            <w:r w:rsidRPr="00BB1E63">
              <w:t xml:space="preserve">CHEN, </w:t>
            </w:r>
            <w:proofErr w:type="spellStart"/>
            <w:r w:rsidRPr="00BB1E63">
              <w:t>Jingran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B29101" w14:textId="77777777" w:rsidR="00BB1E63" w:rsidRPr="00BB1E63" w:rsidRDefault="00BB1E63" w:rsidP="00BB1E63">
            <w:r w:rsidRPr="00BB1E63">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2471D90A" w14:textId="77777777" w:rsidR="00BB1E63" w:rsidRPr="00BB1E63" w:rsidRDefault="00BB1E63" w:rsidP="00BB1E63">
            <w:r w:rsidRPr="00BB1E63">
              <w:t>3GPPMEMBER (CCSA)</w:t>
            </w:r>
          </w:p>
        </w:tc>
      </w:tr>
      <w:tr w:rsidR="00BB1E63" w:rsidRPr="00BB1E63" w14:paraId="74D2626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CA8E8BE" w14:textId="77777777" w:rsidR="00BB1E63" w:rsidRPr="00BB1E63" w:rsidRDefault="00BB1E63" w:rsidP="00BB1E63">
            <w:r w:rsidRPr="00BB1E63">
              <w:t>CHEN, Jing-wen</w:t>
            </w:r>
          </w:p>
        </w:tc>
        <w:tc>
          <w:tcPr>
            <w:tcW w:w="0" w:type="auto"/>
            <w:tcBorders>
              <w:top w:val="single" w:sz="4" w:space="0" w:color="auto"/>
              <w:left w:val="single" w:sz="4" w:space="0" w:color="auto"/>
              <w:bottom w:val="single" w:sz="4" w:space="0" w:color="auto"/>
              <w:right w:val="single" w:sz="4" w:space="0" w:color="auto"/>
            </w:tcBorders>
            <w:hideMark/>
          </w:tcPr>
          <w:p w14:paraId="16F5843D" w14:textId="77777777" w:rsidR="00BB1E63" w:rsidRPr="00BB1E63" w:rsidRDefault="00BB1E63" w:rsidP="00BB1E63">
            <w:r w:rsidRPr="00BB1E63">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63DEC903" w14:textId="77777777" w:rsidR="00BB1E63" w:rsidRPr="00BB1E63" w:rsidRDefault="00BB1E63" w:rsidP="00BB1E63">
            <w:r w:rsidRPr="00BB1E63">
              <w:t>3GPPMEMBER (CCSA)</w:t>
            </w:r>
          </w:p>
        </w:tc>
      </w:tr>
      <w:tr w:rsidR="00BB1E63" w:rsidRPr="00BB1E63" w14:paraId="3285DCF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6164CAE" w14:textId="77777777" w:rsidR="00BB1E63" w:rsidRPr="00BB1E63" w:rsidRDefault="00BB1E63" w:rsidP="00BB1E63">
            <w:r w:rsidRPr="00BB1E63">
              <w:t>CHEN, Xu</w:t>
            </w:r>
          </w:p>
        </w:tc>
        <w:tc>
          <w:tcPr>
            <w:tcW w:w="0" w:type="auto"/>
            <w:tcBorders>
              <w:top w:val="single" w:sz="4" w:space="0" w:color="auto"/>
              <w:left w:val="single" w:sz="4" w:space="0" w:color="auto"/>
              <w:bottom w:val="single" w:sz="4" w:space="0" w:color="auto"/>
              <w:right w:val="single" w:sz="4" w:space="0" w:color="auto"/>
            </w:tcBorders>
            <w:hideMark/>
          </w:tcPr>
          <w:p w14:paraId="608896D6" w14:textId="77777777" w:rsidR="00BB1E63" w:rsidRPr="00BB1E63" w:rsidRDefault="00BB1E63" w:rsidP="00BB1E63">
            <w:r w:rsidRPr="00BB1E63">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730F7199" w14:textId="77777777" w:rsidR="00BB1E63" w:rsidRPr="00BB1E63" w:rsidRDefault="00BB1E63" w:rsidP="00BB1E63">
            <w:r w:rsidRPr="00BB1E63">
              <w:t>3GPPMEMBER (CCSA)</w:t>
            </w:r>
          </w:p>
        </w:tc>
      </w:tr>
      <w:tr w:rsidR="00BB1E63" w:rsidRPr="00BB1E63" w14:paraId="127A672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47AB63D" w14:textId="77777777" w:rsidR="00BB1E63" w:rsidRPr="00BB1E63" w:rsidRDefault="00BB1E63" w:rsidP="00BB1E63">
            <w:r w:rsidRPr="00BB1E63">
              <w:t xml:space="preserve">CHEN, </w:t>
            </w:r>
            <w:proofErr w:type="spellStart"/>
            <w:r w:rsidRPr="00BB1E63">
              <w:t>Yinglin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AE1915" w14:textId="77777777" w:rsidR="00BB1E63" w:rsidRPr="00BB1E63" w:rsidRDefault="00BB1E63" w:rsidP="00BB1E63">
            <w:r w:rsidRPr="00BB1E63">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6C04E2B7" w14:textId="77777777" w:rsidR="00BB1E63" w:rsidRPr="00BB1E63" w:rsidRDefault="00BB1E63" w:rsidP="00BB1E63">
            <w:r w:rsidRPr="00BB1E63">
              <w:t>3GPPMEMBER (CCSA)</w:t>
            </w:r>
          </w:p>
        </w:tc>
      </w:tr>
      <w:tr w:rsidR="00BB1E63" w:rsidRPr="00BB1E63" w14:paraId="293AFCA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D3A6C4" w14:textId="77777777" w:rsidR="00BB1E63" w:rsidRPr="00BB1E63" w:rsidRDefault="00BB1E63" w:rsidP="00BB1E63">
            <w:r w:rsidRPr="00BB1E63">
              <w:t xml:space="preserve">CHEN, </w:t>
            </w:r>
            <w:proofErr w:type="spellStart"/>
            <w:r w:rsidRPr="00BB1E63">
              <w:t>Zhuoyi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B1B379" w14:textId="77777777" w:rsidR="00BB1E63" w:rsidRPr="00BB1E63" w:rsidRDefault="00BB1E63" w:rsidP="00BB1E63">
            <w:proofErr w:type="spellStart"/>
            <w:r w:rsidRPr="00BB1E63">
              <w:t>Chinatelecom</w:t>
            </w:r>
            <w:proofErr w:type="spellEnd"/>
            <w:r w:rsidRPr="00BB1E63">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623F15FA" w14:textId="77777777" w:rsidR="00BB1E63" w:rsidRPr="00BB1E63" w:rsidRDefault="00BB1E63" w:rsidP="00BB1E63">
            <w:r w:rsidRPr="00BB1E63">
              <w:t>3GPPMEMBER (CCSA)</w:t>
            </w:r>
          </w:p>
        </w:tc>
      </w:tr>
      <w:tr w:rsidR="00BB1E63" w:rsidRPr="00BB1E63" w14:paraId="30AA43E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6FC3F0E" w14:textId="77777777" w:rsidR="00BB1E63" w:rsidRPr="00BB1E63" w:rsidRDefault="00BB1E63" w:rsidP="00BB1E63">
            <w:r w:rsidRPr="00BB1E63">
              <w:t>CHENG, Hong</w:t>
            </w:r>
          </w:p>
        </w:tc>
        <w:tc>
          <w:tcPr>
            <w:tcW w:w="0" w:type="auto"/>
            <w:tcBorders>
              <w:top w:val="single" w:sz="4" w:space="0" w:color="auto"/>
              <w:left w:val="single" w:sz="4" w:space="0" w:color="auto"/>
              <w:bottom w:val="single" w:sz="4" w:space="0" w:color="auto"/>
              <w:right w:val="single" w:sz="4" w:space="0" w:color="auto"/>
            </w:tcBorders>
            <w:hideMark/>
          </w:tcPr>
          <w:p w14:paraId="260BDD7F" w14:textId="77777777" w:rsidR="00BB1E63" w:rsidRPr="00BB1E63" w:rsidRDefault="00BB1E63" w:rsidP="00BB1E63">
            <w:r w:rsidRPr="00BB1E63">
              <w:t>Qualcomm Korea</w:t>
            </w:r>
          </w:p>
        </w:tc>
        <w:tc>
          <w:tcPr>
            <w:tcW w:w="0" w:type="auto"/>
            <w:tcBorders>
              <w:top w:val="single" w:sz="4" w:space="0" w:color="auto"/>
              <w:left w:val="single" w:sz="4" w:space="0" w:color="auto"/>
              <w:bottom w:val="single" w:sz="4" w:space="0" w:color="auto"/>
              <w:right w:val="single" w:sz="4" w:space="0" w:color="auto"/>
            </w:tcBorders>
            <w:hideMark/>
          </w:tcPr>
          <w:p w14:paraId="303D09B5" w14:textId="77777777" w:rsidR="00BB1E63" w:rsidRPr="00BB1E63" w:rsidRDefault="00BB1E63" w:rsidP="00BB1E63">
            <w:r w:rsidRPr="00BB1E63">
              <w:t>3GPPMEMBER (TTA)</w:t>
            </w:r>
          </w:p>
        </w:tc>
      </w:tr>
      <w:tr w:rsidR="00BB1E63" w:rsidRPr="00BB1E63" w14:paraId="101C4C1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EFC35B6" w14:textId="77777777" w:rsidR="00BB1E63" w:rsidRPr="00BB1E63" w:rsidRDefault="00BB1E63" w:rsidP="00BB1E63">
            <w:r w:rsidRPr="00BB1E63">
              <w:t>CHI, YUTING</w:t>
            </w:r>
          </w:p>
        </w:tc>
        <w:tc>
          <w:tcPr>
            <w:tcW w:w="0" w:type="auto"/>
            <w:tcBorders>
              <w:top w:val="single" w:sz="4" w:space="0" w:color="auto"/>
              <w:left w:val="single" w:sz="4" w:space="0" w:color="auto"/>
              <w:bottom w:val="single" w:sz="4" w:space="0" w:color="auto"/>
              <w:right w:val="single" w:sz="4" w:space="0" w:color="auto"/>
            </w:tcBorders>
            <w:hideMark/>
          </w:tcPr>
          <w:p w14:paraId="7CA54874" w14:textId="77777777" w:rsidR="00BB1E63" w:rsidRPr="00BB1E63" w:rsidRDefault="00BB1E63" w:rsidP="00BB1E63">
            <w:proofErr w:type="spellStart"/>
            <w:r w:rsidRPr="00BB1E63">
              <w:t>Mediatek</w:t>
            </w:r>
            <w:proofErr w:type="spellEnd"/>
            <w:r w:rsidRPr="00BB1E63">
              <w:t xml:space="preserve"> India Technology </w:t>
            </w:r>
            <w:proofErr w:type="spellStart"/>
            <w:r w:rsidRPr="00BB1E63">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D972F7" w14:textId="77777777" w:rsidR="00BB1E63" w:rsidRPr="00BB1E63" w:rsidRDefault="00BB1E63" w:rsidP="00BB1E63">
            <w:r w:rsidRPr="00BB1E63">
              <w:t>3GPPMEMBER (TSDSI)</w:t>
            </w:r>
          </w:p>
        </w:tc>
      </w:tr>
      <w:tr w:rsidR="00BB1E63" w:rsidRPr="00BB1E63" w14:paraId="2475455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89EF607" w14:textId="77777777" w:rsidR="00BB1E63" w:rsidRPr="00BB1E63" w:rsidRDefault="00BB1E63" w:rsidP="00BB1E63">
            <w:r w:rsidRPr="00BB1E63">
              <w:t xml:space="preserve">CHIBA, </w:t>
            </w:r>
            <w:proofErr w:type="spellStart"/>
            <w:r w:rsidRPr="00BB1E63">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5139D0" w14:textId="77777777" w:rsidR="00BB1E63" w:rsidRPr="00BB1E63" w:rsidRDefault="00BB1E63" w:rsidP="00BB1E63">
            <w:r w:rsidRPr="00BB1E63">
              <w:t>VIAVI Solutions</w:t>
            </w:r>
          </w:p>
        </w:tc>
        <w:tc>
          <w:tcPr>
            <w:tcW w:w="0" w:type="auto"/>
            <w:tcBorders>
              <w:top w:val="single" w:sz="4" w:space="0" w:color="auto"/>
              <w:left w:val="single" w:sz="4" w:space="0" w:color="auto"/>
              <w:bottom w:val="single" w:sz="4" w:space="0" w:color="auto"/>
              <w:right w:val="single" w:sz="4" w:space="0" w:color="auto"/>
            </w:tcBorders>
            <w:hideMark/>
          </w:tcPr>
          <w:p w14:paraId="4823E782" w14:textId="77777777" w:rsidR="00BB1E63" w:rsidRPr="00BB1E63" w:rsidRDefault="00BB1E63" w:rsidP="00BB1E63">
            <w:r w:rsidRPr="00BB1E63">
              <w:t>3GPPMEMBER (ETSI)</w:t>
            </w:r>
          </w:p>
        </w:tc>
      </w:tr>
      <w:tr w:rsidR="00BB1E63" w:rsidRPr="00BB1E63" w14:paraId="036F576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1F0D4CC" w14:textId="77777777" w:rsidR="00BB1E63" w:rsidRPr="00BB1E63" w:rsidRDefault="00BB1E63" w:rsidP="00BB1E63">
            <w:r w:rsidRPr="00BB1E63">
              <w:t>COLLET, Hervé</w:t>
            </w:r>
          </w:p>
        </w:tc>
        <w:tc>
          <w:tcPr>
            <w:tcW w:w="0" w:type="auto"/>
            <w:tcBorders>
              <w:top w:val="single" w:sz="4" w:space="0" w:color="auto"/>
              <w:left w:val="single" w:sz="4" w:space="0" w:color="auto"/>
              <w:bottom w:val="single" w:sz="4" w:space="0" w:color="auto"/>
              <w:right w:val="single" w:sz="4" w:space="0" w:color="auto"/>
            </w:tcBorders>
            <w:hideMark/>
          </w:tcPr>
          <w:p w14:paraId="4F205B91"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2765B221" w14:textId="77777777" w:rsidR="00BB1E63" w:rsidRPr="00BB1E63" w:rsidRDefault="00BB1E63" w:rsidP="00BB1E63">
            <w:r w:rsidRPr="00BB1E63">
              <w:t>3GPPMEMBER (ETSI)</w:t>
            </w:r>
          </w:p>
        </w:tc>
      </w:tr>
      <w:tr w:rsidR="00BB1E63" w:rsidRPr="00BB1E63" w14:paraId="48263D1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1790C31" w14:textId="77777777" w:rsidR="00BB1E63" w:rsidRPr="00BB1E63" w:rsidRDefault="00BB1E63" w:rsidP="00BB1E63">
            <w:r w:rsidRPr="00BB1E63">
              <w:t>DOJIRI, Shunsuke</w:t>
            </w:r>
          </w:p>
        </w:tc>
        <w:tc>
          <w:tcPr>
            <w:tcW w:w="0" w:type="auto"/>
            <w:tcBorders>
              <w:top w:val="single" w:sz="4" w:space="0" w:color="auto"/>
              <w:left w:val="single" w:sz="4" w:space="0" w:color="auto"/>
              <w:bottom w:val="single" w:sz="4" w:space="0" w:color="auto"/>
              <w:right w:val="single" w:sz="4" w:space="0" w:color="auto"/>
            </w:tcBorders>
            <w:hideMark/>
          </w:tcPr>
          <w:p w14:paraId="7BD5A4B7" w14:textId="77777777" w:rsidR="00BB1E63" w:rsidRPr="00BB1E63" w:rsidRDefault="00BB1E63" w:rsidP="00BB1E63">
            <w:r w:rsidRPr="00BB1E63">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4E1CF66B" w14:textId="77777777" w:rsidR="00BB1E63" w:rsidRPr="00BB1E63" w:rsidRDefault="00BB1E63" w:rsidP="00BB1E63">
            <w:r w:rsidRPr="00BB1E63">
              <w:t>3GPPMEMBER (CCSA)</w:t>
            </w:r>
          </w:p>
        </w:tc>
      </w:tr>
      <w:tr w:rsidR="00BB1E63" w:rsidRPr="00BB1E63" w14:paraId="2F32DB7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E035DFE" w14:textId="77777777" w:rsidR="00BB1E63" w:rsidRPr="00BB1E63" w:rsidRDefault="00BB1E63" w:rsidP="00BB1E63">
            <w:r w:rsidRPr="00BB1E63">
              <w:t>ESCOTT, Adrian</w:t>
            </w:r>
          </w:p>
        </w:tc>
        <w:tc>
          <w:tcPr>
            <w:tcW w:w="0" w:type="auto"/>
            <w:tcBorders>
              <w:top w:val="single" w:sz="4" w:space="0" w:color="auto"/>
              <w:left w:val="single" w:sz="4" w:space="0" w:color="auto"/>
              <w:bottom w:val="single" w:sz="4" w:space="0" w:color="auto"/>
              <w:right w:val="single" w:sz="4" w:space="0" w:color="auto"/>
            </w:tcBorders>
            <w:hideMark/>
          </w:tcPr>
          <w:p w14:paraId="6239DF05" w14:textId="77777777" w:rsidR="00BB1E63" w:rsidRPr="00BB1E63" w:rsidRDefault="00BB1E63" w:rsidP="00BB1E63">
            <w:r w:rsidRPr="00BB1E63">
              <w:t>QWCT</w:t>
            </w:r>
          </w:p>
        </w:tc>
        <w:tc>
          <w:tcPr>
            <w:tcW w:w="0" w:type="auto"/>
            <w:tcBorders>
              <w:top w:val="single" w:sz="4" w:space="0" w:color="auto"/>
              <w:left w:val="single" w:sz="4" w:space="0" w:color="auto"/>
              <w:bottom w:val="single" w:sz="4" w:space="0" w:color="auto"/>
              <w:right w:val="single" w:sz="4" w:space="0" w:color="auto"/>
            </w:tcBorders>
            <w:hideMark/>
          </w:tcPr>
          <w:p w14:paraId="612DA57F" w14:textId="77777777" w:rsidR="00BB1E63" w:rsidRPr="00BB1E63" w:rsidRDefault="00BB1E63" w:rsidP="00BB1E63">
            <w:r w:rsidRPr="00BB1E63">
              <w:t>3GPPMEMBER (CCSA)</w:t>
            </w:r>
          </w:p>
        </w:tc>
      </w:tr>
      <w:tr w:rsidR="00BB1E63" w:rsidRPr="00BB1E63" w14:paraId="54F4337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D1963E1" w14:textId="77777777" w:rsidR="00BB1E63" w:rsidRPr="00BB1E63" w:rsidRDefault="00BB1E63" w:rsidP="00BB1E63">
            <w:r w:rsidRPr="00BB1E63">
              <w:t xml:space="preserve">FU, </w:t>
            </w:r>
            <w:proofErr w:type="spellStart"/>
            <w:r w:rsidRPr="00BB1E63">
              <w:t>danbo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1982CE" w14:textId="77777777" w:rsidR="00BB1E63" w:rsidRPr="00BB1E63" w:rsidRDefault="00BB1E63" w:rsidP="00BB1E63">
            <w:r w:rsidRPr="00BB1E63">
              <w:t>MediaTek Sweden AB</w:t>
            </w:r>
          </w:p>
        </w:tc>
        <w:tc>
          <w:tcPr>
            <w:tcW w:w="0" w:type="auto"/>
            <w:tcBorders>
              <w:top w:val="single" w:sz="4" w:space="0" w:color="auto"/>
              <w:left w:val="single" w:sz="4" w:space="0" w:color="auto"/>
              <w:bottom w:val="single" w:sz="4" w:space="0" w:color="auto"/>
              <w:right w:val="single" w:sz="4" w:space="0" w:color="auto"/>
            </w:tcBorders>
            <w:hideMark/>
          </w:tcPr>
          <w:p w14:paraId="07BC1166" w14:textId="77777777" w:rsidR="00BB1E63" w:rsidRPr="00BB1E63" w:rsidRDefault="00BB1E63" w:rsidP="00BB1E63">
            <w:r w:rsidRPr="00BB1E63">
              <w:t>3GPPMEMBER (ETSI)</w:t>
            </w:r>
          </w:p>
        </w:tc>
      </w:tr>
      <w:tr w:rsidR="00BB1E63" w:rsidRPr="00BB1E63" w14:paraId="5EEFD2C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76866E1" w14:textId="77777777" w:rsidR="00BB1E63" w:rsidRPr="00BB1E63" w:rsidRDefault="00BB1E63" w:rsidP="00BB1E63">
            <w:r w:rsidRPr="00BB1E63">
              <w:t>GAN, Lu</w:t>
            </w:r>
          </w:p>
        </w:tc>
        <w:tc>
          <w:tcPr>
            <w:tcW w:w="0" w:type="auto"/>
            <w:tcBorders>
              <w:top w:val="single" w:sz="4" w:space="0" w:color="auto"/>
              <w:left w:val="single" w:sz="4" w:space="0" w:color="auto"/>
              <w:bottom w:val="single" w:sz="4" w:space="0" w:color="auto"/>
              <w:right w:val="single" w:sz="4" w:space="0" w:color="auto"/>
            </w:tcBorders>
            <w:hideMark/>
          </w:tcPr>
          <w:p w14:paraId="3B3F941D" w14:textId="77777777" w:rsidR="00BB1E63" w:rsidRPr="00BB1E63" w:rsidRDefault="00BB1E63" w:rsidP="00BB1E63">
            <w:r w:rsidRPr="00BB1E63">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1121F63A" w14:textId="77777777" w:rsidR="00BB1E63" w:rsidRPr="00BB1E63" w:rsidRDefault="00BB1E63" w:rsidP="00BB1E63">
            <w:r w:rsidRPr="00BB1E63">
              <w:t>3GPPMEMBER (CCSA)</w:t>
            </w:r>
          </w:p>
        </w:tc>
      </w:tr>
      <w:tr w:rsidR="00BB1E63" w:rsidRPr="00BB1E63" w14:paraId="6F2F061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1770A78" w14:textId="77777777" w:rsidR="00BB1E63" w:rsidRPr="00BB1E63" w:rsidRDefault="00BB1E63" w:rsidP="00BB1E63">
            <w:r w:rsidRPr="00BB1E63">
              <w:t>GULBANI, Giorgi</w:t>
            </w:r>
          </w:p>
        </w:tc>
        <w:tc>
          <w:tcPr>
            <w:tcW w:w="0" w:type="auto"/>
            <w:tcBorders>
              <w:top w:val="single" w:sz="4" w:space="0" w:color="auto"/>
              <w:left w:val="single" w:sz="4" w:space="0" w:color="auto"/>
              <w:bottom w:val="single" w:sz="4" w:space="0" w:color="auto"/>
              <w:right w:val="single" w:sz="4" w:space="0" w:color="auto"/>
            </w:tcBorders>
            <w:hideMark/>
          </w:tcPr>
          <w:p w14:paraId="3ED96B12" w14:textId="77777777" w:rsidR="00BB1E63" w:rsidRPr="00BB1E63" w:rsidRDefault="00BB1E63" w:rsidP="00BB1E63">
            <w:r w:rsidRPr="00BB1E63">
              <w:t>Reflection B.V.</w:t>
            </w:r>
          </w:p>
        </w:tc>
        <w:tc>
          <w:tcPr>
            <w:tcW w:w="0" w:type="auto"/>
            <w:tcBorders>
              <w:top w:val="single" w:sz="4" w:space="0" w:color="auto"/>
              <w:left w:val="single" w:sz="4" w:space="0" w:color="auto"/>
              <w:bottom w:val="single" w:sz="4" w:space="0" w:color="auto"/>
              <w:right w:val="single" w:sz="4" w:space="0" w:color="auto"/>
            </w:tcBorders>
            <w:hideMark/>
          </w:tcPr>
          <w:p w14:paraId="35ED6456" w14:textId="77777777" w:rsidR="00BB1E63" w:rsidRPr="00BB1E63" w:rsidRDefault="00BB1E63" w:rsidP="00BB1E63">
            <w:r w:rsidRPr="00BB1E63">
              <w:t>3GPPMEMBER (ETSI)</w:t>
            </w:r>
          </w:p>
        </w:tc>
      </w:tr>
      <w:tr w:rsidR="00BB1E63" w:rsidRPr="00BB1E63" w14:paraId="1AAE525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A08974F" w14:textId="77777777" w:rsidR="00BB1E63" w:rsidRPr="00BB1E63" w:rsidRDefault="00BB1E63" w:rsidP="00BB1E63">
            <w:r w:rsidRPr="00BB1E63">
              <w:t>GUO, Boren</w:t>
            </w:r>
          </w:p>
        </w:tc>
        <w:tc>
          <w:tcPr>
            <w:tcW w:w="0" w:type="auto"/>
            <w:tcBorders>
              <w:top w:val="single" w:sz="4" w:space="0" w:color="auto"/>
              <w:left w:val="single" w:sz="4" w:space="0" w:color="auto"/>
              <w:bottom w:val="single" w:sz="4" w:space="0" w:color="auto"/>
              <w:right w:val="single" w:sz="4" w:space="0" w:color="auto"/>
            </w:tcBorders>
            <w:hideMark/>
          </w:tcPr>
          <w:p w14:paraId="36A1A983" w14:textId="77777777" w:rsidR="00BB1E63" w:rsidRPr="00BB1E63" w:rsidRDefault="00BB1E63" w:rsidP="00BB1E63">
            <w:r w:rsidRPr="00BB1E63">
              <w:t>OPPO Beijing</w:t>
            </w:r>
          </w:p>
        </w:tc>
        <w:tc>
          <w:tcPr>
            <w:tcW w:w="0" w:type="auto"/>
            <w:tcBorders>
              <w:top w:val="single" w:sz="4" w:space="0" w:color="auto"/>
              <w:left w:val="single" w:sz="4" w:space="0" w:color="auto"/>
              <w:bottom w:val="single" w:sz="4" w:space="0" w:color="auto"/>
              <w:right w:val="single" w:sz="4" w:space="0" w:color="auto"/>
            </w:tcBorders>
            <w:hideMark/>
          </w:tcPr>
          <w:p w14:paraId="72F0CB25" w14:textId="77777777" w:rsidR="00BB1E63" w:rsidRPr="00BB1E63" w:rsidRDefault="00BB1E63" w:rsidP="00BB1E63">
            <w:r w:rsidRPr="00BB1E63">
              <w:t>3GPPMEMBER (CCSA)</w:t>
            </w:r>
          </w:p>
        </w:tc>
      </w:tr>
      <w:tr w:rsidR="00BB1E63" w:rsidRPr="00BB1E63" w14:paraId="5916E9D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C9A8072" w14:textId="77777777" w:rsidR="00BB1E63" w:rsidRPr="00BB1E63" w:rsidRDefault="00BB1E63" w:rsidP="00BB1E63">
            <w:r w:rsidRPr="00BB1E63">
              <w:t>GUPTA, Nishant</w:t>
            </w:r>
          </w:p>
        </w:tc>
        <w:tc>
          <w:tcPr>
            <w:tcW w:w="0" w:type="auto"/>
            <w:tcBorders>
              <w:top w:val="single" w:sz="4" w:space="0" w:color="auto"/>
              <w:left w:val="single" w:sz="4" w:space="0" w:color="auto"/>
              <w:bottom w:val="single" w:sz="4" w:space="0" w:color="auto"/>
              <w:right w:val="single" w:sz="4" w:space="0" w:color="auto"/>
            </w:tcBorders>
            <w:hideMark/>
          </w:tcPr>
          <w:p w14:paraId="3E3E53E8" w14:textId="77777777" w:rsidR="00BB1E63" w:rsidRPr="00BB1E63" w:rsidRDefault="00BB1E63" w:rsidP="00BB1E63">
            <w:r w:rsidRPr="00BB1E63">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7825B17C" w14:textId="77777777" w:rsidR="00BB1E63" w:rsidRPr="00BB1E63" w:rsidRDefault="00BB1E63" w:rsidP="00BB1E63">
            <w:r w:rsidRPr="00BB1E63">
              <w:t>3GPPMEMBER (ATIS)</w:t>
            </w:r>
          </w:p>
        </w:tc>
      </w:tr>
      <w:tr w:rsidR="00BB1E63" w:rsidRPr="00BB1E63" w14:paraId="167FBD3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F14D5DC" w14:textId="77777777" w:rsidR="00BB1E63" w:rsidRPr="00BB1E63" w:rsidRDefault="00BB1E63" w:rsidP="00BB1E63">
            <w:r w:rsidRPr="00BB1E63">
              <w:t>GUPTA, Vivek</w:t>
            </w:r>
          </w:p>
        </w:tc>
        <w:tc>
          <w:tcPr>
            <w:tcW w:w="0" w:type="auto"/>
            <w:tcBorders>
              <w:top w:val="single" w:sz="4" w:space="0" w:color="auto"/>
              <w:left w:val="single" w:sz="4" w:space="0" w:color="auto"/>
              <w:bottom w:val="single" w:sz="4" w:space="0" w:color="auto"/>
              <w:right w:val="single" w:sz="4" w:space="0" w:color="auto"/>
            </w:tcBorders>
            <w:hideMark/>
          </w:tcPr>
          <w:p w14:paraId="3D5D3815" w14:textId="77777777" w:rsidR="00BB1E63" w:rsidRPr="00BB1E63" w:rsidRDefault="00BB1E63" w:rsidP="00BB1E63">
            <w:r w:rsidRPr="00BB1E63">
              <w:t>Apple Inc</w:t>
            </w:r>
          </w:p>
        </w:tc>
        <w:tc>
          <w:tcPr>
            <w:tcW w:w="0" w:type="auto"/>
            <w:tcBorders>
              <w:top w:val="single" w:sz="4" w:space="0" w:color="auto"/>
              <w:left w:val="single" w:sz="4" w:space="0" w:color="auto"/>
              <w:bottom w:val="single" w:sz="4" w:space="0" w:color="auto"/>
              <w:right w:val="single" w:sz="4" w:space="0" w:color="auto"/>
            </w:tcBorders>
            <w:hideMark/>
          </w:tcPr>
          <w:p w14:paraId="3C3D4B55" w14:textId="77777777" w:rsidR="00BB1E63" w:rsidRPr="00BB1E63" w:rsidRDefault="00BB1E63" w:rsidP="00BB1E63">
            <w:r w:rsidRPr="00BB1E63">
              <w:t>3GPPMEMBER (ATIS)</w:t>
            </w:r>
          </w:p>
        </w:tc>
      </w:tr>
      <w:tr w:rsidR="00BB1E63" w:rsidRPr="00BB1E63" w14:paraId="493BB84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D8ACFCE" w14:textId="77777777" w:rsidR="00BB1E63" w:rsidRPr="00BB1E63" w:rsidRDefault="00BB1E63" w:rsidP="00BB1E63">
            <w:r w:rsidRPr="00BB1E63">
              <w:t>HE, Mu</w:t>
            </w:r>
          </w:p>
        </w:tc>
        <w:tc>
          <w:tcPr>
            <w:tcW w:w="0" w:type="auto"/>
            <w:tcBorders>
              <w:top w:val="single" w:sz="4" w:space="0" w:color="auto"/>
              <w:left w:val="single" w:sz="4" w:space="0" w:color="auto"/>
              <w:bottom w:val="single" w:sz="4" w:space="0" w:color="auto"/>
              <w:right w:val="single" w:sz="4" w:space="0" w:color="auto"/>
            </w:tcBorders>
            <w:hideMark/>
          </w:tcPr>
          <w:p w14:paraId="1152F019" w14:textId="77777777" w:rsidR="00BB1E63" w:rsidRPr="00BB1E63" w:rsidRDefault="00BB1E63" w:rsidP="00BB1E63">
            <w:r w:rsidRPr="00BB1E63">
              <w:t>Verizon France</w:t>
            </w:r>
          </w:p>
        </w:tc>
        <w:tc>
          <w:tcPr>
            <w:tcW w:w="0" w:type="auto"/>
            <w:tcBorders>
              <w:top w:val="single" w:sz="4" w:space="0" w:color="auto"/>
              <w:left w:val="single" w:sz="4" w:space="0" w:color="auto"/>
              <w:bottom w:val="single" w:sz="4" w:space="0" w:color="auto"/>
              <w:right w:val="single" w:sz="4" w:space="0" w:color="auto"/>
            </w:tcBorders>
            <w:hideMark/>
          </w:tcPr>
          <w:p w14:paraId="35D1B5E4" w14:textId="77777777" w:rsidR="00BB1E63" w:rsidRPr="00BB1E63" w:rsidRDefault="00BB1E63" w:rsidP="00BB1E63">
            <w:r w:rsidRPr="00BB1E63">
              <w:t>3GPPMEMBER (ETSI)</w:t>
            </w:r>
          </w:p>
        </w:tc>
      </w:tr>
      <w:tr w:rsidR="00BB1E63" w:rsidRPr="00BB1E63" w14:paraId="6711E54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31879F2" w14:textId="77777777" w:rsidR="00BB1E63" w:rsidRPr="00BB1E63" w:rsidRDefault="00BB1E63" w:rsidP="00BB1E63">
            <w:r w:rsidRPr="00BB1E63">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2D0AF4B5" w14:textId="77777777" w:rsidR="00BB1E63" w:rsidRPr="00BB1E63" w:rsidRDefault="00BB1E63" w:rsidP="00BB1E63">
            <w:r w:rsidRPr="00BB1E63">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85A9BA6" w14:textId="77777777" w:rsidR="00BB1E63" w:rsidRPr="00BB1E63" w:rsidRDefault="00BB1E63" w:rsidP="00BB1E63">
            <w:r w:rsidRPr="00BB1E63">
              <w:t>3GPPMEMBER (ETSI)</w:t>
            </w:r>
          </w:p>
        </w:tc>
      </w:tr>
      <w:tr w:rsidR="00BB1E63" w:rsidRPr="00BB1E63" w14:paraId="4FE8AF2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494C010" w14:textId="77777777" w:rsidR="00BB1E63" w:rsidRPr="00BB1E63" w:rsidRDefault="00BB1E63" w:rsidP="00BB1E63">
            <w:r w:rsidRPr="00BB1E63">
              <w:t>HOLMSTRÖM, Tomas</w:t>
            </w:r>
          </w:p>
        </w:tc>
        <w:tc>
          <w:tcPr>
            <w:tcW w:w="0" w:type="auto"/>
            <w:tcBorders>
              <w:top w:val="single" w:sz="4" w:space="0" w:color="auto"/>
              <w:left w:val="single" w:sz="4" w:space="0" w:color="auto"/>
              <w:bottom w:val="single" w:sz="4" w:space="0" w:color="auto"/>
              <w:right w:val="single" w:sz="4" w:space="0" w:color="auto"/>
            </w:tcBorders>
            <w:hideMark/>
          </w:tcPr>
          <w:p w14:paraId="4998EA4C" w14:textId="77777777" w:rsidR="00BB1E63" w:rsidRPr="00BB1E63" w:rsidRDefault="00BB1E63" w:rsidP="00BB1E63">
            <w:r w:rsidRPr="00BB1E63">
              <w:t>Ericsson (China)</w:t>
            </w:r>
          </w:p>
        </w:tc>
        <w:tc>
          <w:tcPr>
            <w:tcW w:w="0" w:type="auto"/>
            <w:tcBorders>
              <w:top w:val="single" w:sz="4" w:space="0" w:color="auto"/>
              <w:left w:val="single" w:sz="4" w:space="0" w:color="auto"/>
              <w:bottom w:val="single" w:sz="4" w:space="0" w:color="auto"/>
              <w:right w:val="single" w:sz="4" w:space="0" w:color="auto"/>
            </w:tcBorders>
            <w:hideMark/>
          </w:tcPr>
          <w:p w14:paraId="0A614034" w14:textId="77777777" w:rsidR="00BB1E63" w:rsidRPr="00BB1E63" w:rsidRDefault="00BB1E63" w:rsidP="00BB1E63">
            <w:r w:rsidRPr="00BB1E63">
              <w:t>3GPPMEMBER (CCSA)</w:t>
            </w:r>
          </w:p>
        </w:tc>
      </w:tr>
      <w:tr w:rsidR="00BB1E63" w:rsidRPr="00BB1E63" w14:paraId="0B24C38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C946813" w14:textId="77777777" w:rsidR="00BB1E63" w:rsidRPr="00BB1E63" w:rsidRDefault="00BB1E63" w:rsidP="00BB1E63">
            <w:r w:rsidRPr="00BB1E63">
              <w:t xml:space="preserve">HU, </w:t>
            </w:r>
            <w:proofErr w:type="spellStart"/>
            <w:r w:rsidRPr="00BB1E63">
              <w:t>Yushuang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6972DF" w14:textId="77777777" w:rsidR="00BB1E63" w:rsidRPr="00BB1E63" w:rsidRDefault="00BB1E63" w:rsidP="00BB1E63">
            <w:r w:rsidRPr="00BB1E63">
              <w:t>CMDI</w:t>
            </w:r>
          </w:p>
        </w:tc>
        <w:tc>
          <w:tcPr>
            <w:tcW w:w="0" w:type="auto"/>
            <w:tcBorders>
              <w:top w:val="single" w:sz="4" w:space="0" w:color="auto"/>
              <w:left w:val="single" w:sz="4" w:space="0" w:color="auto"/>
              <w:bottom w:val="single" w:sz="4" w:space="0" w:color="auto"/>
              <w:right w:val="single" w:sz="4" w:space="0" w:color="auto"/>
            </w:tcBorders>
            <w:hideMark/>
          </w:tcPr>
          <w:p w14:paraId="6C68CA46" w14:textId="77777777" w:rsidR="00BB1E63" w:rsidRPr="00BB1E63" w:rsidRDefault="00BB1E63" w:rsidP="00BB1E63">
            <w:r w:rsidRPr="00BB1E63">
              <w:t>3GPPMEMBER (CCSA)</w:t>
            </w:r>
          </w:p>
        </w:tc>
      </w:tr>
      <w:tr w:rsidR="00BB1E63" w:rsidRPr="00BB1E63" w14:paraId="4F0D949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C6E2C06" w14:textId="77777777" w:rsidR="00BB1E63" w:rsidRPr="00BB1E63" w:rsidRDefault="00BB1E63" w:rsidP="00BB1E63">
            <w:r w:rsidRPr="00BB1E63">
              <w:t>HUANG, Juan</w:t>
            </w:r>
          </w:p>
        </w:tc>
        <w:tc>
          <w:tcPr>
            <w:tcW w:w="0" w:type="auto"/>
            <w:tcBorders>
              <w:top w:val="single" w:sz="4" w:space="0" w:color="auto"/>
              <w:left w:val="single" w:sz="4" w:space="0" w:color="auto"/>
              <w:bottom w:val="single" w:sz="4" w:space="0" w:color="auto"/>
              <w:right w:val="single" w:sz="4" w:space="0" w:color="auto"/>
            </w:tcBorders>
            <w:hideMark/>
          </w:tcPr>
          <w:p w14:paraId="499BA012" w14:textId="77777777" w:rsidR="00BB1E63" w:rsidRPr="00BB1E63" w:rsidRDefault="00BB1E63" w:rsidP="00BB1E63">
            <w:r w:rsidRPr="00BB1E63">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7258ADB9" w14:textId="77777777" w:rsidR="00BB1E63" w:rsidRPr="00BB1E63" w:rsidRDefault="00BB1E63" w:rsidP="00BB1E63">
            <w:r w:rsidRPr="00BB1E63">
              <w:t>3GPPMEMBER (CCSA)</w:t>
            </w:r>
          </w:p>
        </w:tc>
      </w:tr>
      <w:tr w:rsidR="00BB1E63" w:rsidRPr="00BB1E63" w14:paraId="3A297B1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709F411" w14:textId="77777777" w:rsidR="00BB1E63" w:rsidRPr="00BB1E63" w:rsidRDefault="00BB1E63" w:rsidP="00BB1E63">
            <w:r w:rsidRPr="00BB1E63">
              <w:t xml:space="preserve">HUANG, </w:t>
            </w:r>
            <w:proofErr w:type="spellStart"/>
            <w:r w:rsidRPr="00BB1E63">
              <w:t>Zhenning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E50525" w14:textId="77777777" w:rsidR="00BB1E63" w:rsidRPr="00BB1E63" w:rsidRDefault="00BB1E63" w:rsidP="00BB1E63">
            <w:r w:rsidRPr="00BB1E63">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74033587" w14:textId="77777777" w:rsidR="00BB1E63" w:rsidRPr="00BB1E63" w:rsidRDefault="00BB1E63" w:rsidP="00BB1E63">
            <w:r w:rsidRPr="00BB1E63">
              <w:t>3GPPMEMBER (CCSA)</w:t>
            </w:r>
          </w:p>
        </w:tc>
      </w:tr>
      <w:tr w:rsidR="00BB1E63" w:rsidRPr="00BB1E63" w14:paraId="7923789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465307F" w14:textId="77777777" w:rsidR="00BB1E63" w:rsidRPr="00BB1E63" w:rsidRDefault="00BB1E63" w:rsidP="00BB1E63">
            <w:r w:rsidRPr="00BB1E63">
              <w:lastRenderedPageBreak/>
              <w:t>JIANG, Yi</w:t>
            </w:r>
          </w:p>
        </w:tc>
        <w:tc>
          <w:tcPr>
            <w:tcW w:w="0" w:type="auto"/>
            <w:tcBorders>
              <w:top w:val="single" w:sz="4" w:space="0" w:color="auto"/>
              <w:left w:val="single" w:sz="4" w:space="0" w:color="auto"/>
              <w:bottom w:val="single" w:sz="4" w:space="0" w:color="auto"/>
              <w:right w:val="single" w:sz="4" w:space="0" w:color="auto"/>
            </w:tcBorders>
            <w:hideMark/>
          </w:tcPr>
          <w:p w14:paraId="190268FB" w14:textId="77777777" w:rsidR="00BB1E63" w:rsidRPr="00BB1E63" w:rsidRDefault="00BB1E63" w:rsidP="00BB1E63">
            <w:r w:rsidRPr="00BB1E63">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0C822DCB" w14:textId="77777777" w:rsidR="00BB1E63" w:rsidRPr="00BB1E63" w:rsidRDefault="00BB1E63" w:rsidP="00BB1E63">
            <w:r w:rsidRPr="00BB1E63">
              <w:t>3GPPMEMBER (CCSA)</w:t>
            </w:r>
          </w:p>
        </w:tc>
      </w:tr>
      <w:tr w:rsidR="00BB1E63" w:rsidRPr="00BB1E63" w14:paraId="56B302F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0D653BB" w14:textId="77777777" w:rsidR="00BB1E63" w:rsidRPr="00BB1E63" w:rsidRDefault="00BB1E63" w:rsidP="00BB1E63">
            <w:r w:rsidRPr="00BB1E63">
              <w:t>KRUSE, Heiko</w:t>
            </w:r>
          </w:p>
        </w:tc>
        <w:tc>
          <w:tcPr>
            <w:tcW w:w="0" w:type="auto"/>
            <w:tcBorders>
              <w:top w:val="single" w:sz="4" w:space="0" w:color="auto"/>
              <w:left w:val="single" w:sz="4" w:space="0" w:color="auto"/>
              <w:bottom w:val="single" w:sz="4" w:space="0" w:color="auto"/>
              <w:right w:val="single" w:sz="4" w:space="0" w:color="auto"/>
            </w:tcBorders>
            <w:hideMark/>
          </w:tcPr>
          <w:p w14:paraId="19571829" w14:textId="77777777" w:rsidR="00BB1E63" w:rsidRPr="00BB1E63" w:rsidRDefault="00BB1E63" w:rsidP="00BB1E63">
            <w:r w:rsidRPr="00BB1E63">
              <w:t>IDEMIA</w:t>
            </w:r>
          </w:p>
        </w:tc>
        <w:tc>
          <w:tcPr>
            <w:tcW w:w="0" w:type="auto"/>
            <w:tcBorders>
              <w:top w:val="single" w:sz="4" w:space="0" w:color="auto"/>
              <w:left w:val="single" w:sz="4" w:space="0" w:color="auto"/>
              <w:bottom w:val="single" w:sz="4" w:space="0" w:color="auto"/>
              <w:right w:val="single" w:sz="4" w:space="0" w:color="auto"/>
            </w:tcBorders>
            <w:hideMark/>
          </w:tcPr>
          <w:p w14:paraId="3D468D99" w14:textId="77777777" w:rsidR="00BB1E63" w:rsidRPr="00BB1E63" w:rsidRDefault="00BB1E63" w:rsidP="00BB1E63">
            <w:r w:rsidRPr="00BB1E63">
              <w:t>3GPPMEMBER (ETSI)</w:t>
            </w:r>
          </w:p>
        </w:tc>
      </w:tr>
      <w:tr w:rsidR="00BB1E63" w:rsidRPr="00BB1E63" w14:paraId="327FB56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C85BC83" w14:textId="77777777" w:rsidR="00BB1E63" w:rsidRPr="00BB1E63" w:rsidRDefault="00BB1E63" w:rsidP="00BB1E63">
            <w:r w:rsidRPr="00BB1E63">
              <w:t>LI, Aihua</w:t>
            </w:r>
          </w:p>
        </w:tc>
        <w:tc>
          <w:tcPr>
            <w:tcW w:w="0" w:type="auto"/>
            <w:tcBorders>
              <w:top w:val="single" w:sz="4" w:space="0" w:color="auto"/>
              <w:left w:val="single" w:sz="4" w:space="0" w:color="auto"/>
              <w:bottom w:val="single" w:sz="4" w:space="0" w:color="auto"/>
              <w:right w:val="single" w:sz="4" w:space="0" w:color="auto"/>
            </w:tcBorders>
            <w:hideMark/>
          </w:tcPr>
          <w:p w14:paraId="219DADF5" w14:textId="77777777" w:rsidR="00BB1E63" w:rsidRPr="00BB1E63" w:rsidRDefault="00BB1E63" w:rsidP="00BB1E63">
            <w:r w:rsidRPr="00BB1E63">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927449B" w14:textId="77777777" w:rsidR="00BB1E63" w:rsidRPr="00BB1E63" w:rsidRDefault="00BB1E63" w:rsidP="00BB1E63">
            <w:r w:rsidRPr="00BB1E63">
              <w:t>3GPPMEMBER (CCSA)</w:t>
            </w:r>
          </w:p>
        </w:tc>
      </w:tr>
      <w:tr w:rsidR="00BB1E63" w:rsidRPr="00BB1E63" w14:paraId="72DBAD7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85F8BCE" w14:textId="77777777" w:rsidR="00BB1E63" w:rsidRPr="00BB1E63" w:rsidRDefault="00BB1E63" w:rsidP="00BB1E63">
            <w:r w:rsidRPr="00BB1E63">
              <w:t>LI, Jiahui</w:t>
            </w:r>
          </w:p>
        </w:tc>
        <w:tc>
          <w:tcPr>
            <w:tcW w:w="0" w:type="auto"/>
            <w:tcBorders>
              <w:top w:val="single" w:sz="4" w:space="0" w:color="auto"/>
              <w:left w:val="single" w:sz="4" w:space="0" w:color="auto"/>
              <w:bottom w:val="single" w:sz="4" w:space="0" w:color="auto"/>
              <w:right w:val="single" w:sz="4" w:space="0" w:color="auto"/>
            </w:tcBorders>
            <w:hideMark/>
          </w:tcPr>
          <w:p w14:paraId="3483580C" w14:textId="77777777" w:rsidR="00BB1E63" w:rsidRPr="00BB1E63" w:rsidRDefault="00BB1E63" w:rsidP="00BB1E63">
            <w:proofErr w:type="spellStart"/>
            <w:r w:rsidRPr="00BB1E63">
              <w:t>Esurfing</w:t>
            </w:r>
            <w:proofErr w:type="spellEnd"/>
            <w:r w:rsidRPr="00BB1E63">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2DD581A7" w14:textId="77777777" w:rsidR="00BB1E63" w:rsidRPr="00BB1E63" w:rsidRDefault="00BB1E63" w:rsidP="00BB1E63">
            <w:r w:rsidRPr="00BB1E63">
              <w:t>3GPPMEMBER (CCSA)</w:t>
            </w:r>
          </w:p>
        </w:tc>
      </w:tr>
      <w:tr w:rsidR="00BB1E63" w:rsidRPr="00BB1E63" w14:paraId="65C82AC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09AD192" w14:textId="77777777" w:rsidR="00BB1E63" w:rsidRPr="00BB1E63" w:rsidRDefault="00BB1E63" w:rsidP="00BB1E63">
            <w:r w:rsidRPr="00BB1E63">
              <w:t>LI, Meng</w:t>
            </w:r>
          </w:p>
        </w:tc>
        <w:tc>
          <w:tcPr>
            <w:tcW w:w="0" w:type="auto"/>
            <w:tcBorders>
              <w:top w:val="single" w:sz="4" w:space="0" w:color="auto"/>
              <w:left w:val="single" w:sz="4" w:space="0" w:color="auto"/>
              <w:bottom w:val="single" w:sz="4" w:space="0" w:color="auto"/>
              <w:right w:val="single" w:sz="4" w:space="0" w:color="auto"/>
            </w:tcBorders>
            <w:hideMark/>
          </w:tcPr>
          <w:p w14:paraId="7E66CD57" w14:textId="77777777" w:rsidR="00BB1E63" w:rsidRPr="00BB1E63" w:rsidRDefault="00BB1E63" w:rsidP="00BB1E63">
            <w:r w:rsidRPr="00BB1E63">
              <w:t>Realme Shenzhen</w:t>
            </w:r>
          </w:p>
        </w:tc>
        <w:tc>
          <w:tcPr>
            <w:tcW w:w="0" w:type="auto"/>
            <w:tcBorders>
              <w:top w:val="single" w:sz="4" w:space="0" w:color="auto"/>
              <w:left w:val="single" w:sz="4" w:space="0" w:color="auto"/>
              <w:bottom w:val="single" w:sz="4" w:space="0" w:color="auto"/>
              <w:right w:val="single" w:sz="4" w:space="0" w:color="auto"/>
            </w:tcBorders>
            <w:hideMark/>
          </w:tcPr>
          <w:p w14:paraId="48E073D2" w14:textId="77777777" w:rsidR="00BB1E63" w:rsidRPr="00BB1E63" w:rsidRDefault="00BB1E63" w:rsidP="00BB1E63">
            <w:r w:rsidRPr="00BB1E63">
              <w:t>3GPPMEMBER (ETSI)</w:t>
            </w:r>
          </w:p>
        </w:tc>
      </w:tr>
      <w:tr w:rsidR="00BB1E63" w:rsidRPr="00BB1E63" w14:paraId="23B3A4B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B1F3A24" w14:textId="77777777" w:rsidR="00BB1E63" w:rsidRPr="00BB1E63" w:rsidRDefault="00BB1E63" w:rsidP="00BB1E63">
            <w:r w:rsidRPr="00BB1E63">
              <w:t>LIM, Hanna</w:t>
            </w:r>
          </w:p>
        </w:tc>
        <w:tc>
          <w:tcPr>
            <w:tcW w:w="0" w:type="auto"/>
            <w:tcBorders>
              <w:top w:val="single" w:sz="4" w:space="0" w:color="auto"/>
              <w:left w:val="single" w:sz="4" w:space="0" w:color="auto"/>
              <w:bottom w:val="single" w:sz="4" w:space="0" w:color="auto"/>
              <w:right w:val="single" w:sz="4" w:space="0" w:color="auto"/>
            </w:tcBorders>
            <w:hideMark/>
          </w:tcPr>
          <w:p w14:paraId="080642FC" w14:textId="77777777" w:rsidR="00BB1E63" w:rsidRPr="00BB1E63" w:rsidRDefault="00BB1E63" w:rsidP="00BB1E63">
            <w:r w:rsidRPr="00BB1E63">
              <w:t xml:space="preserve">Qualcomm Innovation </w:t>
            </w:r>
            <w:proofErr w:type="spellStart"/>
            <w:r w:rsidRPr="00BB1E63">
              <w:t>Center</w:t>
            </w:r>
            <w:proofErr w:type="spellEnd"/>
            <w:r w:rsidRPr="00BB1E63">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3447118" w14:textId="77777777" w:rsidR="00BB1E63" w:rsidRPr="00BB1E63" w:rsidRDefault="00BB1E63" w:rsidP="00BB1E63">
            <w:r w:rsidRPr="00BB1E63">
              <w:t>3GPPMEMBER (ATIS)</w:t>
            </w:r>
          </w:p>
        </w:tc>
      </w:tr>
      <w:tr w:rsidR="00BB1E63" w:rsidRPr="00BB1E63" w14:paraId="7A7F92A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DC3228D" w14:textId="77777777" w:rsidR="00BB1E63" w:rsidRPr="00BB1E63" w:rsidRDefault="00BB1E63" w:rsidP="00BB1E63">
            <w:r w:rsidRPr="00BB1E63">
              <w:t>LIN, Ty</w:t>
            </w:r>
          </w:p>
        </w:tc>
        <w:tc>
          <w:tcPr>
            <w:tcW w:w="0" w:type="auto"/>
            <w:tcBorders>
              <w:top w:val="single" w:sz="4" w:space="0" w:color="auto"/>
              <w:left w:val="single" w:sz="4" w:space="0" w:color="auto"/>
              <w:bottom w:val="single" w:sz="4" w:space="0" w:color="auto"/>
              <w:right w:val="single" w:sz="4" w:space="0" w:color="auto"/>
            </w:tcBorders>
            <w:hideMark/>
          </w:tcPr>
          <w:p w14:paraId="021150CB" w14:textId="77777777" w:rsidR="00BB1E63" w:rsidRPr="00BB1E63" w:rsidRDefault="00BB1E63" w:rsidP="00BB1E63">
            <w:r w:rsidRPr="00BB1E63">
              <w:t>RICHTEK KOREA</w:t>
            </w:r>
          </w:p>
        </w:tc>
        <w:tc>
          <w:tcPr>
            <w:tcW w:w="0" w:type="auto"/>
            <w:tcBorders>
              <w:top w:val="single" w:sz="4" w:space="0" w:color="auto"/>
              <w:left w:val="single" w:sz="4" w:space="0" w:color="auto"/>
              <w:bottom w:val="single" w:sz="4" w:space="0" w:color="auto"/>
              <w:right w:val="single" w:sz="4" w:space="0" w:color="auto"/>
            </w:tcBorders>
            <w:hideMark/>
          </w:tcPr>
          <w:p w14:paraId="6D553FDA" w14:textId="77777777" w:rsidR="00BB1E63" w:rsidRPr="00BB1E63" w:rsidRDefault="00BB1E63" w:rsidP="00BB1E63">
            <w:r w:rsidRPr="00BB1E63">
              <w:t>3GPPMEMBER (TTA)</w:t>
            </w:r>
          </w:p>
        </w:tc>
      </w:tr>
      <w:tr w:rsidR="00BB1E63" w:rsidRPr="00BB1E63" w14:paraId="6469767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B2AA070" w14:textId="77777777" w:rsidR="00BB1E63" w:rsidRPr="00BB1E63" w:rsidRDefault="00BB1E63" w:rsidP="00BB1E63">
            <w:r w:rsidRPr="00BB1E63">
              <w:t>LIU, Doris</w:t>
            </w:r>
          </w:p>
        </w:tc>
        <w:tc>
          <w:tcPr>
            <w:tcW w:w="0" w:type="auto"/>
            <w:tcBorders>
              <w:top w:val="single" w:sz="4" w:space="0" w:color="auto"/>
              <w:left w:val="single" w:sz="4" w:space="0" w:color="auto"/>
              <w:bottom w:val="single" w:sz="4" w:space="0" w:color="auto"/>
              <w:right w:val="single" w:sz="4" w:space="0" w:color="auto"/>
            </w:tcBorders>
            <w:hideMark/>
          </w:tcPr>
          <w:p w14:paraId="7D5994F7" w14:textId="77777777" w:rsidR="00BB1E63" w:rsidRPr="00BB1E63" w:rsidRDefault="00BB1E63" w:rsidP="00BB1E63">
            <w:r w:rsidRPr="00BB1E63">
              <w:t>MediaTek (Hefei) Inc.</w:t>
            </w:r>
          </w:p>
        </w:tc>
        <w:tc>
          <w:tcPr>
            <w:tcW w:w="0" w:type="auto"/>
            <w:tcBorders>
              <w:top w:val="single" w:sz="4" w:space="0" w:color="auto"/>
              <w:left w:val="single" w:sz="4" w:space="0" w:color="auto"/>
              <w:bottom w:val="single" w:sz="4" w:space="0" w:color="auto"/>
              <w:right w:val="single" w:sz="4" w:space="0" w:color="auto"/>
            </w:tcBorders>
            <w:hideMark/>
          </w:tcPr>
          <w:p w14:paraId="70B4D558" w14:textId="77777777" w:rsidR="00BB1E63" w:rsidRPr="00BB1E63" w:rsidRDefault="00BB1E63" w:rsidP="00BB1E63">
            <w:r w:rsidRPr="00BB1E63">
              <w:t>3GPPMEMBER (CCSA)</w:t>
            </w:r>
          </w:p>
        </w:tc>
      </w:tr>
      <w:tr w:rsidR="00BB1E63" w:rsidRPr="00BB1E63" w14:paraId="3B0D588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CF3C4C6" w14:textId="77777777" w:rsidR="00BB1E63" w:rsidRPr="00BB1E63" w:rsidRDefault="00BB1E63" w:rsidP="00BB1E63">
            <w:r w:rsidRPr="00BB1E63">
              <w:t>LIU, Liu</w:t>
            </w:r>
          </w:p>
        </w:tc>
        <w:tc>
          <w:tcPr>
            <w:tcW w:w="0" w:type="auto"/>
            <w:tcBorders>
              <w:top w:val="single" w:sz="4" w:space="0" w:color="auto"/>
              <w:left w:val="single" w:sz="4" w:space="0" w:color="auto"/>
              <w:bottom w:val="single" w:sz="4" w:space="0" w:color="auto"/>
              <w:right w:val="single" w:sz="4" w:space="0" w:color="auto"/>
            </w:tcBorders>
            <w:hideMark/>
          </w:tcPr>
          <w:p w14:paraId="6ED0A336" w14:textId="77777777" w:rsidR="00BB1E63" w:rsidRPr="00BB1E63" w:rsidRDefault="00BB1E63" w:rsidP="00BB1E63">
            <w:r w:rsidRPr="00BB1E63">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512532A" w14:textId="77777777" w:rsidR="00BB1E63" w:rsidRPr="00BB1E63" w:rsidRDefault="00BB1E63" w:rsidP="00BB1E63">
            <w:r w:rsidRPr="00BB1E63">
              <w:t>3GPPMEMBER (CCSA)</w:t>
            </w:r>
          </w:p>
        </w:tc>
      </w:tr>
      <w:tr w:rsidR="00BB1E63" w:rsidRPr="00BB1E63" w14:paraId="63B9255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A0A574A" w14:textId="77777777" w:rsidR="00BB1E63" w:rsidRPr="00BB1E63" w:rsidRDefault="00BB1E63" w:rsidP="00BB1E63">
            <w:r w:rsidRPr="00BB1E63">
              <w:t xml:space="preserve">LIU, </w:t>
            </w:r>
            <w:proofErr w:type="spellStart"/>
            <w:r w:rsidRPr="00BB1E63">
              <w:t>Zehan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C36B5A" w14:textId="77777777" w:rsidR="00BB1E63" w:rsidRPr="00BB1E63" w:rsidRDefault="00BB1E63" w:rsidP="00BB1E63">
            <w:r w:rsidRPr="00BB1E63">
              <w:t>BJTU</w:t>
            </w:r>
          </w:p>
        </w:tc>
        <w:tc>
          <w:tcPr>
            <w:tcW w:w="0" w:type="auto"/>
            <w:tcBorders>
              <w:top w:val="single" w:sz="4" w:space="0" w:color="auto"/>
              <w:left w:val="single" w:sz="4" w:space="0" w:color="auto"/>
              <w:bottom w:val="single" w:sz="4" w:space="0" w:color="auto"/>
              <w:right w:val="single" w:sz="4" w:space="0" w:color="auto"/>
            </w:tcBorders>
            <w:hideMark/>
          </w:tcPr>
          <w:p w14:paraId="68FA41BF" w14:textId="77777777" w:rsidR="00BB1E63" w:rsidRPr="00BB1E63" w:rsidRDefault="00BB1E63" w:rsidP="00BB1E63">
            <w:r w:rsidRPr="00BB1E63">
              <w:t>3GPPMEMBER (CCSA)</w:t>
            </w:r>
          </w:p>
        </w:tc>
      </w:tr>
      <w:tr w:rsidR="00BB1E63" w:rsidRPr="00BB1E63" w14:paraId="118ABA9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0DB269E" w14:textId="77777777" w:rsidR="00BB1E63" w:rsidRPr="00BB1E63" w:rsidRDefault="00BB1E63" w:rsidP="00BB1E63">
            <w:r w:rsidRPr="00BB1E63">
              <w:t>LOTFALLAH, Osama</w:t>
            </w:r>
          </w:p>
        </w:tc>
        <w:tc>
          <w:tcPr>
            <w:tcW w:w="0" w:type="auto"/>
            <w:tcBorders>
              <w:top w:val="single" w:sz="4" w:space="0" w:color="auto"/>
              <w:left w:val="single" w:sz="4" w:space="0" w:color="auto"/>
              <w:bottom w:val="single" w:sz="4" w:space="0" w:color="auto"/>
              <w:right w:val="single" w:sz="4" w:space="0" w:color="auto"/>
            </w:tcBorders>
            <w:hideMark/>
          </w:tcPr>
          <w:p w14:paraId="02656055" w14:textId="77777777" w:rsidR="00BB1E63" w:rsidRPr="00BB1E63" w:rsidRDefault="00BB1E63" w:rsidP="00BB1E63">
            <w:r w:rsidRPr="00BB1E63">
              <w:t>Qualcomm Technologies</w:t>
            </w:r>
          </w:p>
        </w:tc>
        <w:tc>
          <w:tcPr>
            <w:tcW w:w="0" w:type="auto"/>
            <w:tcBorders>
              <w:top w:val="single" w:sz="4" w:space="0" w:color="auto"/>
              <w:left w:val="single" w:sz="4" w:space="0" w:color="auto"/>
              <w:bottom w:val="single" w:sz="4" w:space="0" w:color="auto"/>
              <w:right w:val="single" w:sz="4" w:space="0" w:color="auto"/>
            </w:tcBorders>
            <w:hideMark/>
          </w:tcPr>
          <w:p w14:paraId="062D43B2" w14:textId="77777777" w:rsidR="00BB1E63" w:rsidRPr="00BB1E63" w:rsidRDefault="00BB1E63" w:rsidP="00BB1E63">
            <w:r w:rsidRPr="00BB1E63">
              <w:t>3GPPMEMBER (ATIS)</w:t>
            </w:r>
          </w:p>
        </w:tc>
      </w:tr>
      <w:tr w:rsidR="00BB1E63" w:rsidRPr="00BB1E63" w14:paraId="7B8D738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2502CC" w14:textId="77777777" w:rsidR="00BB1E63" w:rsidRPr="00BB1E63" w:rsidRDefault="00BB1E63" w:rsidP="00BB1E63">
            <w:r w:rsidRPr="00BB1E63">
              <w:t>LU, Fei</w:t>
            </w:r>
          </w:p>
        </w:tc>
        <w:tc>
          <w:tcPr>
            <w:tcW w:w="0" w:type="auto"/>
            <w:tcBorders>
              <w:top w:val="single" w:sz="4" w:space="0" w:color="auto"/>
              <w:left w:val="single" w:sz="4" w:space="0" w:color="auto"/>
              <w:bottom w:val="single" w:sz="4" w:space="0" w:color="auto"/>
              <w:right w:val="single" w:sz="4" w:space="0" w:color="auto"/>
            </w:tcBorders>
            <w:hideMark/>
          </w:tcPr>
          <w:p w14:paraId="30E90F6F" w14:textId="77777777" w:rsidR="00BB1E63" w:rsidRPr="00BB1E63" w:rsidRDefault="00BB1E63" w:rsidP="00BB1E63">
            <w:r w:rsidRPr="00BB1E63">
              <w:t>Realme (Shenzhen)</w:t>
            </w:r>
          </w:p>
        </w:tc>
        <w:tc>
          <w:tcPr>
            <w:tcW w:w="0" w:type="auto"/>
            <w:tcBorders>
              <w:top w:val="single" w:sz="4" w:space="0" w:color="auto"/>
              <w:left w:val="single" w:sz="4" w:space="0" w:color="auto"/>
              <w:bottom w:val="single" w:sz="4" w:space="0" w:color="auto"/>
              <w:right w:val="single" w:sz="4" w:space="0" w:color="auto"/>
            </w:tcBorders>
            <w:hideMark/>
          </w:tcPr>
          <w:p w14:paraId="7801E3CF" w14:textId="77777777" w:rsidR="00BB1E63" w:rsidRPr="00BB1E63" w:rsidRDefault="00BB1E63" w:rsidP="00BB1E63">
            <w:r w:rsidRPr="00BB1E63">
              <w:t>3GPPMEMBER (CCSA)</w:t>
            </w:r>
          </w:p>
        </w:tc>
      </w:tr>
      <w:tr w:rsidR="00BB1E63" w:rsidRPr="00BB1E63" w14:paraId="760C60A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95AC86" w14:textId="77777777" w:rsidR="00BB1E63" w:rsidRPr="00BB1E63" w:rsidRDefault="00BB1E63" w:rsidP="00BB1E63">
            <w:r w:rsidRPr="00BB1E63">
              <w:t>LU, Yang</w:t>
            </w:r>
          </w:p>
        </w:tc>
        <w:tc>
          <w:tcPr>
            <w:tcW w:w="0" w:type="auto"/>
            <w:tcBorders>
              <w:top w:val="single" w:sz="4" w:space="0" w:color="auto"/>
              <w:left w:val="single" w:sz="4" w:space="0" w:color="auto"/>
              <w:bottom w:val="single" w:sz="4" w:space="0" w:color="auto"/>
              <w:right w:val="single" w:sz="4" w:space="0" w:color="auto"/>
            </w:tcBorders>
            <w:hideMark/>
          </w:tcPr>
          <w:p w14:paraId="15089096" w14:textId="77777777" w:rsidR="00BB1E63" w:rsidRPr="00BB1E63" w:rsidRDefault="00BB1E63" w:rsidP="00BB1E63">
            <w:r w:rsidRPr="00BB1E63">
              <w:t>Vodafone GmbH</w:t>
            </w:r>
          </w:p>
        </w:tc>
        <w:tc>
          <w:tcPr>
            <w:tcW w:w="0" w:type="auto"/>
            <w:tcBorders>
              <w:top w:val="single" w:sz="4" w:space="0" w:color="auto"/>
              <w:left w:val="single" w:sz="4" w:space="0" w:color="auto"/>
              <w:bottom w:val="single" w:sz="4" w:space="0" w:color="auto"/>
              <w:right w:val="single" w:sz="4" w:space="0" w:color="auto"/>
            </w:tcBorders>
            <w:hideMark/>
          </w:tcPr>
          <w:p w14:paraId="049F805F" w14:textId="77777777" w:rsidR="00BB1E63" w:rsidRPr="00BB1E63" w:rsidRDefault="00BB1E63" w:rsidP="00BB1E63">
            <w:r w:rsidRPr="00BB1E63">
              <w:t>3GPPMEMBER (ETSI)</w:t>
            </w:r>
          </w:p>
        </w:tc>
      </w:tr>
      <w:tr w:rsidR="00BB1E63" w:rsidRPr="00BB1E63" w14:paraId="57247A7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E3C918" w14:textId="77777777" w:rsidR="00BB1E63" w:rsidRPr="00BB1E63" w:rsidRDefault="00BB1E63" w:rsidP="00BB1E63">
            <w:r w:rsidRPr="00BB1E63">
              <w:t>MARQUORDT, Arne</w:t>
            </w:r>
          </w:p>
        </w:tc>
        <w:tc>
          <w:tcPr>
            <w:tcW w:w="0" w:type="auto"/>
            <w:tcBorders>
              <w:top w:val="single" w:sz="4" w:space="0" w:color="auto"/>
              <w:left w:val="single" w:sz="4" w:space="0" w:color="auto"/>
              <w:bottom w:val="single" w:sz="4" w:space="0" w:color="auto"/>
              <w:right w:val="single" w:sz="4" w:space="0" w:color="auto"/>
            </w:tcBorders>
            <w:hideMark/>
          </w:tcPr>
          <w:p w14:paraId="64A67801" w14:textId="77777777" w:rsidR="00BB1E63" w:rsidRPr="00BB1E63" w:rsidRDefault="00BB1E63" w:rsidP="00BB1E63">
            <w:proofErr w:type="spellStart"/>
            <w:r w:rsidRPr="00BB1E63">
              <w:t>Comprion</w:t>
            </w:r>
            <w:proofErr w:type="spellEnd"/>
            <w:r w:rsidRPr="00BB1E63">
              <w:t xml:space="preserve"> GmbH</w:t>
            </w:r>
          </w:p>
        </w:tc>
        <w:tc>
          <w:tcPr>
            <w:tcW w:w="0" w:type="auto"/>
            <w:tcBorders>
              <w:top w:val="single" w:sz="4" w:space="0" w:color="auto"/>
              <w:left w:val="single" w:sz="4" w:space="0" w:color="auto"/>
              <w:bottom w:val="single" w:sz="4" w:space="0" w:color="auto"/>
              <w:right w:val="single" w:sz="4" w:space="0" w:color="auto"/>
            </w:tcBorders>
            <w:hideMark/>
          </w:tcPr>
          <w:p w14:paraId="6156B9D8" w14:textId="77777777" w:rsidR="00BB1E63" w:rsidRPr="00BB1E63" w:rsidRDefault="00BB1E63" w:rsidP="00BB1E63">
            <w:r w:rsidRPr="00BB1E63">
              <w:t>3GPPMEMBER (ETSI)</w:t>
            </w:r>
          </w:p>
        </w:tc>
      </w:tr>
      <w:tr w:rsidR="00BB1E63" w:rsidRPr="00BB1E63" w14:paraId="3500662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D7C2A9C" w14:textId="77777777" w:rsidR="00BB1E63" w:rsidRPr="00BB1E63" w:rsidRDefault="00BB1E63" w:rsidP="00BB1E63">
            <w:r w:rsidRPr="00BB1E63">
              <w:t>MAYALIL, Stanley</w:t>
            </w:r>
          </w:p>
        </w:tc>
        <w:tc>
          <w:tcPr>
            <w:tcW w:w="0" w:type="auto"/>
            <w:tcBorders>
              <w:top w:val="single" w:sz="4" w:space="0" w:color="auto"/>
              <w:left w:val="single" w:sz="4" w:space="0" w:color="auto"/>
              <w:bottom w:val="single" w:sz="4" w:space="0" w:color="auto"/>
              <w:right w:val="single" w:sz="4" w:space="0" w:color="auto"/>
            </w:tcBorders>
            <w:hideMark/>
          </w:tcPr>
          <w:p w14:paraId="0F7B7FA9" w14:textId="77777777" w:rsidR="00BB1E63" w:rsidRPr="00BB1E63" w:rsidRDefault="00BB1E63" w:rsidP="00BB1E63">
            <w:r w:rsidRPr="00BB1E63">
              <w:t>Apple AB Denmark</w:t>
            </w:r>
          </w:p>
        </w:tc>
        <w:tc>
          <w:tcPr>
            <w:tcW w:w="0" w:type="auto"/>
            <w:tcBorders>
              <w:top w:val="single" w:sz="4" w:space="0" w:color="auto"/>
              <w:left w:val="single" w:sz="4" w:space="0" w:color="auto"/>
              <w:bottom w:val="single" w:sz="4" w:space="0" w:color="auto"/>
              <w:right w:val="single" w:sz="4" w:space="0" w:color="auto"/>
            </w:tcBorders>
            <w:hideMark/>
          </w:tcPr>
          <w:p w14:paraId="0FDD39D5" w14:textId="77777777" w:rsidR="00BB1E63" w:rsidRPr="00BB1E63" w:rsidRDefault="00BB1E63" w:rsidP="00BB1E63">
            <w:r w:rsidRPr="00BB1E63">
              <w:t>3GPPMEMBER (ETSI)</w:t>
            </w:r>
          </w:p>
        </w:tc>
      </w:tr>
      <w:tr w:rsidR="00BB1E63" w:rsidRPr="00BB1E63" w14:paraId="4986076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B5B2AAC" w14:textId="77777777" w:rsidR="00BB1E63" w:rsidRPr="00BB1E63" w:rsidRDefault="00BB1E63" w:rsidP="00BB1E63">
            <w:r w:rsidRPr="00BB1E63">
              <w:t>MO, Zhiwei</w:t>
            </w:r>
          </w:p>
        </w:tc>
        <w:tc>
          <w:tcPr>
            <w:tcW w:w="0" w:type="auto"/>
            <w:tcBorders>
              <w:top w:val="single" w:sz="4" w:space="0" w:color="auto"/>
              <w:left w:val="single" w:sz="4" w:space="0" w:color="auto"/>
              <w:bottom w:val="single" w:sz="4" w:space="0" w:color="auto"/>
              <w:right w:val="single" w:sz="4" w:space="0" w:color="auto"/>
            </w:tcBorders>
            <w:hideMark/>
          </w:tcPr>
          <w:p w14:paraId="23810026" w14:textId="77777777" w:rsidR="00BB1E63" w:rsidRPr="00BB1E63" w:rsidRDefault="00BB1E63" w:rsidP="00BB1E63">
            <w:r w:rsidRPr="00BB1E63">
              <w:t>CTSI</w:t>
            </w:r>
          </w:p>
        </w:tc>
        <w:tc>
          <w:tcPr>
            <w:tcW w:w="0" w:type="auto"/>
            <w:tcBorders>
              <w:top w:val="single" w:sz="4" w:space="0" w:color="auto"/>
              <w:left w:val="single" w:sz="4" w:space="0" w:color="auto"/>
              <w:bottom w:val="single" w:sz="4" w:space="0" w:color="auto"/>
              <w:right w:val="single" w:sz="4" w:space="0" w:color="auto"/>
            </w:tcBorders>
            <w:hideMark/>
          </w:tcPr>
          <w:p w14:paraId="26EF686E" w14:textId="77777777" w:rsidR="00BB1E63" w:rsidRPr="00BB1E63" w:rsidRDefault="00BB1E63" w:rsidP="00BB1E63">
            <w:r w:rsidRPr="00BB1E63">
              <w:t>3GPPMEMBER (CCSA)</w:t>
            </w:r>
          </w:p>
        </w:tc>
      </w:tr>
      <w:tr w:rsidR="00BB1E63" w:rsidRPr="00BB1E63" w14:paraId="371492B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5D699D0" w14:textId="77777777" w:rsidR="00BB1E63" w:rsidRPr="00BB1E63" w:rsidRDefault="00BB1E63" w:rsidP="00BB1E63">
            <w:r w:rsidRPr="00BB1E63">
              <w:t>NAKAMURA, Kazuo</w:t>
            </w:r>
          </w:p>
        </w:tc>
        <w:tc>
          <w:tcPr>
            <w:tcW w:w="0" w:type="auto"/>
            <w:tcBorders>
              <w:top w:val="single" w:sz="4" w:space="0" w:color="auto"/>
              <w:left w:val="single" w:sz="4" w:space="0" w:color="auto"/>
              <w:bottom w:val="single" w:sz="4" w:space="0" w:color="auto"/>
              <w:right w:val="single" w:sz="4" w:space="0" w:color="auto"/>
            </w:tcBorders>
            <w:hideMark/>
          </w:tcPr>
          <w:p w14:paraId="04D79E87" w14:textId="77777777" w:rsidR="00BB1E63" w:rsidRPr="00BB1E63" w:rsidRDefault="00BB1E63" w:rsidP="00BB1E63">
            <w:r w:rsidRPr="00BB1E63">
              <w:t>NICT</w:t>
            </w:r>
          </w:p>
        </w:tc>
        <w:tc>
          <w:tcPr>
            <w:tcW w:w="0" w:type="auto"/>
            <w:tcBorders>
              <w:top w:val="single" w:sz="4" w:space="0" w:color="auto"/>
              <w:left w:val="single" w:sz="4" w:space="0" w:color="auto"/>
              <w:bottom w:val="single" w:sz="4" w:space="0" w:color="auto"/>
              <w:right w:val="single" w:sz="4" w:space="0" w:color="auto"/>
            </w:tcBorders>
            <w:hideMark/>
          </w:tcPr>
          <w:p w14:paraId="5EE94BFA" w14:textId="77777777" w:rsidR="00BB1E63" w:rsidRPr="00BB1E63" w:rsidRDefault="00BB1E63" w:rsidP="00BB1E63">
            <w:r w:rsidRPr="00BB1E63">
              <w:t>3GPPMEMBER (ARIB)</w:t>
            </w:r>
          </w:p>
        </w:tc>
      </w:tr>
      <w:tr w:rsidR="00BB1E63" w:rsidRPr="00BB1E63" w14:paraId="0F4D14C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B4DF2C4" w14:textId="77777777" w:rsidR="00BB1E63" w:rsidRPr="00BB1E63" w:rsidRDefault="00BB1E63" w:rsidP="00BB1E63">
            <w:r w:rsidRPr="00BB1E63">
              <w:t>NAYAK MANJESHWAR, Akshatha</w:t>
            </w:r>
          </w:p>
        </w:tc>
        <w:tc>
          <w:tcPr>
            <w:tcW w:w="0" w:type="auto"/>
            <w:tcBorders>
              <w:top w:val="single" w:sz="4" w:space="0" w:color="auto"/>
              <w:left w:val="single" w:sz="4" w:space="0" w:color="auto"/>
              <w:bottom w:val="single" w:sz="4" w:space="0" w:color="auto"/>
              <w:right w:val="single" w:sz="4" w:space="0" w:color="auto"/>
            </w:tcBorders>
            <w:hideMark/>
          </w:tcPr>
          <w:p w14:paraId="68671315" w14:textId="77777777" w:rsidR="00BB1E63" w:rsidRPr="00BB1E63" w:rsidRDefault="00BB1E63" w:rsidP="00BB1E63">
            <w:r w:rsidRPr="00BB1E63">
              <w:t>Tejas Network Limited</w:t>
            </w:r>
          </w:p>
        </w:tc>
        <w:tc>
          <w:tcPr>
            <w:tcW w:w="0" w:type="auto"/>
            <w:tcBorders>
              <w:top w:val="single" w:sz="4" w:space="0" w:color="auto"/>
              <w:left w:val="single" w:sz="4" w:space="0" w:color="auto"/>
              <w:bottom w:val="single" w:sz="4" w:space="0" w:color="auto"/>
              <w:right w:val="single" w:sz="4" w:space="0" w:color="auto"/>
            </w:tcBorders>
            <w:hideMark/>
          </w:tcPr>
          <w:p w14:paraId="5553EA37" w14:textId="77777777" w:rsidR="00BB1E63" w:rsidRPr="00BB1E63" w:rsidRDefault="00BB1E63" w:rsidP="00BB1E63">
            <w:r w:rsidRPr="00BB1E63">
              <w:t>3GPPMEMBER (TSDSI)</w:t>
            </w:r>
          </w:p>
        </w:tc>
      </w:tr>
      <w:tr w:rsidR="00BB1E63" w:rsidRPr="00BB1E63" w14:paraId="3AD1836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B23C7A1" w14:textId="77777777" w:rsidR="00BB1E63" w:rsidRPr="00BB1E63" w:rsidRDefault="00BB1E63" w:rsidP="00BB1E63">
            <w:r w:rsidRPr="00BB1E63">
              <w:t>NIEMI, Marko</w:t>
            </w:r>
          </w:p>
        </w:tc>
        <w:tc>
          <w:tcPr>
            <w:tcW w:w="0" w:type="auto"/>
            <w:tcBorders>
              <w:top w:val="single" w:sz="4" w:space="0" w:color="auto"/>
              <w:left w:val="single" w:sz="4" w:space="0" w:color="auto"/>
              <w:bottom w:val="single" w:sz="4" w:space="0" w:color="auto"/>
              <w:right w:val="single" w:sz="4" w:space="0" w:color="auto"/>
            </w:tcBorders>
            <w:hideMark/>
          </w:tcPr>
          <w:p w14:paraId="46AE2615" w14:textId="77777777" w:rsidR="00BB1E63" w:rsidRPr="00BB1E63" w:rsidRDefault="00BB1E63" w:rsidP="00BB1E63">
            <w:r w:rsidRPr="00BB1E63">
              <w:t>MediaTek Finland</w:t>
            </w:r>
          </w:p>
        </w:tc>
        <w:tc>
          <w:tcPr>
            <w:tcW w:w="0" w:type="auto"/>
            <w:tcBorders>
              <w:top w:val="single" w:sz="4" w:space="0" w:color="auto"/>
              <w:left w:val="single" w:sz="4" w:space="0" w:color="auto"/>
              <w:bottom w:val="single" w:sz="4" w:space="0" w:color="auto"/>
              <w:right w:val="single" w:sz="4" w:space="0" w:color="auto"/>
            </w:tcBorders>
            <w:hideMark/>
          </w:tcPr>
          <w:p w14:paraId="21F7CF1E" w14:textId="77777777" w:rsidR="00BB1E63" w:rsidRPr="00BB1E63" w:rsidRDefault="00BB1E63" w:rsidP="00BB1E63">
            <w:r w:rsidRPr="00BB1E63">
              <w:t>3GPPMEMBER (ETSI)</w:t>
            </w:r>
          </w:p>
        </w:tc>
      </w:tr>
      <w:tr w:rsidR="00BB1E63" w:rsidRPr="00BB1E63" w14:paraId="23030D0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2AB91B1" w14:textId="77777777" w:rsidR="00BB1E63" w:rsidRPr="00BB1E63" w:rsidRDefault="00BB1E63" w:rsidP="00BB1E63">
            <w:r w:rsidRPr="00BB1E63">
              <w:t>PHAN, Ly-Thanh</w:t>
            </w:r>
          </w:p>
        </w:tc>
        <w:tc>
          <w:tcPr>
            <w:tcW w:w="0" w:type="auto"/>
            <w:tcBorders>
              <w:top w:val="single" w:sz="4" w:space="0" w:color="auto"/>
              <w:left w:val="single" w:sz="4" w:space="0" w:color="auto"/>
              <w:bottom w:val="single" w:sz="4" w:space="0" w:color="auto"/>
              <w:right w:val="single" w:sz="4" w:space="0" w:color="auto"/>
            </w:tcBorders>
            <w:hideMark/>
          </w:tcPr>
          <w:p w14:paraId="5B00E367"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4C20D7C9" w14:textId="77777777" w:rsidR="00BB1E63" w:rsidRPr="00BB1E63" w:rsidRDefault="00BB1E63" w:rsidP="00BB1E63">
            <w:r w:rsidRPr="00BB1E63">
              <w:t>3GPPMEMBER (ETSI)</w:t>
            </w:r>
          </w:p>
        </w:tc>
      </w:tr>
      <w:tr w:rsidR="00BB1E63" w:rsidRPr="00BB1E63" w14:paraId="21287AB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7181C5D" w14:textId="77777777" w:rsidR="00BB1E63" w:rsidRPr="00BB1E63" w:rsidRDefault="00BB1E63" w:rsidP="00BB1E63">
            <w:r w:rsidRPr="00BB1E63">
              <w:t>PICA, Francesco</w:t>
            </w:r>
          </w:p>
        </w:tc>
        <w:tc>
          <w:tcPr>
            <w:tcW w:w="0" w:type="auto"/>
            <w:tcBorders>
              <w:top w:val="single" w:sz="4" w:space="0" w:color="auto"/>
              <w:left w:val="single" w:sz="4" w:space="0" w:color="auto"/>
              <w:bottom w:val="single" w:sz="4" w:space="0" w:color="auto"/>
              <w:right w:val="single" w:sz="4" w:space="0" w:color="auto"/>
            </w:tcBorders>
            <w:hideMark/>
          </w:tcPr>
          <w:p w14:paraId="0304EC90" w14:textId="77777777" w:rsidR="00BB1E63" w:rsidRPr="00BB1E63" w:rsidRDefault="00BB1E63" w:rsidP="00BB1E63">
            <w:r w:rsidRPr="00BB1E63">
              <w:t>Qualcomm Sweden</w:t>
            </w:r>
          </w:p>
        </w:tc>
        <w:tc>
          <w:tcPr>
            <w:tcW w:w="0" w:type="auto"/>
            <w:tcBorders>
              <w:top w:val="single" w:sz="4" w:space="0" w:color="auto"/>
              <w:left w:val="single" w:sz="4" w:space="0" w:color="auto"/>
              <w:bottom w:val="single" w:sz="4" w:space="0" w:color="auto"/>
              <w:right w:val="single" w:sz="4" w:space="0" w:color="auto"/>
            </w:tcBorders>
            <w:hideMark/>
          </w:tcPr>
          <w:p w14:paraId="6EF3FC71" w14:textId="77777777" w:rsidR="00BB1E63" w:rsidRPr="00BB1E63" w:rsidRDefault="00BB1E63" w:rsidP="00BB1E63">
            <w:r w:rsidRPr="00BB1E63">
              <w:t>3GPPMEMBER (ETSI)</w:t>
            </w:r>
          </w:p>
        </w:tc>
      </w:tr>
      <w:tr w:rsidR="00BB1E63" w:rsidRPr="00BB1E63" w14:paraId="6602B0B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8F93645" w14:textId="77777777" w:rsidR="00BB1E63" w:rsidRPr="00BB1E63" w:rsidRDefault="00BB1E63" w:rsidP="00BB1E63">
            <w:r w:rsidRPr="00BB1E63">
              <w:t>PREMAN, Vishnu</w:t>
            </w:r>
          </w:p>
        </w:tc>
        <w:tc>
          <w:tcPr>
            <w:tcW w:w="0" w:type="auto"/>
            <w:tcBorders>
              <w:top w:val="single" w:sz="4" w:space="0" w:color="auto"/>
              <w:left w:val="single" w:sz="4" w:space="0" w:color="auto"/>
              <w:bottom w:val="single" w:sz="4" w:space="0" w:color="auto"/>
              <w:right w:val="single" w:sz="4" w:space="0" w:color="auto"/>
            </w:tcBorders>
            <w:hideMark/>
          </w:tcPr>
          <w:p w14:paraId="7BA3C2D7" w14:textId="77777777" w:rsidR="00BB1E63" w:rsidRPr="00BB1E63" w:rsidRDefault="00BB1E63" w:rsidP="00BB1E63">
            <w:proofErr w:type="spellStart"/>
            <w:r w:rsidRPr="00BB1E63">
              <w:t>HiSilicon</w:t>
            </w:r>
            <w:proofErr w:type="spellEnd"/>
            <w:r w:rsidRPr="00BB1E63">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5476A0C6" w14:textId="77777777" w:rsidR="00BB1E63" w:rsidRPr="00BB1E63" w:rsidRDefault="00BB1E63" w:rsidP="00BB1E63">
            <w:r w:rsidRPr="00BB1E63">
              <w:t>3GPPMEMBER (CCSA)</w:t>
            </w:r>
          </w:p>
        </w:tc>
      </w:tr>
      <w:tr w:rsidR="00BB1E63" w:rsidRPr="00BB1E63" w14:paraId="540ABB6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041F55C" w14:textId="77777777" w:rsidR="00BB1E63" w:rsidRPr="00BB1E63" w:rsidRDefault="00BB1E63" w:rsidP="00BB1E63">
            <w:r w:rsidRPr="00BB1E63">
              <w:t>RAGUENET, Alain</w:t>
            </w:r>
          </w:p>
        </w:tc>
        <w:tc>
          <w:tcPr>
            <w:tcW w:w="0" w:type="auto"/>
            <w:tcBorders>
              <w:top w:val="single" w:sz="4" w:space="0" w:color="auto"/>
              <w:left w:val="single" w:sz="4" w:space="0" w:color="auto"/>
              <w:bottom w:val="single" w:sz="4" w:space="0" w:color="auto"/>
              <w:right w:val="single" w:sz="4" w:space="0" w:color="auto"/>
            </w:tcBorders>
            <w:hideMark/>
          </w:tcPr>
          <w:p w14:paraId="4D6E8996" w14:textId="77777777" w:rsidR="00BB1E63" w:rsidRPr="00BB1E63" w:rsidRDefault="00BB1E63" w:rsidP="00BB1E63">
            <w:r w:rsidRPr="00BB1E63">
              <w:t>THALES</w:t>
            </w:r>
          </w:p>
        </w:tc>
        <w:tc>
          <w:tcPr>
            <w:tcW w:w="0" w:type="auto"/>
            <w:tcBorders>
              <w:top w:val="single" w:sz="4" w:space="0" w:color="auto"/>
              <w:left w:val="single" w:sz="4" w:space="0" w:color="auto"/>
              <w:bottom w:val="single" w:sz="4" w:space="0" w:color="auto"/>
              <w:right w:val="single" w:sz="4" w:space="0" w:color="auto"/>
            </w:tcBorders>
            <w:hideMark/>
          </w:tcPr>
          <w:p w14:paraId="24A11E0E" w14:textId="77777777" w:rsidR="00BB1E63" w:rsidRPr="00BB1E63" w:rsidRDefault="00BB1E63" w:rsidP="00BB1E63">
            <w:r w:rsidRPr="00BB1E63">
              <w:t>3GPPMEMBER (ETSI)</w:t>
            </w:r>
          </w:p>
        </w:tc>
      </w:tr>
      <w:tr w:rsidR="00BB1E63" w:rsidRPr="00BB1E63" w14:paraId="330B4BCE"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AC440B9" w14:textId="77777777" w:rsidR="00BB1E63" w:rsidRPr="00BB1E63" w:rsidRDefault="00BB1E63" w:rsidP="00BB1E63">
            <w:r w:rsidRPr="00BB1E63">
              <w:t>REDDY, Vijayakumar</w:t>
            </w:r>
          </w:p>
        </w:tc>
        <w:tc>
          <w:tcPr>
            <w:tcW w:w="0" w:type="auto"/>
            <w:tcBorders>
              <w:top w:val="single" w:sz="4" w:space="0" w:color="auto"/>
              <w:left w:val="single" w:sz="4" w:space="0" w:color="auto"/>
              <w:bottom w:val="single" w:sz="4" w:space="0" w:color="auto"/>
              <w:right w:val="single" w:sz="4" w:space="0" w:color="auto"/>
            </w:tcBorders>
            <w:hideMark/>
          </w:tcPr>
          <w:p w14:paraId="15F3DF0A" w14:textId="77777777" w:rsidR="00BB1E63" w:rsidRPr="00BB1E63" w:rsidRDefault="00BB1E63" w:rsidP="00BB1E63">
            <w:r w:rsidRPr="00BB1E63">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47C03057" w14:textId="77777777" w:rsidR="00BB1E63" w:rsidRPr="00BB1E63" w:rsidRDefault="00BB1E63" w:rsidP="00BB1E63">
            <w:r w:rsidRPr="00BB1E63">
              <w:t>3GPPMEMBER (TSDSI)</w:t>
            </w:r>
          </w:p>
        </w:tc>
      </w:tr>
      <w:tr w:rsidR="00BB1E63" w:rsidRPr="00BB1E63" w14:paraId="0E507D2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67DB47" w14:textId="77777777" w:rsidR="00BB1E63" w:rsidRPr="00BB1E63" w:rsidRDefault="00BB1E63" w:rsidP="00BB1E63">
            <w:r w:rsidRPr="00BB1E63">
              <w:t>SALMON, Michael</w:t>
            </w:r>
          </w:p>
        </w:tc>
        <w:tc>
          <w:tcPr>
            <w:tcW w:w="0" w:type="auto"/>
            <w:tcBorders>
              <w:top w:val="single" w:sz="4" w:space="0" w:color="auto"/>
              <w:left w:val="single" w:sz="4" w:space="0" w:color="auto"/>
              <w:bottom w:val="single" w:sz="4" w:space="0" w:color="auto"/>
              <w:right w:val="single" w:sz="4" w:space="0" w:color="auto"/>
            </w:tcBorders>
            <w:hideMark/>
          </w:tcPr>
          <w:p w14:paraId="52540A89" w14:textId="77777777" w:rsidR="00BB1E63" w:rsidRPr="00BB1E63" w:rsidRDefault="00BB1E63" w:rsidP="00BB1E63">
            <w:r w:rsidRPr="00BB1E63">
              <w:t>Verizon Finland</w:t>
            </w:r>
          </w:p>
        </w:tc>
        <w:tc>
          <w:tcPr>
            <w:tcW w:w="0" w:type="auto"/>
            <w:tcBorders>
              <w:top w:val="single" w:sz="4" w:space="0" w:color="auto"/>
              <w:left w:val="single" w:sz="4" w:space="0" w:color="auto"/>
              <w:bottom w:val="single" w:sz="4" w:space="0" w:color="auto"/>
              <w:right w:val="single" w:sz="4" w:space="0" w:color="auto"/>
            </w:tcBorders>
            <w:hideMark/>
          </w:tcPr>
          <w:p w14:paraId="7D24F824" w14:textId="77777777" w:rsidR="00BB1E63" w:rsidRPr="00BB1E63" w:rsidRDefault="00BB1E63" w:rsidP="00BB1E63">
            <w:r w:rsidRPr="00BB1E63">
              <w:t>3GPPMEMBER (ETSI)</w:t>
            </w:r>
          </w:p>
        </w:tc>
      </w:tr>
      <w:tr w:rsidR="00BB1E63" w:rsidRPr="00BB1E63" w14:paraId="357D2FF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0DD4529" w14:textId="77777777" w:rsidR="00BB1E63" w:rsidRPr="00BB1E63" w:rsidRDefault="00BB1E63" w:rsidP="00BB1E63">
            <w:r w:rsidRPr="00BB1E63">
              <w:t>SCHMITT, Peter</w:t>
            </w:r>
          </w:p>
        </w:tc>
        <w:tc>
          <w:tcPr>
            <w:tcW w:w="0" w:type="auto"/>
            <w:tcBorders>
              <w:top w:val="single" w:sz="4" w:space="0" w:color="auto"/>
              <w:left w:val="single" w:sz="4" w:space="0" w:color="auto"/>
              <w:bottom w:val="single" w:sz="4" w:space="0" w:color="auto"/>
              <w:right w:val="single" w:sz="4" w:space="0" w:color="auto"/>
            </w:tcBorders>
            <w:hideMark/>
          </w:tcPr>
          <w:p w14:paraId="03B31E80" w14:textId="77777777" w:rsidR="00BB1E63" w:rsidRPr="00BB1E63" w:rsidRDefault="00BB1E63" w:rsidP="00BB1E63">
            <w:r w:rsidRPr="00BB1E63">
              <w:t>HUAWEI TECH. GmbH</w:t>
            </w:r>
          </w:p>
        </w:tc>
        <w:tc>
          <w:tcPr>
            <w:tcW w:w="0" w:type="auto"/>
            <w:tcBorders>
              <w:top w:val="single" w:sz="4" w:space="0" w:color="auto"/>
              <w:left w:val="single" w:sz="4" w:space="0" w:color="auto"/>
              <w:bottom w:val="single" w:sz="4" w:space="0" w:color="auto"/>
              <w:right w:val="single" w:sz="4" w:space="0" w:color="auto"/>
            </w:tcBorders>
            <w:hideMark/>
          </w:tcPr>
          <w:p w14:paraId="09A5B77F" w14:textId="77777777" w:rsidR="00BB1E63" w:rsidRPr="00BB1E63" w:rsidRDefault="00BB1E63" w:rsidP="00BB1E63">
            <w:r w:rsidRPr="00BB1E63">
              <w:t>3GPPMEMBER (ETSI)</w:t>
            </w:r>
          </w:p>
        </w:tc>
      </w:tr>
      <w:tr w:rsidR="00BB1E63" w:rsidRPr="00BB1E63" w14:paraId="38BC3009"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EA52238" w14:textId="77777777" w:rsidR="00BB1E63" w:rsidRPr="00BB1E63" w:rsidRDefault="00BB1E63" w:rsidP="00BB1E63">
            <w:r w:rsidRPr="00BB1E63">
              <w:t>SEBIRE, Guillaume</w:t>
            </w:r>
          </w:p>
        </w:tc>
        <w:tc>
          <w:tcPr>
            <w:tcW w:w="0" w:type="auto"/>
            <w:tcBorders>
              <w:top w:val="single" w:sz="4" w:space="0" w:color="auto"/>
              <w:left w:val="single" w:sz="4" w:space="0" w:color="auto"/>
              <w:bottom w:val="single" w:sz="4" w:space="0" w:color="auto"/>
              <w:right w:val="single" w:sz="4" w:space="0" w:color="auto"/>
            </w:tcBorders>
            <w:hideMark/>
          </w:tcPr>
          <w:p w14:paraId="401E86E0" w14:textId="77777777" w:rsidR="00BB1E63" w:rsidRPr="00BB1E63" w:rsidRDefault="00BB1E63" w:rsidP="00BB1E63">
            <w:r w:rsidRPr="00BB1E63">
              <w:t>MediaTek Korea Inc.</w:t>
            </w:r>
          </w:p>
        </w:tc>
        <w:tc>
          <w:tcPr>
            <w:tcW w:w="0" w:type="auto"/>
            <w:tcBorders>
              <w:top w:val="single" w:sz="4" w:space="0" w:color="auto"/>
              <w:left w:val="single" w:sz="4" w:space="0" w:color="auto"/>
              <w:bottom w:val="single" w:sz="4" w:space="0" w:color="auto"/>
              <w:right w:val="single" w:sz="4" w:space="0" w:color="auto"/>
            </w:tcBorders>
            <w:hideMark/>
          </w:tcPr>
          <w:p w14:paraId="6E29129E" w14:textId="77777777" w:rsidR="00BB1E63" w:rsidRPr="00BB1E63" w:rsidRDefault="00BB1E63" w:rsidP="00BB1E63">
            <w:r w:rsidRPr="00BB1E63">
              <w:t>3GPPMEMBER (TTA)</w:t>
            </w:r>
          </w:p>
        </w:tc>
      </w:tr>
      <w:tr w:rsidR="00BB1E63" w:rsidRPr="00BB1E63" w14:paraId="45C0519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68B8DD5" w14:textId="77777777" w:rsidR="00BB1E63" w:rsidRPr="00BB1E63" w:rsidRDefault="00BB1E63" w:rsidP="00BB1E63">
            <w:r w:rsidRPr="00BB1E63">
              <w:t>SEDLACEK, Ivo</w:t>
            </w:r>
          </w:p>
        </w:tc>
        <w:tc>
          <w:tcPr>
            <w:tcW w:w="0" w:type="auto"/>
            <w:tcBorders>
              <w:top w:val="single" w:sz="4" w:space="0" w:color="auto"/>
              <w:left w:val="single" w:sz="4" w:space="0" w:color="auto"/>
              <w:bottom w:val="single" w:sz="4" w:space="0" w:color="auto"/>
              <w:right w:val="single" w:sz="4" w:space="0" w:color="auto"/>
            </w:tcBorders>
            <w:hideMark/>
          </w:tcPr>
          <w:p w14:paraId="52CCDF92" w14:textId="77777777" w:rsidR="00BB1E63" w:rsidRPr="00BB1E63" w:rsidRDefault="00BB1E63" w:rsidP="00BB1E63">
            <w:r w:rsidRPr="00BB1E63">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18A9D0EA" w14:textId="77777777" w:rsidR="00BB1E63" w:rsidRPr="00BB1E63" w:rsidRDefault="00BB1E63" w:rsidP="00BB1E63">
            <w:r w:rsidRPr="00BB1E63">
              <w:t>3GPPMEMBER (TSDSI)</w:t>
            </w:r>
          </w:p>
        </w:tc>
      </w:tr>
      <w:tr w:rsidR="00BB1E63" w:rsidRPr="00BB1E63" w14:paraId="5F5C1C48"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E05CFC2" w14:textId="77777777" w:rsidR="00BB1E63" w:rsidRPr="00BB1E63" w:rsidRDefault="00BB1E63" w:rsidP="00BB1E63">
            <w:r w:rsidRPr="00BB1E63">
              <w:t>SHAN, Changhong</w:t>
            </w:r>
          </w:p>
        </w:tc>
        <w:tc>
          <w:tcPr>
            <w:tcW w:w="0" w:type="auto"/>
            <w:tcBorders>
              <w:top w:val="single" w:sz="4" w:space="0" w:color="auto"/>
              <w:left w:val="single" w:sz="4" w:space="0" w:color="auto"/>
              <w:bottom w:val="single" w:sz="4" w:space="0" w:color="auto"/>
              <w:right w:val="single" w:sz="4" w:space="0" w:color="auto"/>
            </w:tcBorders>
            <w:hideMark/>
          </w:tcPr>
          <w:p w14:paraId="40004C7F" w14:textId="77777777" w:rsidR="00BB1E63" w:rsidRPr="00BB1E63" w:rsidRDefault="00BB1E63" w:rsidP="00BB1E63">
            <w:r w:rsidRPr="00BB1E63">
              <w:t>OnePlus</w:t>
            </w:r>
          </w:p>
        </w:tc>
        <w:tc>
          <w:tcPr>
            <w:tcW w:w="0" w:type="auto"/>
            <w:tcBorders>
              <w:top w:val="single" w:sz="4" w:space="0" w:color="auto"/>
              <w:left w:val="single" w:sz="4" w:space="0" w:color="auto"/>
              <w:bottom w:val="single" w:sz="4" w:space="0" w:color="auto"/>
              <w:right w:val="single" w:sz="4" w:space="0" w:color="auto"/>
            </w:tcBorders>
            <w:hideMark/>
          </w:tcPr>
          <w:p w14:paraId="66838A43" w14:textId="77777777" w:rsidR="00BB1E63" w:rsidRPr="00BB1E63" w:rsidRDefault="00BB1E63" w:rsidP="00BB1E63">
            <w:r w:rsidRPr="00BB1E63">
              <w:t>3GPPMEMBER (ETSI)</w:t>
            </w:r>
          </w:p>
        </w:tc>
      </w:tr>
      <w:tr w:rsidR="00BB1E63" w:rsidRPr="00BB1E63" w14:paraId="510A0A1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BB5DE3B" w14:textId="77777777" w:rsidR="00BB1E63" w:rsidRPr="00BB1E63" w:rsidRDefault="00BB1E63" w:rsidP="00BB1E63">
            <w:r w:rsidRPr="00BB1E63">
              <w:t>SHEN, Yang</w:t>
            </w:r>
          </w:p>
        </w:tc>
        <w:tc>
          <w:tcPr>
            <w:tcW w:w="0" w:type="auto"/>
            <w:tcBorders>
              <w:top w:val="single" w:sz="4" w:space="0" w:color="auto"/>
              <w:left w:val="single" w:sz="4" w:space="0" w:color="auto"/>
              <w:bottom w:val="single" w:sz="4" w:space="0" w:color="auto"/>
              <w:right w:val="single" w:sz="4" w:space="0" w:color="auto"/>
            </w:tcBorders>
            <w:hideMark/>
          </w:tcPr>
          <w:p w14:paraId="3B1B62BD" w14:textId="77777777" w:rsidR="00BB1E63" w:rsidRPr="00BB1E63" w:rsidRDefault="00BB1E63" w:rsidP="00BB1E63">
            <w:r w:rsidRPr="00BB1E63">
              <w:t xml:space="preserve">Hangzhou </w:t>
            </w:r>
            <w:proofErr w:type="spellStart"/>
            <w:r w:rsidRPr="00BB1E63">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A7B651" w14:textId="77777777" w:rsidR="00BB1E63" w:rsidRPr="00BB1E63" w:rsidRDefault="00BB1E63" w:rsidP="00BB1E63">
            <w:r w:rsidRPr="00BB1E63">
              <w:t>3GPPMEMBER (CCSA)</w:t>
            </w:r>
          </w:p>
        </w:tc>
      </w:tr>
      <w:tr w:rsidR="00BB1E63" w:rsidRPr="00BB1E63" w14:paraId="572C45C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9328EFF" w14:textId="77777777" w:rsidR="00BB1E63" w:rsidRPr="00BB1E63" w:rsidRDefault="00BB1E63" w:rsidP="00BB1E63">
            <w:r w:rsidRPr="00BB1E63">
              <w:t>SHI, Cong</w:t>
            </w:r>
          </w:p>
        </w:tc>
        <w:tc>
          <w:tcPr>
            <w:tcW w:w="0" w:type="auto"/>
            <w:tcBorders>
              <w:top w:val="single" w:sz="4" w:space="0" w:color="auto"/>
              <w:left w:val="single" w:sz="4" w:space="0" w:color="auto"/>
              <w:bottom w:val="single" w:sz="4" w:space="0" w:color="auto"/>
              <w:right w:val="single" w:sz="4" w:space="0" w:color="auto"/>
            </w:tcBorders>
            <w:hideMark/>
          </w:tcPr>
          <w:p w14:paraId="73A4704D" w14:textId="77777777" w:rsidR="00BB1E63" w:rsidRPr="00BB1E63" w:rsidRDefault="00BB1E63" w:rsidP="00BB1E63">
            <w:r w:rsidRPr="00BB1E63">
              <w:t>BARADINE</w:t>
            </w:r>
          </w:p>
        </w:tc>
        <w:tc>
          <w:tcPr>
            <w:tcW w:w="0" w:type="auto"/>
            <w:tcBorders>
              <w:top w:val="single" w:sz="4" w:space="0" w:color="auto"/>
              <w:left w:val="single" w:sz="4" w:space="0" w:color="auto"/>
              <w:bottom w:val="single" w:sz="4" w:space="0" w:color="auto"/>
              <w:right w:val="single" w:sz="4" w:space="0" w:color="auto"/>
            </w:tcBorders>
            <w:hideMark/>
          </w:tcPr>
          <w:p w14:paraId="06752580" w14:textId="77777777" w:rsidR="00BB1E63" w:rsidRPr="00BB1E63" w:rsidRDefault="00BB1E63" w:rsidP="00BB1E63">
            <w:r w:rsidRPr="00BB1E63">
              <w:t>3GPPMEMBER (ETSI)</w:t>
            </w:r>
          </w:p>
        </w:tc>
      </w:tr>
      <w:tr w:rsidR="00BB1E63" w:rsidRPr="00BB1E63" w14:paraId="5E9291D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87E2941" w14:textId="77777777" w:rsidR="00BB1E63" w:rsidRPr="00BB1E63" w:rsidRDefault="00BB1E63" w:rsidP="00BB1E63">
            <w:r w:rsidRPr="00BB1E63">
              <w:t xml:space="preserve">SHI, </w:t>
            </w:r>
            <w:proofErr w:type="spellStart"/>
            <w:r w:rsidRPr="00BB1E63">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017867" w14:textId="77777777" w:rsidR="00BB1E63" w:rsidRPr="00BB1E63" w:rsidRDefault="00BB1E63" w:rsidP="00BB1E63">
            <w:r w:rsidRPr="00BB1E63">
              <w:t xml:space="preserve">China Mobile </w:t>
            </w:r>
            <w:proofErr w:type="spellStart"/>
            <w:r w:rsidRPr="00BB1E63">
              <w:t>lnfo.Tech.Co</w:t>
            </w:r>
            <w:proofErr w:type="spellEnd"/>
            <w:r w:rsidRPr="00BB1E63">
              <w:t>. Ltd</w:t>
            </w:r>
          </w:p>
        </w:tc>
        <w:tc>
          <w:tcPr>
            <w:tcW w:w="0" w:type="auto"/>
            <w:tcBorders>
              <w:top w:val="single" w:sz="4" w:space="0" w:color="auto"/>
              <w:left w:val="single" w:sz="4" w:space="0" w:color="auto"/>
              <w:bottom w:val="single" w:sz="4" w:space="0" w:color="auto"/>
              <w:right w:val="single" w:sz="4" w:space="0" w:color="auto"/>
            </w:tcBorders>
            <w:hideMark/>
          </w:tcPr>
          <w:p w14:paraId="027506CD" w14:textId="77777777" w:rsidR="00BB1E63" w:rsidRPr="00BB1E63" w:rsidRDefault="00BB1E63" w:rsidP="00BB1E63">
            <w:r w:rsidRPr="00BB1E63">
              <w:t>3GPPMEMBER (CCSA)</w:t>
            </w:r>
          </w:p>
        </w:tc>
      </w:tr>
      <w:tr w:rsidR="00BB1E63" w:rsidRPr="00BB1E63" w14:paraId="446AE3A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7F25EEB" w14:textId="77777777" w:rsidR="00BB1E63" w:rsidRPr="00BB1E63" w:rsidRDefault="00BB1E63" w:rsidP="00BB1E63">
            <w:r w:rsidRPr="00BB1E63">
              <w:t>SONG, Yue</w:t>
            </w:r>
          </w:p>
        </w:tc>
        <w:tc>
          <w:tcPr>
            <w:tcW w:w="0" w:type="auto"/>
            <w:tcBorders>
              <w:top w:val="single" w:sz="4" w:space="0" w:color="auto"/>
              <w:left w:val="single" w:sz="4" w:space="0" w:color="auto"/>
              <w:bottom w:val="single" w:sz="4" w:space="0" w:color="auto"/>
              <w:right w:val="single" w:sz="4" w:space="0" w:color="auto"/>
            </w:tcBorders>
            <w:hideMark/>
          </w:tcPr>
          <w:p w14:paraId="68303E7A" w14:textId="77777777" w:rsidR="00BB1E63" w:rsidRPr="00BB1E63" w:rsidRDefault="00BB1E63" w:rsidP="00BB1E63">
            <w:r w:rsidRPr="00BB1E63">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DD9B7BF" w14:textId="77777777" w:rsidR="00BB1E63" w:rsidRPr="00BB1E63" w:rsidRDefault="00BB1E63" w:rsidP="00BB1E63">
            <w:r w:rsidRPr="00BB1E63">
              <w:t>3GPPMEMBER (CCSA)</w:t>
            </w:r>
          </w:p>
        </w:tc>
      </w:tr>
      <w:tr w:rsidR="00BB1E63" w:rsidRPr="00BB1E63" w14:paraId="5F4F1B8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3ACE353" w14:textId="77777777" w:rsidR="00BB1E63" w:rsidRPr="00BB1E63" w:rsidRDefault="00BB1E63" w:rsidP="00BB1E63">
            <w:r w:rsidRPr="00BB1E63">
              <w:lastRenderedPageBreak/>
              <w:t>SPEICHER, Sebastian</w:t>
            </w:r>
          </w:p>
        </w:tc>
        <w:tc>
          <w:tcPr>
            <w:tcW w:w="0" w:type="auto"/>
            <w:tcBorders>
              <w:top w:val="single" w:sz="4" w:space="0" w:color="auto"/>
              <w:left w:val="single" w:sz="4" w:space="0" w:color="auto"/>
              <w:bottom w:val="single" w:sz="4" w:space="0" w:color="auto"/>
              <w:right w:val="single" w:sz="4" w:space="0" w:color="auto"/>
            </w:tcBorders>
            <w:hideMark/>
          </w:tcPr>
          <w:p w14:paraId="2A99B694" w14:textId="77777777" w:rsidR="00BB1E63" w:rsidRPr="00BB1E63" w:rsidRDefault="00BB1E63" w:rsidP="00BB1E63">
            <w:r w:rsidRPr="00BB1E63">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5FE13EB" w14:textId="77777777" w:rsidR="00BB1E63" w:rsidRPr="00BB1E63" w:rsidRDefault="00BB1E63" w:rsidP="00BB1E63">
            <w:r w:rsidRPr="00BB1E63">
              <w:t>3GPPMEMBER (ARIB)</w:t>
            </w:r>
          </w:p>
        </w:tc>
      </w:tr>
      <w:tr w:rsidR="00BB1E63" w:rsidRPr="00BB1E63" w14:paraId="1956EB95"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8DEE460" w14:textId="77777777" w:rsidR="00BB1E63" w:rsidRPr="00BB1E63" w:rsidRDefault="00BB1E63" w:rsidP="00BB1E63">
            <w:r w:rsidRPr="00BB1E63">
              <w:t xml:space="preserve">STEFANO, </w:t>
            </w:r>
            <w:proofErr w:type="spellStart"/>
            <w:r w:rsidRPr="00BB1E63">
              <w:t>Faccin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EC1FC7" w14:textId="77777777" w:rsidR="00BB1E63" w:rsidRPr="00BB1E63" w:rsidRDefault="00BB1E63" w:rsidP="00BB1E63">
            <w:r w:rsidRPr="00BB1E63">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28BD429" w14:textId="77777777" w:rsidR="00BB1E63" w:rsidRPr="00BB1E63" w:rsidRDefault="00BB1E63" w:rsidP="00BB1E63">
            <w:r w:rsidRPr="00BB1E63">
              <w:t>3GPPMEMBER (ETSI)</w:t>
            </w:r>
          </w:p>
        </w:tc>
      </w:tr>
      <w:tr w:rsidR="00BB1E63" w:rsidRPr="00BB1E63" w14:paraId="27D3392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6987FEE" w14:textId="77777777" w:rsidR="00BB1E63" w:rsidRPr="00BB1E63" w:rsidRDefault="00BB1E63" w:rsidP="00BB1E63">
            <w:r w:rsidRPr="00BB1E63">
              <w:t>SUN, Yue</w:t>
            </w:r>
          </w:p>
        </w:tc>
        <w:tc>
          <w:tcPr>
            <w:tcW w:w="0" w:type="auto"/>
            <w:tcBorders>
              <w:top w:val="single" w:sz="4" w:space="0" w:color="auto"/>
              <w:left w:val="single" w:sz="4" w:space="0" w:color="auto"/>
              <w:bottom w:val="single" w:sz="4" w:space="0" w:color="auto"/>
              <w:right w:val="single" w:sz="4" w:space="0" w:color="auto"/>
            </w:tcBorders>
            <w:hideMark/>
          </w:tcPr>
          <w:p w14:paraId="1370AE45" w14:textId="77777777" w:rsidR="00BB1E63" w:rsidRPr="00BB1E63" w:rsidRDefault="00BB1E63" w:rsidP="00BB1E63">
            <w:r w:rsidRPr="00BB1E63">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64DA5A9E" w14:textId="77777777" w:rsidR="00BB1E63" w:rsidRPr="00BB1E63" w:rsidRDefault="00BB1E63" w:rsidP="00BB1E63">
            <w:r w:rsidRPr="00BB1E63">
              <w:t>3GPPMEMBER (CCSA)</w:t>
            </w:r>
          </w:p>
        </w:tc>
      </w:tr>
      <w:tr w:rsidR="00BB1E63" w:rsidRPr="00BB1E63" w14:paraId="174CBD22"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6D44CAF5" w14:textId="77777777" w:rsidR="00BB1E63" w:rsidRPr="00BB1E63" w:rsidRDefault="00BB1E63" w:rsidP="00BB1E63">
            <w:r w:rsidRPr="00BB1E63">
              <w:t>TARGALI, Yousif</w:t>
            </w:r>
          </w:p>
        </w:tc>
        <w:tc>
          <w:tcPr>
            <w:tcW w:w="0" w:type="auto"/>
            <w:tcBorders>
              <w:top w:val="single" w:sz="4" w:space="0" w:color="auto"/>
              <w:left w:val="single" w:sz="4" w:space="0" w:color="auto"/>
              <w:bottom w:val="single" w:sz="4" w:space="0" w:color="auto"/>
              <w:right w:val="single" w:sz="4" w:space="0" w:color="auto"/>
            </w:tcBorders>
            <w:hideMark/>
          </w:tcPr>
          <w:p w14:paraId="032B1CE2" w14:textId="77777777" w:rsidR="00BB1E63" w:rsidRPr="00BB1E63" w:rsidRDefault="00BB1E63" w:rsidP="00BB1E63">
            <w:r w:rsidRPr="00BB1E63">
              <w:t>Verizon Sweden</w:t>
            </w:r>
          </w:p>
        </w:tc>
        <w:tc>
          <w:tcPr>
            <w:tcW w:w="0" w:type="auto"/>
            <w:tcBorders>
              <w:top w:val="single" w:sz="4" w:space="0" w:color="auto"/>
              <w:left w:val="single" w:sz="4" w:space="0" w:color="auto"/>
              <w:bottom w:val="single" w:sz="4" w:space="0" w:color="auto"/>
              <w:right w:val="single" w:sz="4" w:space="0" w:color="auto"/>
            </w:tcBorders>
            <w:hideMark/>
          </w:tcPr>
          <w:p w14:paraId="27FFB197" w14:textId="77777777" w:rsidR="00BB1E63" w:rsidRPr="00BB1E63" w:rsidRDefault="00BB1E63" w:rsidP="00BB1E63">
            <w:r w:rsidRPr="00BB1E63">
              <w:t>3GPPMEMBER (ETSI)</w:t>
            </w:r>
          </w:p>
        </w:tc>
      </w:tr>
      <w:tr w:rsidR="00BB1E63" w:rsidRPr="00BB1E63" w14:paraId="578C641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6009292" w14:textId="77777777" w:rsidR="00BB1E63" w:rsidRPr="00BB1E63" w:rsidRDefault="00BB1E63" w:rsidP="00BB1E63">
            <w:r w:rsidRPr="00BB1E63">
              <w:t>THAMMAIAH, Shanthala</w:t>
            </w:r>
          </w:p>
        </w:tc>
        <w:tc>
          <w:tcPr>
            <w:tcW w:w="0" w:type="auto"/>
            <w:tcBorders>
              <w:top w:val="single" w:sz="4" w:space="0" w:color="auto"/>
              <w:left w:val="single" w:sz="4" w:space="0" w:color="auto"/>
              <w:bottom w:val="single" w:sz="4" w:space="0" w:color="auto"/>
              <w:right w:val="single" w:sz="4" w:space="0" w:color="auto"/>
            </w:tcBorders>
            <w:hideMark/>
          </w:tcPr>
          <w:p w14:paraId="0F03E759" w14:textId="77777777" w:rsidR="00BB1E63" w:rsidRPr="00BB1E63" w:rsidRDefault="00BB1E63" w:rsidP="00BB1E63">
            <w:r w:rsidRPr="00BB1E63">
              <w:t>Verizon UK Ltd</w:t>
            </w:r>
          </w:p>
        </w:tc>
        <w:tc>
          <w:tcPr>
            <w:tcW w:w="0" w:type="auto"/>
            <w:tcBorders>
              <w:top w:val="single" w:sz="4" w:space="0" w:color="auto"/>
              <w:left w:val="single" w:sz="4" w:space="0" w:color="auto"/>
              <w:bottom w:val="single" w:sz="4" w:space="0" w:color="auto"/>
              <w:right w:val="single" w:sz="4" w:space="0" w:color="auto"/>
            </w:tcBorders>
            <w:hideMark/>
          </w:tcPr>
          <w:p w14:paraId="23CF01FF" w14:textId="77777777" w:rsidR="00BB1E63" w:rsidRPr="00BB1E63" w:rsidRDefault="00BB1E63" w:rsidP="00BB1E63">
            <w:r w:rsidRPr="00BB1E63">
              <w:t>3GPPMEMBER (ETSI)</w:t>
            </w:r>
          </w:p>
        </w:tc>
      </w:tr>
      <w:tr w:rsidR="00BB1E63" w:rsidRPr="00BB1E63" w14:paraId="39BC9C40"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FE96329" w14:textId="77777777" w:rsidR="00BB1E63" w:rsidRPr="00BB1E63" w:rsidRDefault="00BB1E63" w:rsidP="00BB1E63">
            <w:r w:rsidRPr="00BB1E63">
              <w:t>TONESI, Dario Serafino</w:t>
            </w:r>
          </w:p>
        </w:tc>
        <w:tc>
          <w:tcPr>
            <w:tcW w:w="0" w:type="auto"/>
            <w:tcBorders>
              <w:top w:val="single" w:sz="4" w:space="0" w:color="auto"/>
              <w:left w:val="single" w:sz="4" w:space="0" w:color="auto"/>
              <w:bottom w:val="single" w:sz="4" w:space="0" w:color="auto"/>
              <w:right w:val="single" w:sz="4" w:space="0" w:color="auto"/>
            </w:tcBorders>
            <w:hideMark/>
          </w:tcPr>
          <w:p w14:paraId="778DDF54" w14:textId="77777777" w:rsidR="00BB1E63" w:rsidRPr="00BB1E63" w:rsidRDefault="00BB1E63" w:rsidP="00BB1E63">
            <w:r w:rsidRPr="00BB1E63">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8BD85A4" w14:textId="77777777" w:rsidR="00BB1E63" w:rsidRPr="00BB1E63" w:rsidRDefault="00BB1E63" w:rsidP="00BB1E63">
            <w:r w:rsidRPr="00BB1E63">
              <w:t>3GPPMEMBER (ETSI)</w:t>
            </w:r>
          </w:p>
        </w:tc>
      </w:tr>
      <w:tr w:rsidR="00BB1E63" w:rsidRPr="00BB1E63" w14:paraId="706930CA"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3C31B85" w14:textId="77777777" w:rsidR="00BB1E63" w:rsidRPr="00BB1E63" w:rsidRDefault="00BB1E63" w:rsidP="00BB1E63">
            <w:r w:rsidRPr="00BB1E63">
              <w:t xml:space="preserve">WANG, </w:t>
            </w:r>
            <w:proofErr w:type="spellStart"/>
            <w:r w:rsidRPr="00BB1E63">
              <w:t>Baixiao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036FBE" w14:textId="77777777" w:rsidR="00BB1E63" w:rsidRPr="00BB1E63" w:rsidRDefault="00BB1E63" w:rsidP="00BB1E63">
            <w:r w:rsidRPr="00BB1E63">
              <w:t>CICT</w:t>
            </w:r>
          </w:p>
        </w:tc>
        <w:tc>
          <w:tcPr>
            <w:tcW w:w="0" w:type="auto"/>
            <w:tcBorders>
              <w:top w:val="single" w:sz="4" w:space="0" w:color="auto"/>
              <w:left w:val="single" w:sz="4" w:space="0" w:color="auto"/>
              <w:bottom w:val="single" w:sz="4" w:space="0" w:color="auto"/>
              <w:right w:val="single" w:sz="4" w:space="0" w:color="auto"/>
            </w:tcBorders>
            <w:hideMark/>
          </w:tcPr>
          <w:p w14:paraId="01E2AF3C" w14:textId="77777777" w:rsidR="00BB1E63" w:rsidRPr="00BB1E63" w:rsidRDefault="00BB1E63" w:rsidP="00BB1E63">
            <w:r w:rsidRPr="00BB1E63">
              <w:t>3GPPMEMBER (CCSA)</w:t>
            </w:r>
          </w:p>
        </w:tc>
      </w:tr>
      <w:tr w:rsidR="00BB1E63" w:rsidRPr="00BB1E63" w14:paraId="6DD9E03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E81A4BB" w14:textId="77777777" w:rsidR="00BB1E63" w:rsidRPr="00BB1E63" w:rsidRDefault="00BB1E63" w:rsidP="00BB1E63">
            <w:r w:rsidRPr="00BB1E63">
              <w:t>WANG, RONG</w:t>
            </w:r>
          </w:p>
        </w:tc>
        <w:tc>
          <w:tcPr>
            <w:tcW w:w="0" w:type="auto"/>
            <w:tcBorders>
              <w:top w:val="single" w:sz="4" w:space="0" w:color="auto"/>
              <w:left w:val="single" w:sz="4" w:space="0" w:color="auto"/>
              <w:bottom w:val="single" w:sz="4" w:space="0" w:color="auto"/>
              <w:right w:val="single" w:sz="4" w:space="0" w:color="auto"/>
            </w:tcBorders>
            <w:hideMark/>
          </w:tcPr>
          <w:p w14:paraId="1E996158" w14:textId="77777777" w:rsidR="00BB1E63" w:rsidRPr="00BB1E63" w:rsidRDefault="00BB1E63" w:rsidP="00BB1E63">
            <w:r w:rsidRPr="00BB1E63">
              <w:t xml:space="preserve">China Mobile </w:t>
            </w:r>
            <w:proofErr w:type="spellStart"/>
            <w:r w:rsidRPr="00BB1E63">
              <w:t>lnfo.Tech.Co</w:t>
            </w:r>
            <w:proofErr w:type="spellEnd"/>
            <w:r w:rsidRPr="00BB1E63">
              <w:t>. Ltd</w:t>
            </w:r>
          </w:p>
        </w:tc>
        <w:tc>
          <w:tcPr>
            <w:tcW w:w="0" w:type="auto"/>
            <w:tcBorders>
              <w:top w:val="single" w:sz="4" w:space="0" w:color="auto"/>
              <w:left w:val="single" w:sz="4" w:space="0" w:color="auto"/>
              <w:bottom w:val="single" w:sz="4" w:space="0" w:color="auto"/>
              <w:right w:val="single" w:sz="4" w:space="0" w:color="auto"/>
            </w:tcBorders>
            <w:hideMark/>
          </w:tcPr>
          <w:p w14:paraId="7D38246A" w14:textId="77777777" w:rsidR="00BB1E63" w:rsidRPr="00BB1E63" w:rsidRDefault="00BB1E63" w:rsidP="00BB1E63">
            <w:r w:rsidRPr="00BB1E63">
              <w:t>3GPPMEMBER (CCSA)</w:t>
            </w:r>
          </w:p>
        </w:tc>
      </w:tr>
      <w:tr w:rsidR="00BB1E63" w:rsidRPr="00BB1E63" w14:paraId="70604AA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5A7C1CA9" w14:textId="77777777" w:rsidR="00BB1E63" w:rsidRPr="00BB1E63" w:rsidRDefault="00BB1E63" w:rsidP="00BB1E63">
            <w:r w:rsidRPr="00BB1E63">
              <w:t>WANG, Yaxin</w:t>
            </w:r>
          </w:p>
        </w:tc>
        <w:tc>
          <w:tcPr>
            <w:tcW w:w="0" w:type="auto"/>
            <w:tcBorders>
              <w:top w:val="single" w:sz="4" w:space="0" w:color="auto"/>
              <w:left w:val="single" w:sz="4" w:space="0" w:color="auto"/>
              <w:bottom w:val="single" w:sz="4" w:space="0" w:color="auto"/>
              <w:right w:val="single" w:sz="4" w:space="0" w:color="auto"/>
            </w:tcBorders>
            <w:hideMark/>
          </w:tcPr>
          <w:p w14:paraId="66646884" w14:textId="77777777" w:rsidR="00BB1E63" w:rsidRPr="00BB1E63" w:rsidRDefault="00BB1E63" w:rsidP="00BB1E63">
            <w:r w:rsidRPr="00BB1E63">
              <w:t>OPPO (</w:t>
            </w:r>
            <w:proofErr w:type="spellStart"/>
            <w:r w:rsidRPr="00BB1E63">
              <w:t>chongqing</w:t>
            </w:r>
            <w:proofErr w:type="spellEnd"/>
            <w:r w:rsidRPr="00BB1E63">
              <w:t>) Intelligence</w:t>
            </w:r>
          </w:p>
        </w:tc>
        <w:tc>
          <w:tcPr>
            <w:tcW w:w="0" w:type="auto"/>
            <w:tcBorders>
              <w:top w:val="single" w:sz="4" w:space="0" w:color="auto"/>
              <w:left w:val="single" w:sz="4" w:space="0" w:color="auto"/>
              <w:bottom w:val="single" w:sz="4" w:space="0" w:color="auto"/>
              <w:right w:val="single" w:sz="4" w:space="0" w:color="auto"/>
            </w:tcBorders>
            <w:hideMark/>
          </w:tcPr>
          <w:p w14:paraId="350A8A16" w14:textId="77777777" w:rsidR="00BB1E63" w:rsidRPr="00BB1E63" w:rsidRDefault="00BB1E63" w:rsidP="00BB1E63">
            <w:r w:rsidRPr="00BB1E63">
              <w:t>3GPPMEMBER (CCSA)</w:t>
            </w:r>
          </w:p>
        </w:tc>
      </w:tr>
      <w:tr w:rsidR="00BB1E63" w:rsidRPr="00BB1E63" w14:paraId="74D59E9C"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91DC323" w14:textId="77777777" w:rsidR="00BB1E63" w:rsidRPr="00BB1E63" w:rsidRDefault="00BB1E63" w:rsidP="00BB1E63">
            <w:r w:rsidRPr="00BB1E63">
              <w:t>WONG, Marcus</w:t>
            </w:r>
          </w:p>
        </w:tc>
        <w:tc>
          <w:tcPr>
            <w:tcW w:w="0" w:type="auto"/>
            <w:tcBorders>
              <w:top w:val="single" w:sz="4" w:space="0" w:color="auto"/>
              <w:left w:val="single" w:sz="4" w:space="0" w:color="auto"/>
              <w:bottom w:val="single" w:sz="4" w:space="0" w:color="auto"/>
              <w:right w:val="single" w:sz="4" w:space="0" w:color="auto"/>
            </w:tcBorders>
            <w:hideMark/>
          </w:tcPr>
          <w:p w14:paraId="45D3EBF5" w14:textId="77777777" w:rsidR="00BB1E63" w:rsidRPr="00BB1E63" w:rsidRDefault="00BB1E63" w:rsidP="00BB1E63">
            <w:r w:rsidRPr="00BB1E63">
              <w:t>OnePlus</w:t>
            </w:r>
          </w:p>
        </w:tc>
        <w:tc>
          <w:tcPr>
            <w:tcW w:w="0" w:type="auto"/>
            <w:tcBorders>
              <w:top w:val="single" w:sz="4" w:space="0" w:color="auto"/>
              <w:left w:val="single" w:sz="4" w:space="0" w:color="auto"/>
              <w:bottom w:val="single" w:sz="4" w:space="0" w:color="auto"/>
              <w:right w:val="single" w:sz="4" w:space="0" w:color="auto"/>
            </w:tcBorders>
            <w:hideMark/>
          </w:tcPr>
          <w:p w14:paraId="6E0FF277" w14:textId="77777777" w:rsidR="00BB1E63" w:rsidRPr="00BB1E63" w:rsidRDefault="00BB1E63" w:rsidP="00BB1E63">
            <w:r w:rsidRPr="00BB1E63">
              <w:t>3GPPMEMBER (ETSI)</w:t>
            </w:r>
          </w:p>
        </w:tc>
      </w:tr>
      <w:tr w:rsidR="00BB1E63" w:rsidRPr="00BB1E63" w14:paraId="2A9D7FC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232CFB7" w14:textId="77777777" w:rsidR="00BB1E63" w:rsidRPr="00BB1E63" w:rsidRDefault="00BB1E63" w:rsidP="00BB1E63">
            <w:r w:rsidRPr="00BB1E63">
              <w:t xml:space="preserve">XIONG, </w:t>
            </w:r>
            <w:proofErr w:type="spellStart"/>
            <w:r w:rsidRPr="00BB1E63">
              <w:t>Lihui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5781DD" w14:textId="77777777" w:rsidR="00BB1E63" w:rsidRPr="00BB1E63" w:rsidRDefault="00BB1E63" w:rsidP="00BB1E63">
            <w:proofErr w:type="spellStart"/>
            <w:r w:rsidRPr="00BB1E63">
              <w:t>Unumplus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1DC1B7" w14:textId="77777777" w:rsidR="00BB1E63" w:rsidRPr="00BB1E63" w:rsidRDefault="00BB1E63" w:rsidP="00BB1E63">
            <w:r w:rsidRPr="00BB1E63">
              <w:t>3GPPMEMBER (ETSI)</w:t>
            </w:r>
          </w:p>
        </w:tc>
      </w:tr>
      <w:tr w:rsidR="00BB1E63" w:rsidRPr="00BB1E63" w14:paraId="57CAF2BB"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73C6150" w14:textId="77777777" w:rsidR="00BB1E63" w:rsidRPr="00BB1E63" w:rsidRDefault="00BB1E63" w:rsidP="00BB1E63">
            <w:r w:rsidRPr="00BB1E63">
              <w:t>XU, Yang</w:t>
            </w:r>
          </w:p>
        </w:tc>
        <w:tc>
          <w:tcPr>
            <w:tcW w:w="0" w:type="auto"/>
            <w:tcBorders>
              <w:top w:val="single" w:sz="4" w:space="0" w:color="auto"/>
              <w:left w:val="single" w:sz="4" w:space="0" w:color="auto"/>
              <w:bottom w:val="single" w:sz="4" w:space="0" w:color="auto"/>
              <w:right w:val="single" w:sz="4" w:space="0" w:color="auto"/>
            </w:tcBorders>
            <w:hideMark/>
          </w:tcPr>
          <w:p w14:paraId="626E40B5" w14:textId="77777777" w:rsidR="00BB1E63" w:rsidRPr="00BB1E63" w:rsidRDefault="00BB1E63" w:rsidP="00BB1E63">
            <w:r w:rsidRPr="00BB1E63">
              <w:t>OPPO</w:t>
            </w:r>
          </w:p>
        </w:tc>
        <w:tc>
          <w:tcPr>
            <w:tcW w:w="0" w:type="auto"/>
            <w:tcBorders>
              <w:top w:val="single" w:sz="4" w:space="0" w:color="auto"/>
              <w:left w:val="single" w:sz="4" w:space="0" w:color="auto"/>
              <w:bottom w:val="single" w:sz="4" w:space="0" w:color="auto"/>
              <w:right w:val="single" w:sz="4" w:space="0" w:color="auto"/>
            </w:tcBorders>
            <w:hideMark/>
          </w:tcPr>
          <w:p w14:paraId="3AB54954" w14:textId="77777777" w:rsidR="00BB1E63" w:rsidRPr="00BB1E63" w:rsidRDefault="00BB1E63" w:rsidP="00BB1E63">
            <w:r w:rsidRPr="00BB1E63">
              <w:t>3GPPMEMBER (ETSI)</w:t>
            </w:r>
          </w:p>
        </w:tc>
      </w:tr>
      <w:tr w:rsidR="00BB1E63" w:rsidRPr="00BB1E63" w14:paraId="6EA0C913"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1FCEDA42" w14:textId="77777777" w:rsidR="00BB1E63" w:rsidRPr="00BB1E63" w:rsidRDefault="00BB1E63" w:rsidP="00BB1E63">
            <w:r w:rsidRPr="00BB1E63">
              <w:t xml:space="preserve">ZHANG, </w:t>
            </w:r>
            <w:proofErr w:type="spellStart"/>
            <w:r w:rsidRPr="00BB1E63">
              <w:t>Kefeng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97E626" w14:textId="77777777" w:rsidR="00BB1E63" w:rsidRPr="00BB1E63" w:rsidRDefault="00BB1E63" w:rsidP="00BB1E63">
            <w:r w:rsidRPr="00BB1E63">
              <w:t>Qualcomm France</w:t>
            </w:r>
          </w:p>
        </w:tc>
        <w:tc>
          <w:tcPr>
            <w:tcW w:w="0" w:type="auto"/>
            <w:tcBorders>
              <w:top w:val="single" w:sz="4" w:space="0" w:color="auto"/>
              <w:left w:val="single" w:sz="4" w:space="0" w:color="auto"/>
              <w:bottom w:val="single" w:sz="4" w:space="0" w:color="auto"/>
              <w:right w:val="single" w:sz="4" w:space="0" w:color="auto"/>
            </w:tcBorders>
            <w:hideMark/>
          </w:tcPr>
          <w:p w14:paraId="27652748" w14:textId="77777777" w:rsidR="00BB1E63" w:rsidRPr="00BB1E63" w:rsidRDefault="00BB1E63" w:rsidP="00BB1E63">
            <w:r w:rsidRPr="00BB1E63">
              <w:t>3GPPMEMBER (ETSI)</w:t>
            </w:r>
          </w:p>
        </w:tc>
      </w:tr>
      <w:tr w:rsidR="00BB1E63" w:rsidRPr="00BB1E63" w14:paraId="4EE9D99F"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294EC887" w14:textId="77777777" w:rsidR="00BB1E63" w:rsidRPr="00BB1E63" w:rsidRDefault="00BB1E63" w:rsidP="00BB1E63">
            <w:r w:rsidRPr="00BB1E63">
              <w:t xml:space="preserve">ZHANG, </w:t>
            </w:r>
            <w:proofErr w:type="gramStart"/>
            <w:r w:rsidRPr="00BB1E63">
              <w:t>Shuang(</w:t>
            </w:r>
            <w:proofErr w:type="gramEnd"/>
            <w:r w:rsidRPr="00BB1E63">
              <w:t>Allen)</w:t>
            </w:r>
          </w:p>
        </w:tc>
        <w:tc>
          <w:tcPr>
            <w:tcW w:w="0" w:type="auto"/>
            <w:tcBorders>
              <w:top w:val="single" w:sz="4" w:space="0" w:color="auto"/>
              <w:left w:val="single" w:sz="4" w:space="0" w:color="auto"/>
              <w:bottom w:val="single" w:sz="4" w:space="0" w:color="auto"/>
              <w:right w:val="single" w:sz="4" w:space="0" w:color="auto"/>
            </w:tcBorders>
            <w:hideMark/>
          </w:tcPr>
          <w:p w14:paraId="4E6FA8CD" w14:textId="77777777" w:rsidR="00BB1E63" w:rsidRPr="00BB1E63" w:rsidRDefault="00BB1E63" w:rsidP="00BB1E63">
            <w:r w:rsidRPr="00BB1E63">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2CAB9E6F" w14:textId="77777777" w:rsidR="00BB1E63" w:rsidRPr="00BB1E63" w:rsidRDefault="00BB1E63" w:rsidP="00BB1E63">
            <w:r w:rsidRPr="00BB1E63">
              <w:t>3GPPMEMBER (CCSA)</w:t>
            </w:r>
          </w:p>
        </w:tc>
      </w:tr>
      <w:tr w:rsidR="00BB1E63" w:rsidRPr="00BB1E63" w14:paraId="7DE7D0D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7C4E85AB" w14:textId="77777777" w:rsidR="00BB1E63" w:rsidRPr="00BB1E63" w:rsidRDefault="00BB1E63" w:rsidP="00BB1E63">
            <w:r w:rsidRPr="00BB1E63">
              <w:t>ZHANG, Yuying</w:t>
            </w:r>
          </w:p>
        </w:tc>
        <w:tc>
          <w:tcPr>
            <w:tcW w:w="0" w:type="auto"/>
            <w:tcBorders>
              <w:top w:val="single" w:sz="4" w:space="0" w:color="auto"/>
              <w:left w:val="single" w:sz="4" w:space="0" w:color="auto"/>
              <w:bottom w:val="single" w:sz="4" w:space="0" w:color="auto"/>
              <w:right w:val="single" w:sz="4" w:space="0" w:color="auto"/>
            </w:tcBorders>
            <w:hideMark/>
          </w:tcPr>
          <w:p w14:paraId="6B6AFA50" w14:textId="77777777" w:rsidR="00BB1E63" w:rsidRPr="00BB1E63" w:rsidRDefault="00BB1E63" w:rsidP="00BB1E63">
            <w:r w:rsidRPr="00BB1E63">
              <w:t>E-surfing Digital</w:t>
            </w:r>
          </w:p>
        </w:tc>
        <w:tc>
          <w:tcPr>
            <w:tcW w:w="0" w:type="auto"/>
            <w:tcBorders>
              <w:top w:val="single" w:sz="4" w:space="0" w:color="auto"/>
              <w:left w:val="single" w:sz="4" w:space="0" w:color="auto"/>
              <w:bottom w:val="single" w:sz="4" w:space="0" w:color="auto"/>
              <w:right w:val="single" w:sz="4" w:space="0" w:color="auto"/>
            </w:tcBorders>
            <w:hideMark/>
          </w:tcPr>
          <w:p w14:paraId="0211BF62" w14:textId="77777777" w:rsidR="00BB1E63" w:rsidRPr="00BB1E63" w:rsidRDefault="00BB1E63" w:rsidP="00BB1E63">
            <w:r w:rsidRPr="00BB1E63">
              <w:t>3GPPMEMBER (CCSA)</w:t>
            </w:r>
          </w:p>
        </w:tc>
      </w:tr>
      <w:tr w:rsidR="00BB1E63" w:rsidRPr="00BB1E63" w14:paraId="3EEF9C7D"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4144AC51" w14:textId="77777777" w:rsidR="00BB1E63" w:rsidRPr="00BB1E63" w:rsidRDefault="00BB1E63" w:rsidP="00BB1E63">
            <w:r w:rsidRPr="00BB1E63">
              <w:t xml:space="preserve">ZHAO, </w:t>
            </w:r>
            <w:proofErr w:type="spellStart"/>
            <w:r w:rsidRPr="00BB1E63">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937DEA" w14:textId="77777777" w:rsidR="00BB1E63" w:rsidRPr="00BB1E63" w:rsidRDefault="00BB1E63" w:rsidP="00BB1E63">
            <w:r w:rsidRPr="00BB1E63">
              <w:t>CATT</w:t>
            </w:r>
          </w:p>
        </w:tc>
        <w:tc>
          <w:tcPr>
            <w:tcW w:w="0" w:type="auto"/>
            <w:tcBorders>
              <w:top w:val="single" w:sz="4" w:space="0" w:color="auto"/>
              <w:left w:val="single" w:sz="4" w:space="0" w:color="auto"/>
              <w:bottom w:val="single" w:sz="4" w:space="0" w:color="auto"/>
              <w:right w:val="single" w:sz="4" w:space="0" w:color="auto"/>
            </w:tcBorders>
            <w:hideMark/>
          </w:tcPr>
          <w:p w14:paraId="6F522F5B" w14:textId="77777777" w:rsidR="00BB1E63" w:rsidRPr="00BB1E63" w:rsidRDefault="00BB1E63" w:rsidP="00BB1E63">
            <w:r w:rsidRPr="00BB1E63">
              <w:t>3GPPMEMBER (CCSA)</w:t>
            </w:r>
          </w:p>
        </w:tc>
      </w:tr>
      <w:tr w:rsidR="00BB1E63" w:rsidRPr="00BB1E63" w14:paraId="329FD7B7"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09533D82" w14:textId="77777777" w:rsidR="00BB1E63" w:rsidRPr="00BB1E63" w:rsidRDefault="00BB1E63" w:rsidP="00BB1E63">
            <w:r w:rsidRPr="00BB1E63">
              <w:t>ZHOU, Daiwei</w:t>
            </w:r>
          </w:p>
        </w:tc>
        <w:tc>
          <w:tcPr>
            <w:tcW w:w="0" w:type="auto"/>
            <w:tcBorders>
              <w:top w:val="single" w:sz="4" w:space="0" w:color="auto"/>
              <w:left w:val="single" w:sz="4" w:space="0" w:color="auto"/>
              <w:bottom w:val="single" w:sz="4" w:space="0" w:color="auto"/>
              <w:right w:val="single" w:sz="4" w:space="0" w:color="auto"/>
            </w:tcBorders>
            <w:hideMark/>
          </w:tcPr>
          <w:p w14:paraId="596B4C63" w14:textId="77777777" w:rsidR="00BB1E63" w:rsidRPr="00BB1E63" w:rsidRDefault="00BB1E63" w:rsidP="00BB1E63">
            <w:r w:rsidRPr="00BB1E63">
              <w:t>MediaTek UK</w:t>
            </w:r>
          </w:p>
        </w:tc>
        <w:tc>
          <w:tcPr>
            <w:tcW w:w="0" w:type="auto"/>
            <w:tcBorders>
              <w:top w:val="single" w:sz="4" w:space="0" w:color="auto"/>
              <w:left w:val="single" w:sz="4" w:space="0" w:color="auto"/>
              <w:bottom w:val="single" w:sz="4" w:space="0" w:color="auto"/>
              <w:right w:val="single" w:sz="4" w:space="0" w:color="auto"/>
            </w:tcBorders>
            <w:hideMark/>
          </w:tcPr>
          <w:p w14:paraId="045E5998" w14:textId="77777777" w:rsidR="00BB1E63" w:rsidRPr="00BB1E63" w:rsidRDefault="00BB1E63" w:rsidP="00BB1E63">
            <w:r w:rsidRPr="00BB1E63">
              <w:t>3GPPMEMBER (ETSI)</w:t>
            </w:r>
          </w:p>
        </w:tc>
      </w:tr>
      <w:tr w:rsidR="00BB1E63" w:rsidRPr="00BB1E63" w14:paraId="05D78181" w14:textId="77777777" w:rsidTr="00BB1E63">
        <w:tc>
          <w:tcPr>
            <w:tcW w:w="0" w:type="auto"/>
            <w:tcBorders>
              <w:top w:val="single" w:sz="4" w:space="0" w:color="auto"/>
              <w:left w:val="single" w:sz="4" w:space="0" w:color="auto"/>
              <w:bottom w:val="single" w:sz="4" w:space="0" w:color="auto"/>
              <w:right w:val="single" w:sz="4" w:space="0" w:color="auto"/>
            </w:tcBorders>
            <w:hideMark/>
          </w:tcPr>
          <w:p w14:paraId="39234380" w14:textId="77777777" w:rsidR="00BB1E63" w:rsidRPr="00BB1E63" w:rsidRDefault="00BB1E63" w:rsidP="00BB1E63">
            <w:r w:rsidRPr="00BB1E63">
              <w:t xml:space="preserve">ZHU, </w:t>
            </w:r>
            <w:proofErr w:type="spellStart"/>
            <w:r w:rsidRPr="00BB1E63">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E14BEF" w14:textId="77777777" w:rsidR="00BB1E63" w:rsidRPr="00BB1E63" w:rsidRDefault="00BB1E63" w:rsidP="00BB1E63">
            <w:r w:rsidRPr="00BB1E63">
              <w:t>ZTE</w:t>
            </w:r>
          </w:p>
        </w:tc>
        <w:tc>
          <w:tcPr>
            <w:tcW w:w="0" w:type="auto"/>
            <w:tcBorders>
              <w:top w:val="single" w:sz="4" w:space="0" w:color="auto"/>
              <w:left w:val="single" w:sz="4" w:space="0" w:color="auto"/>
              <w:bottom w:val="single" w:sz="4" w:space="0" w:color="auto"/>
              <w:right w:val="single" w:sz="4" w:space="0" w:color="auto"/>
            </w:tcBorders>
            <w:hideMark/>
          </w:tcPr>
          <w:p w14:paraId="162ADFC7" w14:textId="77777777" w:rsidR="00BB1E63" w:rsidRPr="00BB1E63" w:rsidRDefault="00BB1E63" w:rsidP="00BB1E63">
            <w:r w:rsidRPr="00BB1E63">
              <w:t>3GPPMEMBER (TSDSI)</w:t>
            </w:r>
          </w:p>
        </w:tc>
      </w:tr>
    </w:tbl>
    <w:p w14:paraId="232BB2FC" w14:textId="5A3818D6" w:rsidR="00BB1E63" w:rsidRDefault="00BB1E63" w:rsidP="00BB1E63">
      <w:r>
        <w:t xml:space="preserve"> </w:t>
      </w:r>
    </w:p>
    <w:sectPr w:rsidR="00BB1E63" w:rsidSect="000F298B">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3E409" w14:textId="77777777" w:rsidR="00724B05" w:rsidRDefault="00724B05">
      <w:pPr>
        <w:spacing w:after="0"/>
      </w:pPr>
      <w:r>
        <w:separator/>
      </w:r>
    </w:p>
  </w:endnote>
  <w:endnote w:type="continuationSeparator" w:id="0">
    <w:p w14:paraId="5D96F333" w14:textId="77777777" w:rsidR="00724B05" w:rsidRDefault="00724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23C72" w14:textId="77777777" w:rsidR="000F298B" w:rsidRDefault="000F298B" w:rsidP="00E618EB">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5C42EA8D" w14:textId="77777777" w:rsidR="000F298B" w:rsidRDefault="000F298B" w:rsidP="000F298B">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CFA2" w14:textId="3275F20B" w:rsidR="000F298B" w:rsidRDefault="000F298B" w:rsidP="00E618EB">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p w14:paraId="6E5427B9" w14:textId="77777777" w:rsidR="000F298B" w:rsidRDefault="000F298B" w:rsidP="000F298B">
    <w:pPr>
      <w:pStyle w:val="Fuzeile"/>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EE9C7" w14:textId="77777777" w:rsidR="00724B05" w:rsidRDefault="00724B05">
      <w:pPr>
        <w:spacing w:after="0"/>
      </w:pPr>
      <w:r>
        <w:separator/>
      </w:r>
    </w:p>
  </w:footnote>
  <w:footnote w:type="continuationSeparator" w:id="0">
    <w:p w14:paraId="1785D691" w14:textId="77777777" w:rsidR="00724B05" w:rsidRDefault="00724B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40B94" w14:textId="77777777" w:rsidR="00486A4E" w:rsidRDefault="00705B7E">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hideSpellingErrors/>
  <w:proofState w:spelling="clean" w:grammar="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98B"/>
    <w:rsid w:val="000F298B"/>
    <w:rsid w:val="00177149"/>
    <w:rsid w:val="00486A4E"/>
    <w:rsid w:val="004B4E2C"/>
    <w:rsid w:val="00697012"/>
    <w:rsid w:val="00705B7E"/>
    <w:rsid w:val="00724B05"/>
    <w:rsid w:val="009C15C5"/>
    <w:rsid w:val="00BB1E63"/>
    <w:rsid w:val="00BD1B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707A2"/>
  <w15:chartTrackingRefBased/>
  <w15:docId w15:val="{A22DEFB7-8F53-4AC5-8D95-2B7E981D3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1E63"/>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link w:val="berschrift1Zchn"/>
    <w:qFormat/>
    <w:rsid w:val="00BB1E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rsid w:val="00BB1E63"/>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BB1E63"/>
    <w:pPr>
      <w:spacing w:before="120"/>
      <w:outlineLvl w:val="2"/>
    </w:pPr>
    <w:rPr>
      <w:sz w:val="28"/>
    </w:rPr>
  </w:style>
  <w:style w:type="paragraph" w:styleId="berschrift4">
    <w:name w:val="heading 4"/>
    <w:basedOn w:val="berschrift3"/>
    <w:next w:val="Standard"/>
    <w:link w:val="berschrift4Zchn"/>
    <w:qFormat/>
    <w:rsid w:val="00BB1E63"/>
    <w:pPr>
      <w:ind w:left="1418" w:hanging="1418"/>
      <w:outlineLvl w:val="3"/>
    </w:pPr>
    <w:rPr>
      <w:sz w:val="24"/>
    </w:rPr>
  </w:style>
  <w:style w:type="paragraph" w:styleId="berschrift5">
    <w:name w:val="heading 5"/>
    <w:basedOn w:val="berschrift4"/>
    <w:next w:val="Standard"/>
    <w:link w:val="berschrift5Zchn"/>
    <w:qFormat/>
    <w:rsid w:val="00BB1E63"/>
    <w:pPr>
      <w:ind w:left="1701" w:hanging="1701"/>
      <w:outlineLvl w:val="4"/>
    </w:pPr>
    <w:rPr>
      <w:sz w:val="22"/>
    </w:rPr>
  </w:style>
  <w:style w:type="paragraph" w:styleId="berschrift6">
    <w:name w:val="heading 6"/>
    <w:basedOn w:val="H6"/>
    <w:next w:val="Standard"/>
    <w:link w:val="berschrift6Zchn"/>
    <w:qFormat/>
    <w:rsid w:val="00BB1E63"/>
    <w:pPr>
      <w:outlineLvl w:val="5"/>
    </w:pPr>
  </w:style>
  <w:style w:type="paragraph" w:styleId="berschrift7">
    <w:name w:val="heading 7"/>
    <w:basedOn w:val="H6"/>
    <w:next w:val="Standard"/>
    <w:link w:val="berschrift7Zchn"/>
    <w:qFormat/>
    <w:rsid w:val="00BB1E63"/>
    <w:pPr>
      <w:outlineLvl w:val="6"/>
    </w:pPr>
  </w:style>
  <w:style w:type="paragraph" w:styleId="berschrift8">
    <w:name w:val="heading 8"/>
    <w:basedOn w:val="berschrift1"/>
    <w:next w:val="Standard"/>
    <w:link w:val="berschrift8Zchn"/>
    <w:qFormat/>
    <w:rsid w:val="00BB1E63"/>
    <w:pPr>
      <w:ind w:left="0" w:firstLine="0"/>
      <w:outlineLvl w:val="7"/>
    </w:pPr>
  </w:style>
  <w:style w:type="paragraph" w:styleId="berschrift9">
    <w:name w:val="heading 9"/>
    <w:basedOn w:val="berschrift8"/>
    <w:next w:val="Standard"/>
    <w:link w:val="berschrift9Zchn"/>
    <w:qFormat/>
    <w:rsid w:val="00BB1E6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BB1E63"/>
    <w:pPr>
      <w:spacing w:before="180"/>
      <w:ind w:left="2693" w:hanging="2693"/>
    </w:pPr>
    <w:rPr>
      <w:b/>
    </w:rPr>
  </w:style>
  <w:style w:type="paragraph" w:styleId="Verzeichnis1">
    <w:name w:val="toc 1"/>
    <w:uiPriority w:val="39"/>
    <w:rsid w:val="00BB1E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B1E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uiPriority w:val="39"/>
    <w:rsid w:val="00BB1E63"/>
    <w:pPr>
      <w:ind w:left="1701" w:hanging="1701"/>
    </w:pPr>
  </w:style>
  <w:style w:type="paragraph" w:styleId="Verzeichnis4">
    <w:name w:val="toc 4"/>
    <w:basedOn w:val="Verzeichnis3"/>
    <w:uiPriority w:val="39"/>
    <w:rsid w:val="00BB1E63"/>
    <w:pPr>
      <w:ind w:left="1418" w:hanging="1418"/>
    </w:pPr>
  </w:style>
  <w:style w:type="paragraph" w:styleId="Verzeichnis3">
    <w:name w:val="toc 3"/>
    <w:basedOn w:val="Verzeichnis2"/>
    <w:uiPriority w:val="39"/>
    <w:rsid w:val="00BB1E63"/>
    <w:pPr>
      <w:ind w:left="1134" w:hanging="1134"/>
    </w:pPr>
  </w:style>
  <w:style w:type="paragraph" w:styleId="Verzeichnis2">
    <w:name w:val="toc 2"/>
    <w:basedOn w:val="Verzeichnis1"/>
    <w:uiPriority w:val="39"/>
    <w:rsid w:val="00BB1E63"/>
    <w:pPr>
      <w:keepNext w:val="0"/>
      <w:spacing w:before="0"/>
      <w:ind w:left="851" w:hanging="851"/>
    </w:pPr>
    <w:rPr>
      <w:sz w:val="20"/>
    </w:rPr>
  </w:style>
  <w:style w:type="paragraph" w:styleId="Index2">
    <w:name w:val="index 2"/>
    <w:basedOn w:val="Index1"/>
    <w:semiHidden/>
    <w:rsid w:val="00BB1E63"/>
    <w:pPr>
      <w:ind w:left="284"/>
    </w:pPr>
  </w:style>
  <w:style w:type="paragraph" w:styleId="Index1">
    <w:name w:val="index 1"/>
    <w:basedOn w:val="Standard"/>
    <w:semiHidden/>
    <w:rsid w:val="00BB1E63"/>
    <w:pPr>
      <w:keepLines/>
      <w:spacing w:after="0"/>
    </w:pPr>
  </w:style>
  <w:style w:type="paragraph" w:customStyle="1" w:styleId="ZH">
    <w:name w:val="ZH"/>
    <w:rsid w:val="00BB1E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BB1E63"/>
    <w:pPr>
      <w:outlineLvl w:val="9"/>
    </w:pPr>
  </w:style>
  <w:style w:type="paragraph" w:styleId="Listennummer2">
    <w:name w:val="List Number 2"/>
    <w:basedOn w:val="Listennummer"/>
    <w:semiHidden/>
    <w:rsid w:val="00BB1E63"/>
    <w:pPr>
      <w:ind w:left="851"/>
    </w:pPr>
  </w:style>
  <w:style w:type="paragraph" w:styleId="Kopfzeile">
    <w:name w:val="header"/>
    <w:link w:val="KopfzeileZchn"/>
    <w:semiHidden/>
    <w:rsid w:val="00BB1E63"/>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sid w:val="00BB1E63"/>
    <w:rPr>
      <w:b/>
      <w:position w:val="6"/>
      <w:sz w:val="16"/>
    </w:rPr>
  </w:style>
  <w:style w:type="paragraph" w:styleId="Funotentext">
    <w:name w:val="footnote text"/>
    <w:basedOn w:val="Standard"/>
    <w:link w:val="FunotentextZchn"/>
    <w:semiHidden/>
    <w:rsid w:val="00BB1E63"/>
    <w:pPr>
      <w:keepLines/>
      <w:spacing w:after="0"/>
      <w:ind w:left="454" w:hanging="454"/>
    </w:pPr>
    <w:rPr>
      <w:sz w:val="16"/>
    </w:rPr>
  </w:style>
  <w:style w:type="paragraph" w:customStyle="1" w:styleId="TAH">
    <w:name w:val="TAH"/>
    <w:basedOn w:val="TAC"/>
    <w:rsid w:val="00BB1E63"/>
    <w:rPr>
      <w:b/>
    </w:rPr>
  </w:style>
  <w:style w:type="paragraph" w:customStyle="1" w:styleId="TAC">
    <w:name w:val="TAC"/>
    <w:basedOn w:val="TAL"/>
    <w:rsid w:val="00BB1E63"/>
    <w:pPr>
      <w:jc w:val="center"/>
    </w:pPr>
  </w:style>
  <w:style w:type="paragraph" w:customStyle="1" w:styleId="TF">
    <w:name w:val="TF"/>
    <w:basedOn w:val="TH"/>
    <w:rsid w:val="00BB1E63"/>
    <w:pPr>
      <w:keepNext w:val="0"/>
      <w:spacing w:before="0" w:after="240"/>
    </w:pPr>
  </w:style>
  <w:style w:type="paragraph" w:customStyle="1" w:styleId="NO">
    <w:name w:val="NO"/>
    <w:basedOn w:val="Standard"/>
    <w:rsid w:val="00BB1E63"/>
    <w:pPr>
      <w:keepLines/>
      <w:ind w:left="1135" w:hanging="851"/>
    </w:pPr>
  </w:style>
  <w:style w:type="paragraph" w:styleId="Verzeichnis9">
    <w:name w:val="toc 9"/>
    <w:basedOn w:val="Verzeichnis8"/>
    <w:uiPriority w:val="39"/>
    <w:rsid w:val="00BB1E63"/>
    <w:pPr>
      <w:ind w:left="1418" w:hanging="1418"/>
    </w:pPr>
  </w:style>
  <w:style w:type="paragraph" w:customStyle="1" w:styleId="EX">
    <w:name w:val="EX"/>
    <w:basedOn w:val="Standard"/>
    <w:rsid w:val="00BB1E63"/>
    <w:pPr>
      <w:keepLines/>
      <w:ind w:left="1702" w:hanging="1418"/>
    </w:pPr>
  </w:style>
  <w:style w:type="paragraph" w:customStyle="1" w:styleId="FP">
    <w:name w:val="FP"/>
    <w:basedOn w:val="Standard"/>
    <w:rsid w:val="00BB1E63"/>
    <w:pPr>
      <w:spacing w:after="0"/>
    </w:pPr>
  </w:style>
  <w:style w:type="paragraph" w:customStyle="1" w:styleId="LD">
    <w:name w:val="LD"/>
    <w:rsid w:val="00BB1E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1E63"/>
    <w:pPr>
      <w:spacing w:after="0"/>
    </w:pPr>
  </w:style>
  <w:style w:type="paragraph" w:customStyle="1" w:styleId="EW">
    <w:name w:val="EW"/>
    <w:basedOn w:val="EX"/>
    <w:rsid w:val="00BB1E63"/>
    <w:pPr>
      <w:spacing w:after="0"/>
    </w:pPr>
  </w:style>
  <w:style w:type="paragraph" w:styleId="Verzeichnis6">
    <w:name w:val="toc 6"/>
    <w:basedOn w:val="Verzeichnis5"/>
    <w:next w:val="Standard"/>
    <w:uiPriority w:val="39"/>
    <w:rsid w:val="00BB1E63"/>
    <w:pPr>
      <w:ind w:left="1985" w:hanging="1985"/>
    </w:pPr>
  </w:style>
  <w:style w:type="paragraph" w:styleId="Verzeichnis7">
    <w:name w:val="toc 7"/>
    <w:basedOn w:val="Verzeichnis6"/>
    <w:next w:val="Standard"/>
    <w:uiPriority w:val="39"/>
    <w:rsid w:val="00BB1E63"/>
    <w:pPr>
      <w:ind w:left="2268" w:hanging="2268"/>
    </w:pPr>
  </w:style>
  <w:style w:type="paragraph" w:styleId="Aufzhlungszeichen2">
    <w:name w:val="List Bullet 2"/>
    <w:basedOn w:val="Aufzhlungszeichen"/>
    <w:semiHidden/>
    <w:rsid w:val="00BB1E63"/>
    <w:pPr>
      <w:ind w:left="851"/>
    </w:pPr>
  </w:style>
  <w:style w:type="paragraph" w:styleId="Aufzhlungszeichen3">
    <w:name w:val="List Bullet 3"/>
    <w:basedOn w:val="Aufzhlungszeichen2"/>
    <w:semiHidden/>
    <w:rsid w:val="00BB1E63"/>
    <w:pPr>
      <w:ind w:left="1135"/>
    </w:pPr>
  </w:style>
  <w:style w:type="paragraph" w:styleId="Listennummer">
    <w:name w:val="List Number"/>
    <w:basedOn w:val="Liste"/>
    <w:semiHidden/>
    <w:rsid w:val="00BB1E63"/>
  </w:style>
  <w:style w:type="paragraph" w:customStyle="1" w:styleId="EQ">
    <w:name w:val="EQ"/>
    <w:basedOn w:val="Standard"/>
    <w:next w:val="Standard"/>
    <w:rsid w:val="00BB1E63"/>
    <w:pPr>
      <w:keepLines/>
      <w:tabs>
        <w:tab w:val="center" w:pos="4536"/>
        <w:tab w:val="right" w:pos="9072"/>
      </w:tabs>
    </w:pPr>
    <w:rPr>
      <w:noProof/>
    </w:rPr>
  </w:style>
  <w:style w:type="paragraph" w:customStyle="1" w:styleId="TH">
    <w:name w:val="TH"/>
    <w:basedOn w:val="Standard"/>
    <w:rsid w:val="00BB1E63"/>
    <w:pPr>
      <w:keepNext/>
      <w:keepLines/>
      <w:spacing w:before="60"/>
      <w:jc w:val="center"/>
    </w:pPr>
    <w:rPr>
      <w:rFonts w:ascii="Arial" w:hAnsi="Arial"/>
      <w:b/>
    </w:rPr>
  </w:style>
  <w:style w:type="paragraph" w:customStyle="1" w:styleId="NF">
    <w:name w:val="NF"/>
    <w:basedOn w:val="NO"/>
    <w:rsid w:val="00BB1E63"/>
    <w:pPr>
      <w:keepNext/>
      <w:spacing w:after="0"/>
    </w:pPr>
    <w:rPr>
      <w:rFonts w:ascii="Arial" w:hAnsi="Arial"/>
      <w:sz w:val="18"/>
    </w:rPr>
  </w:style>
  <w:style w:type="paragraph" w:customStyle="1" w:styleId="PL">
    <w:name w:val="PL"/>
    <w:rsid w:val="00BB1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1E63"/>
    <w:pPr>
      <w:jc w:val="right"/>
    </w:pPr>
  </w:style>
  <w:style w:type="paragraph" w:customStyle="1" w:styleId="H6">
    <w:name w:val="H6"/>
    <w:basedOn w:val="berschrift5"/>
    <w:next w:val="Standard"/>
    <w:rsid w:val="00BB1E63"/>
    <w:pPr>
      <w:ind w:left="1985" w:hanging="1985"/>
      <w:outlineLvl w:val="9"/>
    </w:pPr>
    <w:rPr>
      <w:sz w:val="20"/>
    </w:rPr>
  </w:style>
  <w:style w:type="paragraph" w:customStyle="1" w:styleId="TAN">
    <w:name w:val="TAN"/>
    <w:basedOn w:val="TAL"/>
    <w:rsid w:val="00BB1E63"/>
    <w:pPr>
      <w:ind w:left="851" w:hanging="851"/>
    </w:pPr>
  </w:style>
  <w:style w:type="paragraph" w:customStyle="1" w:styleId="TAL">
    <w:name w:val="TAL"/>
    <w:basedOn w:val="Standard"/>
    <w:rsid w:val="00BB1E63"/>
    <w:pPr>
      <w:keepNext/>
      <w:keepLines/>
      <w:spacing w:after="0"/>
    </w:pPr>
    <w:rPr>
      <w:rFonts w:ascii="Arial" w:hAnsi="Arial"/>
      <w:sz w:val="18"/>
    </w:rPr>
  </w:style>
  <w:style w:type="paragraph" w:customStyle="1" w:styleId="ZA">
    <w:name w:val="ZA"/>
    <w:rsid w:val="00BB1E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1E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1E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B1E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1E63"/>
    <w:pPr>
      <w:framePr w:wrap="notBeside" w:y="16161"/>
    </w:pPr>
  </w:style>
  <w:style w:type="character" w:customStyle="1" w:styleId="ZGSM">
    <w:name w:val="ZGSM"/>
    <w:rsid w:val="00BB1E63"/>
  </w:style>
  <w:style w:type="paragraph" w:styleId="Liste2">
    <w:name w:val="List 2"/>
    <w:basedOn w:val="Liste"/>
    <w:semiHidden/>
    <w:rsid w:val="00BB1E63"/>
    <w:pPr>
      <w:ind w:left="851"/>
    </w:pPr>
  </w:style>
  <w:style w:type="paragraph" w:customStyle="1" w:styleId="ZG">
    <w:name w:val="ZG"/>
    <w:rsid w:val="00BB1E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BB1E63"/>
    <w:pPr>
      <w:ind w:left="1135"/>
    </w:pPr>
  </w:style>
  <w:style w:type="paragraph" w:styleId="Liste4">
    <w:name w:val="List 4"/>
    <w:basedOn w:val="Liste3"/>
    <w:semiHidden/>
    <w:rsid w:val="00BB1E63"/>
    <w:pPr>
      <w:ind w:left="1418"/>
    </w:pPr>
  </w:style>
  <w:style w:type="paragraph" w:styleId="Liste5">
    <w:name w:val="List 5"/>
    <w:basedOn w:val="Liste4"/>
    <w:semiHidden/>
    <w:rsid w:val="00BB1E63"/>
    <w:pPr>
      <w:ind w:left="1702"/>
    </w:pPr>
  </w:style>
  <w:style w:type="paragraph" w:customStyle="1" w:styleId="EditorsNote">
    <w:name w:val="Editor's Note"/>
    <w:basedOn w:val="NO"/>
    <w:rsid w:val="00BB1E63"/>
    <w:rPr>
      <w:color w:val="FF0000"/>
    </w:rPr>
  </w:style>
  <w:style w:type="paragraph" w:styleId="Liste">
    <w:name w:val="List"/>
    <w:basedOn w:val="Standard"/>
    <w:semiHidden/>
    <w:rsid w:val="00BB1E63"/>
    <w:pPr>
      <w:ind w:left="568" w:hanging="284"/>
    </w:pPr>
  </w:style>
  <w:style w:type="paragraph" w:styleId="Aufzhlungszeichen">
    <w:name w:val="List Bullet"/>
    <w:basedOn w:val="Liste"/>
    <w:semiHidden/>
    <w:rsid w:val="00BB1E63"/>
  </w:style>
  <w:style w:type="paragraph" w:styleId="Aufzhlungszeichen4">
    <w:name w:val="List Bullet 4"/>
    <w:basedOn w:val="Aufzhlungszeichen3"/>
    <w:semiHidden/>
    <w:rsid w:val="00BB1E63"/>
    <w:pPr>
      <w:ind w:left="1418"/>
    </w:pPr>
  </w:style>
  <w:style w:type="paragraph" w:styleId="Aufzhlungszeichen5">
    <w:name w:val="List Bullet 5"/>
    <w:basedOn w:val="Aufzhlungszeichen4"/>
    <w:semiHidden/>
    <w:rsid w:val="00BB1E63"/>
    <w:pPr>
      <w:ind w:left="1702"/>
    </w:pPr>
  </w:style>
  <w:style w:type="paragraph" w:customStyle="1" w:styleId="B1">
    <w:name w:val="B1"/>
    <w:basedOn w:val="Liste"/>
    <w:rsid w:val="00BB1E63"/>
  </w:style>
  <w:style w:type="paragraph" w:customStyle="1" w:styleId="B2">
    <w:name w:val="B2"/>
    <w:basedOn w:val="Liste2"/>
    <w:rsid w:val="00BB1E63"/>
  </w:style>
  <w:style w:type="paragraph" w:customStyle="1" w:styleId="B3">
    <w:name w:val="B3"/>
    <w:basedOn w:val="Liste3"/>
    <w:rsid w:val="00BB1E63"/>
  </w:style>
  <w:style w:type="paragraph" w:customStyle="1" w:styleId="B4">
    <w:name w:val="B4"/>
    <w:basedOn w:val="Liste4"/>
    <w:rsid w:val="00BB1E63"/>
  </w:style>
  <w:style w:type="paragraph" w:customStyle="1" w:styleId="B5">
    <w:name w:val="B5"/>
    <w:basedOn w:val="Liste5"/>
    <w:rsid w:val="00BB1E63"/>
  </w:style>
  <w:style w:type="paragraph" w:styleId="Fuzeile">
    <w:name w:val="footer"/>
    <w:basedOn w:val="Kopfzeile"/>
    <w:link w:val="FuzeileZchn"/>
    <w:semiHidden/>
    <w:rsid w:val="00BB1E63"/>
    <w:pPr>
      <w:jc w:val="center"/>
    </w:pPr>
    <w:rPr>
      <w:i/>
    </w:rPr>
  </w:style>
  <w:style w:type="paragraph" w:customStyle="1" w:styleId="ZTD">
    <w:name w:val="ZTD"/>
    <w:basedOn w:val="ZB"/>
    <w:rsid w:val="00BB1E63"/>
    <w:pPr>
      <w:framePr w:hRule="auto" w:wrap="notBeside" w:y="852"/>
    </w:pPr>
    <w:rPr>
      <w:i w:val="0"/>
      <w:sz w:val="40"/>
    </w:rPr>
  </w:style>
  <w:style w:type="character" w:styleId="Seitenzahl">
    <w:name w:val="page number"/>
    <w:basedOn w:val="Absatz-Standardschriftart"/>
    <w:uiPriority w:val="99"/>
    <w:semiHidden/>
    <w:unhideWhenUsed/>
    <w:rsid w:val="000F298B"/>
  </w:style>
  <w:style w:type="table" w:styleId="Tabellenraster">
    <w:name w:val="Table Grid"/>
    <w:basedOn w:val="NormaleTabelle"/>
    <w:uiPriority w:val="39"/>
    <w:rsid w:val="00BB1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link w:val="berschrift1"/>
    <w:rsid w:val="00BB1E63"/>
    <w:rPr>
      <w:rFonts w:ascii="Arial" w:hAnsi="Arial"/>
      <w:sz w:val="36"/>
    </w:rPr>
  </w:style>
  <w:style w:type="character" w:customStyle="1" w:styleId="berschrift2Zchn">
    <w:name w:val="Überschrift 2 Zchn"/>
    <w:link w:val="berschrift2"/>
    <w:rsid w:val="00BB1E63"/>
    <w:rPr>
      <w:rFonts w:ascii="Arial" w:hAnsi="Arial"/>
      <w:sz w:val="32"/>
    </w:rPr>
  </w:style>
  <w:style w:type="character" w:customStyle="1" w:styleId="berschrift3Zchn">
    <w:name w:val="Überschrift 3 Zchn"/>
    <w:link w:val="berschrift3"/>
    <w:rsid w:val="00BB1E63"/>
    <w:rPr>
      <w:rFonts w:ascii="Arial" w:hAnsi="Arial"/>
      <w:sz w:val="28"/>
    </w:rPr>
  </w:style>
  <w:style w:type="character" w:customStyle="1" w:styleId="berschrift4Zchn">
    <w:name w:val="Überschrift 4 Zchn"/>
    <w:link w:val="berschrift4"/>
    <w:rsid w:val="00BB1E63"/>
    <w:rPr>
      <w:rFonts w:ascii="Arial" w:hAnsi="Arial"/>
      <w:sz w:val="24"/>
    </w:rPr>
  </w:style>
  <w:style w:type="character" w:customStyle="1" w:styleId="berschrift5Zchn">
    <w:name w:val="Überschrift 5 Zchn"/>
    <w:link w:val="berschrift5"/>
    <w:rsid w:val="00BB1E63"/>
    <w:rPr>
      <w:rFonts w:ascii="Arial" w:hAnsi="Arial"/>
      <w:sz w:val="22"/>
    </w:rPr>
  </w:style>
  <w:style w:type="character" w:customStyle="1" w:styleId="berschrift6Zchn">
    <w:name w:val="Überschrift 6 Zchn"/>
    <w:link w:val="berschrift6"/>
    <w:rsid w:val="00BB1E63"/>
    <w:rPr>
      <w:rFonts w:ascii="Arial" w:hAnsi="Arial"/>
    </w:rPr>
  </w:style>
  <w:style w:type="character" w:customStyle="1" w:styleId="berschrift7Zchn">
    <w:name w:val="Überschrift 7 Zchn"/>
    <w:link w:val="berschrift7"/>
    <w:rsid w:val="00BB1E63"/>
    <w:rPr>
      <w:rFonts w:ascii="Arial" w:hAnsi="Arial"/>
    </w:rPr>
  </w:style>
  <w:style w:type="character" w:customStyle="1" w:styleId="berschrift8Zchn">
    <w:name w:val="Überschrift 8 Zchn"/>
    <w:link w:val="berschrift8"/>
    <w:rsid w:val="00BB1E63"/>
    <w:rPr>
      <w:rFonts w:ascii="Arial" w:hAnsi="Arial"/>
      <w:sz w:val="36"/>
    </w:rPr>
  </w:style>
  <w:style w:type="character" w:customStyle="1" w:styleId="berschrift9Zchn">
    <w:name w:val="Überschrift 9 Zchn"/>
    <w:link w:val="berschrift9"/>
    <w:rsid w:val="00BB1E63"/>
    <w:rPr>
      <w:rFonts w:ascii="Arial" w:hAnsi="Arial"/>
      <w:sz w:val="36"/>
    </w:rPr>
  </w:style>
  <w:style w:type="paragraph" w:customStyle="1" w:styleId="msonormal0">
    <w:name w:val="msonormal"/>
    <w:basedOn w:val="Standard"/>
    <w:rsid w:val="00BB1E63"/>
    <w:pPr>
      <w:overflowPunct/>
      <w:autoSpaceDE/>
      <w:autoSpaceDN/>
      <w:adjustRightInd/>
      <w:spacing w:before="100" w:beforeAutospacing="1" w:after="100" w:afterAutospacing="1"/>
      <w:textAlignment w:val="auto"/>
    </w:pPr>
    <w:rPr>
      <w:sz w:val="24"/>
      <w:szCs w:val="24"/>
    </w:rPr>
  </w:style>
  <w:style w:type="character" w:customStyle="1" w:styleId="FunotentextZchn">
    <w:name w:val="Fußnotentext Zchn"/>
    <w:link w:val="Funotentext"/>
    <w:semiHidden/>
    <w:rsid w:val="00BB1E63"/>
    <w:rPr>
      <w:rFonts w:ascii="Times New Roman" w:hAnsi="Times New Roman"/>
      <w:sz w:val="16"/>
    </w:rPr>
  </w:style>
  <w:style w:type="character" w:customStyle="1" w:styleId="KopfzeileZchn">
    <w:name w:val="Kopfzeile Zchn"/>
    <w:link w:val="Kopfzeile"/>
    <w:semiHidden/>
    <w:rsid w:val="00BB1E63"/>
    <w:rPr>
      <w:rFonts w:ascii="Arial" w:hAnsi="Arial"/>
      <w:b/>
      <w:noProof/>
      <w:sz w:val="18"/>
    </w:rPr>
  </w:style>
  <w:style w:type="character" w:customStyle="1" w:styleId="FuzeileZchn">
    <w:name w:val="Fußzeile Zchn"/>
    <w:link w:val="Fuzeile"/>
    <w:semiHidden/>
    <w:rsid w:val="00BB1E63"/>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927485">
      <w:bodyDiv w:val="1"/>
      <w:marLeft w:val="0"/>
      <w:marRight w:val="0"/>
      <w:marTop w:val="0"/>
      <w:marBottom w:val="0"/>
      <w:divBdr>
        <w:top w:val="none" w:sz="0" w:space="0" w:color="auto"/>
        <w:left w:val="none" w:sz="0" w:space="0" w:color="auto"/>
        <w:bottom w:val="none" w:sz="0" w:space="0" w:color="auto"/>
        <w:right w:val="none" w:sz="0" w:space="0" w:color="auto"/>
      </w:divBdr>
    </w:div>
    <w:div w:id="18600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66</Pages>
  <Words>14413</Words>
  <Characters>90805</Characters>
  <Application>Microsoft Office Word</Application>
  <DocSecurity>0</DocSecurity>
  <Lines>756</Lines>
  <Paragraphs>210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23003-j40.</dc:creator>
  <cp:keywords>ESA, style sheet, Winword</cp:keywords>
  <dc:description/>
  <cp:lastModifiedBy>KRUSE Heiko</cp:lastModifiedBy>
  <cp:revision>2</cp:revision>
  <cp:lastPrinted>1899-12-31T23:00:00Z</cp:lastPrinted>
  <dcterms:created xsi:type="dcterms:W3CDTF">2025-11-19T17:45:00Z</dcterms:created>
  <dcterms:modified xsi:type="dcterms:W3CDTF">2025-11-19T17:45:00Z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ab6ff310-2a28-473a-ab81-c96af67c1eb1</vt:lpwstr>
  </property>
  <property fmtid="{D5CDD505-2E9C-101B-9397-08002B2CF9AE}" pid="3" name="MSIP_Label_5f8610cf-4e4f-4168-a9a0-556235a89a9b_Enabled">
    <vt:lpwstr>true</vt:lpwstr>
  </property>
  <property fmtid="{D5CDD505-2E9C-101B-9397-08002B2CF9AE}" pid="4" name="MSIP_Label_5f8610cf-4e4f-4168-a9a0-556235a89a9b_SetDate">
    <vt:lpwstr>2025-11-19T17:45:18Z</vt:lpwstr>
  </property>
  <property fmtid="{D5CDD505-2E9C-101B-9397-08002B2CF9AE}" pid="5" name="MSIP_Label_5f8610cf-4e4f-4168-a9a0-556235a89a9b_Method">
    <vt:lpwstr>Standard</vt:lpwstr>
  </property>
  <property fmtid="{D5CDD505-2E9C-101B-9397-08002B2CF9AE}" pid="6" name="MSIP_Label_5f8610cf-4e4f-4168-a9a0-556235a89a9b_Name">
    <vt:lpwstr>Unclassified</vt:lpwstr>
  </property>
  <property fmtid="{D5CDD505-2E9C-101B-9397-08002B2CF9AE}" pid="7" name="MSIP_Label_5f8610cf-4e4f-4168-a9a0-556235a89a9b_SiteId">
    <vt:lpwstr>7694d41c-5504-43d9-9e40-cb254ad755ec</vt:lpwstr>
  </property>
  <property fmtid="{D5CDD505-2E9C-101B-9397-08002B2CF9AE}" pid="8" name="MSIP_Label_5f8610cf-4e4f-4168-a9a0-556235a89a9b_ActionId">
    <vt:lpwstr>7bcd7e58-94eb-4e10-931a-2cafa9bceffe</vt:lpwstr>
  </property>
  <property fmtid="{D5CDD505-2E9C-101B-9397-08002B2CF9AE}" pid="9" name="MSIP_Label_5f8610cf-4e4f-4168-a9a0-556235a89a9b_ContentBits">
    <vt:lpwstr>0</vt:lpwstr>
  </property>
  <property fmtid="{D5CDD505-2E9C-101B-9397-08002B2CF9AE}" pid="10" name="MSIP_Label_5f8610cf-4e4f-4168-a9a0-556235a89a9b_Tag">
    <vt:lpwstr>10, 3, 0, 1</vt:lpwstr>
  </property>
</Properties>
</file>